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5f13" w14:paraId="6ca5f13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5A4BCC" w:rsidP="005A4BCC" w:rsidR="007F7223" w:rsidRPr="00E778E8">
      <w:pPr>
        <w:tabs>
          <w:tab w:pos="4536" w:val="center"/>
          <w:tab w:pos="6071" w:val="left"/>
        </w:tabs>
        <w:rPr>
          <w:b/>
          <w:bCs/>
        </w:rPr>
      </w:pPr>
      <w:r>
        <w:rPr>
          <w:b/>
          <w:bCs/>
        </w:rPr>
        <w:tab/>
      </w:r>
      <w:r w:rsidR="007F7223" w:rsidRPr="00E778E8">
        <w:rPr>
          <w:b/>
          <w:bCs/>
        </w:rPr>
        <w:t>R J E Š E N J E</w:t>
      </w:r>
      <w:r>
        <w:rPr>
          <w:b/>
          <w:bCs/>
        </w:rPr>
        <w:tab/>
      </w:r>
    </w:p>
    <w:p w:rsidRDefault="007F7223" w:rsidP="007F7223" w:rsidR="007F7223"/>
    <w:p w:rsidRDefault="007F7223" w:rsidP="00E778E8" w:rsidR="007F7223">
      <w:pPr>
        <w:jc w:val="both"/>
      </w:pPr>
      <w:r>
        <w:tab/>
        <w:t xml:space="preserve">Trgovački sud u Zadru, po stečajnoj sutkinji </w:t>
      </w:r>
      <w:r w:rsidR="00E778E8">
        <w:t xml:space="preserve">Ani Markač, </w:t>
      </w:r>
      <w:r>
        <w:t xml:space="preserve">povodom prijedloga dužnika </w:t>
      </w:r>
      <w:r w:rsidR="005A4BCC">
        <w:t>DJEČJI VRTIĆ ŠKOLJKICA, Zadar, Franje Fanceva 81, OIB: 83243523992</w:t>
      </w:r>
      <w:r>
        <w:t xml:space="preserve">, zastupanog po </w:t>
      </w:r>
      <w:r w:rsidR="005A4BCC">
        <w:t xml:space="preserve">privremenom ravnatelju Stipi Brčiću,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5A4BCC">
        <w:t>15</w:t>
      </w:r>
      <w:r>
        <w:t xml:space="preserve">. </w:t>
      </w:r>
      <w:r w:rsidR="005A4BCC">
        <w:t xml:space="preserve">ožujka </w:t>
      </w:r>
      <w:r>
        <w:t>201</w:t>
      </w:r>
      <w:r w:rsidR="007C3F73">
        <w:t>6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5A4BCC">
        <w:t>DJEČJI VRTIĆ ŠKOLJKICA, Zadar, Franje Fanceva 81, OIB: 83243523992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5A4BCC" w:rsidP="002142DD" w:rsidR="007F7223" w:rsidRPr="00E778E8">
      <w:pPr>
        <w:jc w:val="center"/>
        <w:rPr>
          <w:b/>
        </w:rPr>
      </w:pPr>
      <w:r>
        <w:rPr>
          <w:b/>
          <w:u w:val="single"/>
        </w:rPr>
        <w:t>4. travnja</w:t>
      </w:r>
      <w:r w:rsidR="00E778E8" w:rsidRPr="00E778E8">
        <w:rPr>
          <w:b/>
          <w:u w:val="single"/>
        </w:rPr>
        <w:t xml:space="preserve"> </w:t>
      </w:r>
      <w:r w:rsidR="006F76F2">
        <w:rPr>
          <w:b/>
          <w:u w:val="single"/>
        </w:rPr>
        <w:t>201</w:t>
      </w:r>
      <w:r w:rsidR="007C3F73">
        <w:rPr>
          <w:b/>
          <w:u w:val="single"/>
        </w:rPr>
        <w:t>6</w:t>
      </w:r>
      <w:r w:rsidR="006F76F2">
        <w:rPr>
          <w:b/>
          <w:u w:val="single"/>
        </w:rPr>
        <w:t>.</w:t>
      </w:r>
      <w:r w:rsidR="007F7223" w:rsidRPr="00E778E8">
        <w:rPr>
          <w:b/>
          <w:u w:val="single"/>
        </w:rPr>
        <w:t xml:space="preserve"> u </w:t>
      </w:r>
      <w:r w:rsidR="002142DD">
        <w:rPr>
          <w:b/>
          <w:u w:val="single"/>
        </w:rPr>
        <w:t>12</w:t>
      </w:r>
      <w:r>
        <w:rPr>
          <w:b/>
          <w:u w:val="single"/>
        </w:rPr>
        <w:t>,</w:t>
      </w:r>
      <w:r w:rsidR="002142DD">
        <w:rPr>
          <w:b/>
          <w:u w:val="single"/>
        </w:rPr>
        <w:t>45</w:t>
      </w:r>
      <w:r w:rsidR="007F7223" w:rsidRPr="00E778E8">
        <w:rPr>
          <w:b/>
          <w:u w:val="single"/>
        </w:rPr>
        <w:t xml:space="preserve"> sati u prostorijama Trgovačkog suda u Zadru,</w:t>
      </w:r>
      <w:r w:rsidR="00D270F9" w:rsidRPr="00E778E8">
        <w:rPr>
          <w:b/>
          <w:u w:val="single"/>
        </w:rPr>
        <w:t xml:space="preserve"> </w:t>
      </w:r>
      <w:r w:rsidR="007C3F73">
        <w:rPr>
          <w:b/>
          <w:u w:val="single"/>
        </w:rPr>
        <w:t>Dr. Franje Tuđmana 35</w:t>
      </w:r>
      <w:r w:rsidR="007F7223" w:rsidRPr="00E778E8">
        <w:rPr>
          <w:b/>
          <w:u w:val="single"/>
        </w:rPr>
        <w:t xml:space="preserve">, soba broj </w:t>
      </w:r>
      <w:r w:rsidR="007C3F73">
        <w:rPr>
          <w:b/>
          <w:u w:val="single"/>
        </w:rPr>
        <w:t>14/I</w:t>
      </w:r>
      <w:r w:rsidR="007F7223" w:rsidRPr="00E778E8">
        <w:rPr>
          <w:b/>
          <w:u w:val="single"/>
        </w:rPr>
        <w:t>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biti objavljen isticanjem na e-oglasnoj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E778E8">
        <w:t>1</w:t>
      </w:r>
      <w:r w:rsidR="007C3F73">
        <w:t>5</w:t>
      </w:r>
      <w:r w:rsidR="00E778E8">
        <w:t xml:space="preserve">. </w:t>
      </w:r>
      <w:r w:rsidR="005A4BCC">
        <w:t xml:space="preserve">ožujka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2142DD" w:rsidP="002142DD" w:rsidR="00140FE0">
      <w:pPr>
        <w:tabs>
          <w:tab w:pos="9072" w:val="right"/>
        </w:tabs>
        <w:jc w:val="both"/>
      </w:pPr>
      <w:r>
        <w:t xml:space="preserve">Za točnost otpravka – ovlaštena službenica </w:t>
      </w:r>
      <w:r>
        <w:tab/>
      </w:r>
      <w:r w:rsidR="00E778E8">
        <w:t xml:space="preserve"> Sutkinja</w:t>
      </w:r>
    </w:p>
    <w:p w:rsidRDefault="002142DD" w:rsidP="002142DD" w:rsidR="007F7223">
      <w:pPr>
        <w:jc w:val="both"/>
      </w:pPr>
      <w:r>
        <w:t xml:space="preserve">Merlina Klišmanić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B787B">
        <w:t>Ana Markač</w:t>
      </w:r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6F76F2" w:rsidP="00CF3AB1" w:rsidR="006F76F2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po zz </w:t>
      </w:r>
    </w:p>
    <w:p w:rsidRDefault="004D6301" w:rsidP="002142DD" w:rsidR="004D6301">
      <w:pPr>
        <w:jc w:val="both"/>
      </w:pPr>
      <w:r>
        <w:t xml:space="preserve">- FINA-Regionalni centar </w:t>
      </w:r>
      <w:r w:rsidR="002142DD">
        <w:t>Split</w:t>
      </w:r>
      <w:r w:rsidR="007C3F73">
        <w:t>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C3F73">
        <w:t xml:space="preserve">Zadar </w:t>
      </w:r>
    </w:p>
    <w:p w:rsidRDefault="004D6301" w:rsidP="007F7223" w:rsidR="007F7223" w:rsidRPr="005A4BCC">
      <w:pPr>
        <w:jc w:val="both"/>
      </w:pPr>
      <w:r>
        <w:t>- U spis</w:t>
      </w:r>
    </w:p>
    <w:sectPr w:rsidR="007F7223" w:rsidRPr="005A4BC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Stpn-</w:t>
    </w:r>
    <w:r w:rsidR="005A4BCC">
      <w:t>60</w:t>
    </w:r>
    <w:r w:rsidR="00E778E8">
      <w:t>/1</w:t>
    </w:r>
    <w:r w:rsidR="005A4BCC">
      <w:t>5</w:t>
    </w:r>
    <w:r w:rsidR="00170766">
      <w:t>-</w:t>
    </w:r>
    <w:r w:rsidR="005A4BCC">
      <w:t>7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142DD"/>
    <w:rsid w:val="00234769"/>
    <w:rsid w:val="00416B2E"/>
    <w:rsid w:val="004D6301"/>
    <w:rsid w:val="005329A8"/>
    <w:rsid w:val="005A4BCC"/>
    <w:rsid w:val="006F76F2"/>
    <w:rsid w:val="007C3F73"/>
    <w:rsid w:val="007F7223"/>
    <w:rsid w:val="00906EBD"/>
    <w:rsid w:val="009A6B0A"/>
    <w:rsid w:val="009F622E"/>
    <w:rsid w:val="00CF3AB1"/>
    <w:rsid w:val="00D270F9"/>
    <w:rsid w:val="00E778E8"/>
    <w:rsid w:val="00EB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Stpn-60/2015</izvorni_sadrzaj>
    <derivirana_varijabla naziv="DomainObject.Predmet.OznakaBroj_1">Stpn-60/2015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ŠKOLJKICA</izvorni_sadrzaj>
    <derivirana_varijabla naziv="DomainObject.Predmet.StrankaFormated_1">  Dječji vrtić ŠKOLJKICA</derivirana_varijabla>
  </DomainObject.Predmet.StrankaFormated>
  <DomainObject.Predmet.StrankaFormatedOIB>
    <izvorni_sadrzaj>  Dječji vrtić ŠKOLJKICA, OIB 83243523992</izvorni_sadrzaj>
    <derivirana_varijabla naziv="DomainObject.Predmet.StrankaFormatedOIB_1">  Dječji vrtić ŠKOLJKICA, OIB 83243523992</derivirana_varijabla>
  </DomainObject.Predmet.StrankaFormatedOIB>
  <DomainObject.Predmet.StrankaFormatedWithAdress>
    <izvorni_sadrzaj> Dječji vrtić ŠKOLJKICA, Ulica Franje Fanceva 81, 23000 Zadar</izvorni_sadrzaj>
    <derivirana_varijabla naziv="DomainObject.Predmet.StrankaFormatedWithAdress_1"> Dječji vrtić ŠKOLJKICA, Ulica Franje Fanceva 81, 23000 Zadar</derivirana_varijabla>
  </DomainObject.Predmet.StrankaFormatedWithAdress>
  <DomainObject.Predmet.StrankaFormatedWithAdressOIB>
    <izvorni_sadrzaj> Dječji vrtić ŠKOLJKICA, OIB 83243523992, Ulica Franje Fanceva 81, 23000 Zadar</izvorni_sadrzaj>
    <derivirana_varijabla naziv="DomainObject.Predmet.StrankaFormatedWithAdressOIB_1"> Dječji vrtić ŠKOLJKICA, OIB 83243523992, Ulica Franje Fanceva 81, 23000 Zadar</derivirana_varijabla>
  </DomainObject.Predmet.StrankaFormatedWithAdressOIB>
  <DomainObject.Predmet.StrankaWithAdress>
    <izvorni_sadrzaj>Dječji vrtić ŠKOLJKICA Ulica Franje Fanceva 81,23000 Zadar</izvorni_sadrzaj>
    <derivirana_varijabla naziv="DomainObject.Predmet.StrankaWithAdress_1">Dječji vrtić ŠKOLJKICA Ulica Franje Fanceva 81,23000 Zadar</derivirana_varijabla>
  </DomainObject.Predmet.StrankaWithAdress>
  <DomainObject.Predmet.StrankaWithAdressOIB>
    <izvorni_sadrzaj>Dječji vrtić ŠKOLJKICA, OIB 83243523992, Ulica Franje Fanceva 81,23000 Zadar</izvorni_sadrzaj>
    <derivirana_varijabla naziv="DomainObject.Predmet.StrankaWithAdressOIB_1">Dječji vrtić ŠKOLJKICA, OIB 83243523992, Ulica Franje Fanceva 81,23000 Zadar</derivirana_varijabla>
  </DomainObject.Predmet.StrankaWithAdressOIB>
  <DomainObject.Predmet.StrankaNazivFormated>
    <izvorni_sadrzaj>Dječji vrtić ŠKOLJKICA</izvorni_sadrzaj>
    <derivirana_varijabla naziv="DomainObject.Predmet.StrankaNazivFormated_1">Dječji vrtić ŠKOLJKICA</derivirana_varijabla>
  </DomainObject.Predmet.StrankaNazivFormated>
  <DomainObject.Predmet.StrankaNazivFormatedOIB>
    <izvorni_sadrzaj>Dječji vrtić ŠKOLJKICA, OIB 83243523992</izvorni_sadrzaj>
    <derivirana_varijabla naziv="DomainObject.Predmet.StrankaNazivFormatedOIB_1">Dječji vrtić ŠKOLJKICA, OIB 83243523992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Dječji vrtić ŠKOLJKICA</item>
    </izvorni_sadrzaj>
    <derivirana_varijabla naziv="DomainObject.Predmet.StrankaListFormated_1">
      <item>Dječji vrtić ŠKOLJKICA</item>
    </derivirana_varijabla>
  </DomainObject.Predmet.StrankaListFormated>
  <DomainObject.Predmet.StrankaListFormatedOIB>
    <izvorni_sadrzaj>
      <item>Dječji vrtić ŠKOLJKICA, OIB 83243523992</item>
    </izvorni_sadrzaj>
    <derivirana_varijabla naziv="DomainObject.Predmet.StrankaListFormatedOIB_1">
      <item>Dječji vrtić ŠKOLJKICA, OIB 83243523992</item>
    </derivirana_varijabla>
  </DomainObject.Predmet.StrankaListFormatedOIB>
  <DomainObject.Predmet.StrankaListFormatedWithAdress>
    <izvorni_sadrzaj>
      <item>Dječji vrtić ŠKOLJKICA, Ulica Franje Fanceva 81, 23000 Zadar</item>
    </izvorni_sadrzaj>
    <derivirana_varijabla naziv="DomainObject.Predmet.StrankaListFormatedWithAdress_1">
      <item>Dječji vrtić ŠKOLJKICA, Ulica Franje Fanceva 81, 23000 Zadar</item>
    </derivirana_varijabla>
  </DomainObject.Predmet.StrankaListFormatedWithAdress>
  <DomainObject.Predmet.StrankaListFormatedWithAdressOIB>
    <izvorni_sadrzaj>
      <item>Dječji vrtić ŠKOLJKICA, OIB 83243523992, Ulica Franje Fanceva 81, 23000 Zadar</item>
    </izvorni_sadrzaj>
    <derivirana_varijabla naziv="DomainObject.Predmet.StrankaListFormatedWithAdressOIB_1">
      <item>Dječji vrtić ŠKOLJKICA, OIB 83243523992, Ulica Franje Fanceva 81, 23000 Zadar</item>
    </derivirana_varijabla>
  </DomainObject.Predmet.StrankaListFormatedWithAdressOIB>
  <DomainObject.Predmet.StrankaListNazivFormated>
    <izvorni_sadrzaj>
      <item>Dječji vrtić ŠKOLJKICA</item>
    </izvorni_sadrzaj>
    <derivirana_varijabla naziv="DomainObject.Predmet.StrankaListNazivFormated_1">
      <item>Dječji vrtić ŠKOLJKICA</item>
    </derivirana_varijabla>
  </DomainObject.Predmet.StrankaListNazivFormated>
  <DomainObject.Predmet.StrankaListNazivFormatedOIB>
    <izvorni_sadrzaj>
      <item>Dječji vrtić ŠKOLJKICA, OIB 83243523992</item>
    </izvorni_sadrzaj>
    <derivirana_varijabla naziv="DomainObject.Predmet.StrankaListNazivFormatedOIB_1">
      <item>Dječji vrtić ŠKOLJKICA, OIB 83243523992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ŠKOLJKICA</izvorni_sadrzaj>
    <derivirana_varijabla naziv="DomainObject.Predmet.StrankaIDrugi_1">Dječji vrtić ŠKOLJKICA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Dječji vrtić ŠKOLJKICA, OIB 83243523992, Ulica Franje Fanceva 81, 23000 Zadar</izvorni_sadrzaj>
    <derivirana_varijabla naziv="DomainObject.Predmet.StrankaIDrugiAdressOIB_1">Dječji vrtić ŠKOLJKICA, OIB 83243523992, Ulica Franje Fanceva 81,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ŠKOLJKICA</item>
    </izvorni_sadrzaj>
    <derivirana_varijabla naziv="DomainObject.Predmet.SudioniciListNaziv_1">
      <item>Dječji vrtić ŠKOLJKICA</item>
    </derivirana_varijabla>
  </DomainObject.Predmet.SudioniciListNaziv>
  <DomainObject.Predmet.SudioniciListAdressOIB>
    <izvorni_sadrzaj>
      <item>Dječji vrtić ŠKOLJKICA, OIB 83243523992, Ulica Franje Fanceva 81,23000 Zadar</item>
    </izvorni_sadrzaj>
    <derivirana_varijabla naziv="DomainObject.Predmet.SudioniciListAdressOIB_1">
      <item>Dječji vrtić ŠKOLJKICA, OIB 83243523992, Ulica Franje Fanceva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83243523992</item>
    </izvorni_sadrzaj>
    <derivirana_varijabla naziv="DomainObject.Predmet.SudioniciListNazivOIB_1">
      <item>, OIB 83243523992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336B6-C2FF-459F-AB28-A61E15F6E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1110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2016-03-15T07:31:00Z</dcterms:created>
  <dc:creator>Tina Grgas</dc:creator>
  <cp:lastModifiedBy>Merlina Klišmanić</cp:lastModifiedBy>
  <cp:lastPrinted>2016-03-15T09:00:00Z</cp:lastPrinted>
  <dcterms:modified xmlns:xsi="http://www.w3.org/2001/XMLSchema-instance" xsi:type="dcterms:W3CDTF">2016-03-15T11:45:00Z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