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d2e2" w14:paraId="803d2e2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A0396E" w:rsidP="00A0396E" w:rsidR="00A0396E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A0396E" w:rsidP="00A0396E" w:rsidR="00A0396E"/>
    <w:p w:rsidRDefault="00A0396E" w:rsidP="00A0396E" w:rsidR="00A0396E">
      <w:pPr>
        <w:jc w:val="center"/>
      </w:pPr>
    </w:p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 w:rsidRPr="0063308C">
      <w:pPr>
        <w:jc w:val="center"/>
      </w:pPr>
      <w:r w:rsidRPr="0063308C">
        <w:t>R J E Š E NJ E</w:t>
      </w:r>
    </w:p>
    <w:p w:rsidRDefault="00A0396E" w:rsidP="00A0396E" w:rsidR="00A0396E" w:rsidRPr="0063308C">
      <w:pPr>
        <w:jc w:val="both"/>
      </w:pPr>
    </w:p>
    <w:p w:rsidRDefault="00A0396E" w:rsidP="00A0396E" w:rsidR="00A0396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PET-PROM  d.o.o., Zagreb, Vrtni put 5., OIB 67247311476, dana </w:t>
      </w:r>
      <w:r w:rsidR="004F2612">
        <w:t>19.ožujka</w:t>
      </w:r>
      <w:r w:rsidR="00AF4D65">
        <w:t xml:space="preserve"> </w:t>
      </w:r>
      <w:r>
        <w:t>201</w:t>
      </w:r>
      <w:r w:rsidR="004F2612">
        <w:t>8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>Odbacuje se prijava tražbine vjerovnika</w:t>
      </w:r>
      <w:r w:rsidR="00F54281">
        <w:t xml:space="preserve"> </w:t>
      </w:r>
      <w:r w:rsidR="00F55116">
        <w:t>Ri klima Opatija d.o.o., Opatija, Pavlovac 7A</w:t>
      </w:r>
      <w:r w:rsidR="00A0396E">
        <w:t xml:space="preserve">, </w:t>
      </w:r>
      <w:r w:rsidR="00F55116">
        <w:t>OIB 67247311476</w:t>
      </w:r>
      <w:r w:rsidR="00135666">
        <w:t>,</w:t>
      </w:r>
      <w:r>
        <w:t xml:space="preserve"> </w:t>
      </w:r>
      <w:r w:rsidR="00F55116">
        <w:t xml:space="preserve">u iznosu od 40.621,45 kn </w:t>
      </w:r>
      <w:r w:rsidRPr="009A2892">
        <w:t xml:space="preserve">podnesena </w:t>
      </w:r>
      <w:r w:rsidR="00F55116">
        <w:t>ovom  sudu dana 8.studenog 2017.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E020E">
        <w:t>PET-PROM  d.o.o., Zagreb, Vrtni put 5., OIB 67247311476,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EE020E">
        <w:t>7.rujna</w:t>
      </w:r>
      <w:r w:rsidR="001B1090">
        <w:t xml:space="preserve">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F55116">
        <w:t>Ri klima Opatija d.o.o., Opatija, Pavlovac 7A, OIB 67247311476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F55116">
        <w:t xml:space="preserve">ovom sudu </w:t>
      </w:r>
      <w:r w:rsidR="001B1090">
        <w:t xml:space="preserve">prijavu tražbine </w:t>
      </w:r>
      <w:r w:rsidR="001B1090" w:rsidRPr="009A2892">
        <w:t>u iznosu</w:t>
      </w:r>
      <w:r w:rsidR="00B65819">
        <w:t xml:space="preserve"> </w:t>
      </w:r>
      <w:r w:rsidR="00F55116">
        <w:t>40.621,45 kn</w:t>
      </w:r>
      <w:r w:rsidR="00B65819">
        <w:t>.</w:t>
      </w:r>
      <w:r w:rsidR="001101D7">
        <w:t xml:space="preserve"> </w:t>
      </w:r>
      <w:r w:rsidR="001B1090">
        <w:t xml:space="preserve"> </w:t>
      </w:r>
      <w:r w:rsidR="004230A4">
        <w:t>P</w:t>
      </w:r>
      <w:r w:rsidR="00456295">
        <w:t>rijava tražbine je</w:t>
      </w:r>
      <w:r w:rsidR="00804268">
        <w:t xml:space="preserve"> dostavljena </w:t>
      </w:r>
      <w:r w:rsidR="00F55116">
        <w:t xml:space="preserve">ovom sudu </w:t>
      </w:r>
      <w:r w:rsidR="003E6C76">
        <w:t>putem fax uređaja</w:t>
      </w:r>
      <w:r w:rsidR="00E23F05">
        <w:t>,</w:t>
      </w:r>
      <w:r w:rsidR="00586060">
        <w:t xml:space="preserve"> </w:t>
      </w:r>
      <w:r w:rsidR="004230A4">
        <w:t xml:space="preserve">dana </w:t>
      </w:r>
      <w:r w:rsidR="003E6C76">
        <w:t xml:space="preserve">8.studenog </w:t>
      </w:r>
      <w:r w:rsidR="00EE020E">
        <w:t xml:space="preserve"> </w:t>
      </w:r>
      <w:r w:rsidR="00804268">
        <w:t xml:space="preserve">2017., a što je vidljivo iz otiska prijemnog </w:t>
      </w:r>
      <w:r w:rsidR="003E6C76">
        <w:t>Trgovačkog suda u Zagrebu</w:t>
      </w:r>
      <w:r w:rsidR="001101D7">
        <w:t>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1101D7">
        <w:t xml:space="preserve"> </w:t>
      </w:r>
      <w:r w:rsidR="00E23F05">
        <w:t xml:space="preserve"> </w:t>
      </w:r>
      <w:r w:rsidR="00695406">
        <w:t>dalje: SZ)</w:t>
      </w:r>
      <w:r w:rsidR="0018680C">
        <w:t xml:space="preserve"> u vezi članka 37. stavak 1. Zakona o izmjenama i dopunama stečajnog zakona (N.N.br.104/17)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</w:t>
      </w:r>
      <w:r w:rsidR="007F3ABC">
        <w:lastRenderedPageBreak/>
        <w:t xml:space="preserve">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B65819">
        <w:t>1</w:t>
      </w:r>
      <w:r w:rsidR="003E6C76">
        <w:t>9.ožujka</w:t>
      </w:r>
      <w:r w:rsidRPr="009A2892">
        <w:t xml:space="preserve"> 201</w:t>
      </w:r>
      <w:r w:rsidR="00575044">
        <w:t>8</w:t>
      </w:r>
      <w:r w:rsidRPr="009A2892">
        <w:t>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7042D2" w:rsidP="007042D2" w:rsidR="00575044">
      <w:pPr>
        <w:jc w:val="both"/>
      </w:pPr>
      <w:r w:rsidRPr="009A2892">
        <w:tab/>
      </w:r>
      <w:r w:rsidRPr="009A2892">
        <w:tab/>
      </w:r>
      <w:r w:rsidR="00604F85">
        <w:tab/>
      </w:r>
      <w:r w:rsidR="00604F85">
        <w:tab/>
      </w:r>
      <w:r w:rsidR="00604F85">
        <w:tab/>
      </w:r>
      <w:r w:rsidR="00604F85">
        <w:tab/>
      </w:r>
      <w:r w:rsidR="00604F85">
        <w:tab/>
      </w:r>
      <w:r w:rsidR="00604F85">
        <w:tab/>
        <w:t>Ante Galić v.r.</w:t>
      </w:r>
      <w:r w:rsidR="00575044">
        <w:tab/>
      </w:r>
      <w:r w:rsidR="00575044">
        <w:tab/>
      </w:r>
      <w:r w:rsidR="00575044">
        <w:tab/>
      </w:r>
      <w:r w:rsidR="00575044">
        <w:tab/>
      </w:r>
      <w:r w:rsidR="00575044">
        <w:tab/>
      </w:r>
      <w:r w:rsidR="00575044">
        <w:tab/>
      </w:r>
      <w:r w:rsidR="00575044">
        <w:tab/>
      </w:r>
      <w:r w:rsidR="00575044">
        <w:tab/>
      </w:r>
      <w:r w:rsidR="00575044">
        <w:tab/>
      </w:r>
      <w:r w:rsidR="00575044">
        <w:tab/>
      </w:r>
      <w:r w:rsidR="00575044">
        <w:tab/>
      </w:r>
      <w:r w:rsidR="00575044"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604F85" w:rsidP="00604F85" w:rsidR="00604F85">
      <w:pPr>
        <w:ind w:firstLine="708" w:left="3540"/>
        <w:jc w:val="both"/>
      </w:pPr>
      <w:r>
        <w:t>Za točnost otpravka, ovlašteni službenik:</w:t>
      </w:r>
    </w:p>
    <w:p w:rsidRDefault="00604F85" w:rsidP="00422EE0" w:rsidR="00604F8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042D2" w:rsidP="00604F85" w:rsidR="007042D2" w:rsidRPr="008F3E08">
      <w:pPr>
        <w:overflowPunct w:val="false"/>
        <w:autoSpaceDE w:val="false"/>
        <w:autoSpaceDN w:val="false"/>
        <w:adjustRightInd w:val="false"/>
        <w:ind w:left="360"/>
        <w:jc w:val="both"/>
      </w:pPr>
    </w:p>
    <w:sectPr w:rsidSect="00585191" w:rsidR="007042D2" w:rsidRPr="008F3E0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F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131F0">
      <w:t>2353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810CE"/>
    <w:rsid w:val="00082D64"/>
    <w:rsid w:val="000846DF"/>
    <w:rsid w:val="000A7D42"/>
    <w:rsid w:val="000D7DD4"/>
    <w:rsid w:val="000F0FE6"/>
    <w:rsid w:val="001101D7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3E6C76"/>
    <w:rsid w:val="0040153A"/>
    <w:rsid w:val="00413E00"/>
    <w:rsid w:val="004230A4"/>
    <w:rsid w:val="0042407B"/>
    <w:rsid w:val="00456295"/>
    <w:rsid w:val="0046103E"/>
    <w:rsid w:val="00471BD2"/>
    <w:rsid w:val="00494008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04F85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6F71"/>
    <w:rsid w:val="00915334"/>
    <w:rsid w:val="009376C9"/>
    <w:rsid w:val="009903DB"/>
    <w:rsid w:val="00996195"/>
    <w:rsid w:val="009C3707"/>
    <w:rsid w:val="009C66AF"/>
    <w:rsid w:val="009E15D8"/>
    <w:rsid w:val="00A00231"/>
    <w:rsid w:val="00A0286F"/>
    <w:rsid w:val="00A0396E"/>
    <w:rsid w:val="00A22919"/>
    <w:rsid w:val="00A545CD"/>
    <w:rsid w:val="00A56653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A72C1"/>
    <w:rsid w:val="00DB6251"/>
    <w:rsid w:val="00E02326"/>
    <w:rsid w:val="00E23F05"/>
    <w:rsid w:val="00E3002E"/>
    <w:rsid w:val="00E33446"/>
    <w:rsid w:val="00E3369C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70A23"/>
    <w:rsid w:val="00F753F1"/>
    <w:rsid w:val="00F84501"/>
    <w:rsid w:val="00F906F5"/>
    <w:rsid w:val="00F910F7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original u referadi</izvorni_sadrzaj>
    <derivirana_varijabla naziv="DomainObject.Predmet.Opis_1">-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B595A-23C6-4BD2-A9E7-D99E7F233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376</properties:Words>
  <properties:Characters>2031</properties:Characters>
  <properties:Lines>60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2018-03-19T11:48:00Z</dcterms:created>
  <dc:creator>nribaric</dc:creator>
  <cp:lastModifiedBy>Valentina Delač</cp:lastModifiedBy>
  <cp:lastPrinted>2018-03-19T11:50:00Z</cp:lastPrinted>
  <dcterms:modified xmlns:xsi="http://www.w3.org/2001/XMLSchema-instance" xsi:type="dcterms:W3CDTF">2018-03-19T11:50:00Z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(Pet prom rj odbacivanje prijave rI KLIMA OPATIJA.docx)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