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696b" w14:paraId="5bb696b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F80D0C" w:rsidRPr="00F80D0C">
        <w:t>ADVERTAM j.d.o.o.</w:t>
      </w:r>
      <w:r w:rsidR="009745DD">
        <w:t xml:space="preserve">, </w:t>
      </w:r>
      <w:r w:rsidR="00F80D0C" w:rsidRPr="00F80D0C">
        <w:t>Osijek</w:t>
      </w:r>
      <w:r w:rsidR="009745DD">
        <w:t xml:space="preserve">, </w:t>
      </w:r>
      <w:r w:rsidR="00F80D0C" w:rsidRPr="00F80D0C">
        <w:t xml:space="preserve">Lorenza </w:t>
      </w:r>
      <w:proofErr w:type="spellStart"/>
      <w:r w:rsidR="00F80D0C" w:rsidRPr="00F80D0C">
        <w:t>Jägera</w:t>
      </w:r>
      <w:proofErr w:type="spellEnd"/>
      <w:r w:rsidR="00F80D0C" w:rsidRPr="00F80D0C">
        <w:t xml:space="preserve"> 24</w:t>
      </w:r>
      <w:r w:rsidR="009745DD">
        <w:t xml:space="preserve">, MBS: </w:t>
      </w:r>
      <w:r w:rsidR="00F80D0C" w:rsidRPr="00F80D0C">
        <w:t>030149191</w:t>
      </w:r>
      <w:r w:rsidR="009745DD">
        <w:t xml:space="preserve">, OIB: </w:t>
      </w:r>
      <w:r w:rsidR="00F80D0C" w:rsidRPr="00F80D0C">
        <w:t>25138437319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DA30D4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8726B" w:rsidRPr="00F80D0C">
        <w:t>ADVERTAM j.d.o.o.</w:t>
      </w:r>
      <w:r w:rsidR="0018726B">
        <w:t xml:space="preserve">, </w:t>
      </w:r>
      <w:r w:rsidR="0018726B" w:rsidRPr="00F80D0C">
        <w:t>Osijek</w:t>
      </w:r>
      <w:r w:rsidR="0018726B">
        <w:t xml:space="preserve">, </w:t>
      </w:r>
      <w:r w:rsidR="0018726B" w:rsidRPr="00F80D0C">
        <w:t xml:space="preserve">Lorenza </w:t>
      </w:r>
      <w:proofErr w:type="spellStart"/>
      <w:r w:rsidR="0018726B" w:rsidRPr="00F80D0C">
        <w:t>Jägera</w:t>
      </w:r>
      <w:proofErr w:type="spellEnd"/>
      <w:r w:rsidR="0018726B" w:rsidRPr="00F80D0C">
        <w:t xml:space="preserve"> 24</w:t>
      </w:r>
      <w:r w:rsidR="0018726B">
        <w:t xml:space="preserve">, MBS: </w:t>
      </w:r>
      <w:r w:rsidR="0018726B" w:rsidRPr="00F80D0C">
        <w:t>030149191</w:t>
      </w:r>
      <w:r w:rsidR="0018726B">
        <w:t xml:space="preserve">, OIB: </w:t>
      </w:r>
      <w:r w:rsidR="0018726B" w:rsidRPr="00F80D0C">
        <w:t>25138437319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BE1866" w:rsidP="00BE1866" w:rsidR="00BE1866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Ivan Mikić sa sjedištem i poslovnom adresom u Novoj Gradiški,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adresom prebivališta u </w:t>
      </w:r>
      <w:proofErr w:type="spellStart"/>
      <w:r>
        <w:t>Baćin</w:t>
      </w:r>
      <w:proofErr w:type="spellEnd"/>
      <w:r>
        <w:t xml:space="preserve"> dolu, </w:t>
      </w:r>
      <w:proofErr w:type="spellStart"/>
      <w:r>
        <w:t>Baćin</w:t>
      </w:r>
      <w:proofErr w:type="spellEnd"/>
      <w:r>
        <w:t xml:space="preserve"> dol 76, OIB: 72220905423,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E10829">
        <w:t xml:space="preserve">ADVERTAM j.d.o.o., Osijek, Lorenza </w:t>
      </w:r>
      <w:proofErr w:type="spellStart"/>
      <w:r w:rsidR="00E10829">
        <w:t>Jägera</w:t>
      </w:r>
      <w:proofErr w:type="spellEnd"/>
      <w:r w:rsidR="00E10829">
        <w:t xml:space="preserve"> 24, MBS: 030149191, OIB: 25138437319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BC1276" w:rsidR="0085221D" w:rsidRPr="00BC1276">
      <w:pPr>
        <w:pStyle w:val="Odlomakpopisa"/>
        <w:numPr>
          <w:ilvl w:val="0"/>
          <w:numId w:val="13"/>
        </w:numPr>
        <w:jc w:val="center"/>
        <w:rPr>
          <w:b/>
        </w:rPr>
      </w:pPr>
      <w:r w:rsidRPr="00BC1276">
        <w:rPr>
          <w:b/>
          <w:color w:val="000000"/>
        </w:rPr>
        <w:t>ožujka</w:t>
      </w:r>
      <w:r w:rsidR="00ED6F97" w:rsidRPr="00BC1276">
        <w:rPr>
          <w:b/>
          <w:color w:val="000000"/>
        </w:rPr>
        <w:t xml:space="preserve"> 201</w:t>
      </w:r>
      <w:r w:rsidR="00DB48D4" w:rsidRPr="00BC1276">
        <w:rPr>
          <w:b/>
          <w:color w:val="000000"/>
        </w:rPr>
        <w:t>8</w:t>
      </w:r>
      <w:r w:rsidR="00ED6F97" w:rsidRPr="00BC1276">
        <w:rPr>
          <w:b/>
          <w:color w:val="000000"/>
        </w:rPr>
        <w:t xml:space="preserve">. u </w:t>
      </w:r>
      <w:r w:rsidR="00BC1276">
        <w:rPr>
          <w:b/>
          <w:color w:val="000000"/>
        </w:rPr>
        <w:t>9,</w:t>
      </w:r>
      <w:r w:rsidR="00E10829">
        <w:rPr>
          <w:b/>
          <w:color w:val="000000"/>
        </w:rPr>
        <w:t>4</w:t>
      </w:r>
      <w:r w:rsidR="00BC1276">
        <w:rPr>
          <w:b/>
          <w:color w:val="000000"/>
        </w:rPr>
        <w:t>0</w:t>
      </w:r>
      <w:r w:rsidR="0085221D" w:rsidRPr="00BC1276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B01534">
        <w:t>10. kolovoza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015DF4">
        <w:t>10953</w:t>
      </w:r>
      <w:r>
        <w:t xml:space="preserve"> od </w:t>
      </w:r>
      <w:r w:rsidR="00015DF4">
        <w:t>9. kolovoza</w:t>
      </w:r>
      <w:r w:rsidR="000B1FC5">
        <w:t xml:space="preserve"> 2016.</w:t>
      </w:r>
      <w:r>
        <w:t xml:space="preserve"> godine, za otvaranje stečajnog postupka nad dužnikom </w:t>
      </w:r>
      <w:r w:rsidR="00015DF4">
        <w:t xml:space="preserve">ADVERTAM j.d.o.o., Osijek, Lorenza </w:t>
      </w:r>
      <w:proofErr w:type="spellStart"/>
      <w:r w:rsidR="00015DF4">
        <w:t>Jägera</w:t>
      </w:r>
      <w:proofErr w:type="spellEnd"/>
      <w:r w:rsidR="00015DF4">
        <w:t xml:space="preserve"> 24, MBS: 030149191, OIB: 25138437319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F85FAD">
        <w:t>14. srpnja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EA3FFE">
        <w:t>7.006,57</w:t>
      </w:r>
      <w:r>
        <w:t xml:space="preserve"> kn, u koji iznos je uračunata kamata i naknada FINE za provedbu ovrhe na novčanim sredstvima dužnika. Navodi da dužnik ima </w:t>
      </w:r>
      <w:r w:rsidR="00DD24EA">
        <w:t>1</w:t>
      </w:r>
      <w:r>
        <w:t xml:space="preserve"> zaposlen</w:t>
      </w:r>
      <w:r w:rsidR="00C66554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5A58AC">
        <w:t>14. srpnja</w:t>
      </w:r>
      <w:r w:rsidR="007E088B">
        <w:t xml:space="preserve"> 2016.</w:t>
      </w:r>
      <w:r>
        <w:t xml:space="preserve"> godine te u svom podnesku od </w:t>
      </w:r>
      <w:r w:rsidR="005A58AC">
        <w:t>9. kolovoza</w:t>
      </w:r>
      <w:r w:rsidR="007E088B">
        <w:t xml:space="preserve"> 2016</w:t>
      </w:r>
      <w:r>
        <w:t xml:space="preserve">. godine navodi da dužnik na dan </w:t>
      </w:r>
      <w:r w:rsidR="005A58AC">
        <w:t>14. srpnja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BE3310">
        <w:t>HR7023600001102492962 Zagrebačka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21011C">
        <w:t>14. srpnja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62587A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426567">
        <w:t>2125</w:t>
      </w:r>
      <w:r w:rsidR="0009186F" w:rsidRPr="004A52D1">
        <w:t>/16-</w:t>
      </w:r>
      <w:r w:rsidR="00426567">
        <w:t>3</w:t>
      </w:r>
      <w:r w:rsidR="0009186F" w:rsidRPr="004A52D1">
        <w:t xml:space="preserve"> </w:t>
      </w:r>
      <w:r w:rsidR="00C77840" w:rsidRPr="004A52D1">
        <w:t xml:space="preserve">od </w:t>
      </w:r>
      <w:r w:rsidR="00426567">
        <w:t>19. listopada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523C7A" w:rsidRPr="00523C7A">
        <w:t xml:space="preserve">Lora </w:t>
      </w:r>
      <w:proofErr w:type="spellStart"/>
      <w:r w:rsidR="00523C7A" w:rsidRPr="00523C7A">
        <w:t>Jularić</w:t>
      </w:r>
      <w:proofErr w:type="spellEnd"/>
      <w:r w:rsidR="00523C7A" w:rsidRPr="00523C7A">
        <w:t>, OIB: 40300995156</w:t>
      </w:r>
      <w:r w:rsidR="0051431A" w:rsidRPr="004A52D1">
        <w:t xml:space="preserve">, </w:t>
      </w:r>
      <w:r w:rsidR="00523C7A" w:rsidRPr="00523C7A">
        <w:t xml:space="preserve">Osijek, </w:t>
      </w:r>
      <w:proofErr w:type="spellStart"/>
      <w:r w:rsidR="00523C7A" w:rsidRPr="00523C7A">
        <w:t>Retfala</w:t>
      </w:r>
      <w:proofErr w:type="spellEnd"/>
      <w:r w:rsidR="00523C7A" w:rsidRPr="00523C7A">
        <w:t xml:space="preserve"> Nova 11</w:t>
      </w:r>
      <w:r w:rsidR="0052616B">
        <w:t xml:space="preserve">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</w:t>
      </w:r>
      <w:r w:rsidR="00523C7A" w:rsidRPr="00FE2E64">
        <w:t>2125</w:t>
      </w:r>
      <w:r w:rsidR="000342C5" w:rsidRPr="00FE2E64">
        <w:t>/16-</w:t>
      </w:r>
      <w:r w:rsidR="00523C7A" w:rsidRPr="00FE2E64">
        <w:t>4</w:t>
      </w:r>
      <w:r w:rsidR="000342C5" w:rsidRPr="00FE2E64">
        <w:t xml:space="preserve"> od </w:t>
      </w:r>
      <w:r w:rsidR="00523C7A" w:rsidRPr="00FE2E64">
        <w:t>28</w:t>
      </w:r>
      <w:r w:rsidR="0052616B" w:rsidRPr="00FE2E64">
        <w:t xml:space="preserve">. </w:t>
      </w:r>
      <w:r w:rsidR="00523C7A" w:rsidRPr="00FE2E64">
        <w:t>studenog</w:t>
      </w:r>
      <w:r w:rsidR="000342C5" w:rsidRPr="00FE2E64">
        <w:t xml:space="preserve"> 2016. godine naložio osobi ovlaštenoj za zastupanje dužnika da u</w:t>
      </w:r>
      <w:r w:rsidR="000342C5">
        <w:t xml:space="preserve">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8F2926">
        <w:t xml:space="preserve"> pod </w:t>
      </w:r>
      <w:r w:rsidR="008F2926" w:rsidRPr="004A6B1A">
        <w:t xml:space="preserve">prijetnjom ovrhe. </w:t>
      </w:r>
      <w:r w:rsidR="00B75B61" w:rsidRPr="004A6B1A">
        <w:t>Po pravomoćnosti rješenja poslovni broj 13 St-2125/16-4 od 28. studenog</w:t>
      </w:r>
      <w:r w:rsidR="00B75B61" w:rsidRPr="00FE2E64">
        <w:t xml:space="preserve"> 2016. godine</w:t>
      </w:r>
      <w:r w:rsidR="00B75B61">
        <w:t xml:space="preserve"> sud je </w:t>
      </w:r>
      <w:r w:rsidR="00EE6856">
        <w:t xml:space="preserve">navedeno rješenje </w:t>
      </w:r>
      <w:r w:rsidR="00B75B61">
        <w:t xml:space="preserve">dostavio FINI Osijek na provedbu po kojem </w:t>
      </w:r>
      <w:r w:rsidR="00EE6856">
        <w:t xml:space="preserve">je </w:t>
      </w:r>
      <w:r w:rsidR="00B75B61">
        <w:t>rješenju FINA i postupila.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lastRenderedPageBreak/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461150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7F4912" w:rsidP="007F4912" w:rsidR="007F4912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="00C951D2">
        <w:t xml:space="preserve">Ivanu Mikić, Nova Gradiška, </w:t>
      </w:r>
      <w:proofErr w:type="spellStart"/>
      <w:r w:rsidR="00C951D2">
        <w:t>Gundulićeva</w:t>
      </w:r>
      <w:proofErr w:type="spellEnd"/>
      <w:r w:rsidR="00C951D2">
        <w:t xml:space="preserve"> </w:t>
      </w:r>
      <w:proofErr w:type="spellStart"/>
      <w:r w:rsidR="00C951D2">
        <w:t>bb</w:t>
      </w:r>
      <w:proofErr w:type="spellEnd"/>
    </w:p>
    <w:p w:rsidRDefault="007F4912" w:rsidP="007F4912" w:rsidR="007F4912">
      <w:pPr>
        <w:jc w:val="both"/>
      </w:pPr>
      <w:r>
        <w:t xml:space="preserve">-dužniku ADVERTAM j.d.o.o., Osijek, Lorenza </w:t>
      </w:r>
      <w:proofErr w:type="spellStart"/>
      <w:r>
        <w:t>Jägera</w:t>
      </w:r>
      <w:proofErr w:type="spellEnd"/>
      <w:r>
        <w:t xml:space="preserve"> 24</w:t>
      </w:r>
    </w:p>
    <w:p w:rsidRDefault="007F4912" w:rsidP="007F4912" w:rsidR="007F4912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Lora </w:t>
      </w:r>
      <w:proofErr w:type="spellStart"/>
      <w:r>
        <w:t>Jularić</w:t>
      </w:r>
      <w:proofErr w:type="spellEnd"/>
      <w:r>
        <w:t xml:space="preserve">, </w:t>
      </w:r>
      <w:r w:rsidRPr="007F4912">
        <w:t xml:space="preserve">Osijek, </w:t>
      </w:r>
      <w:proofErr w:type="spellStart"/>
      <w:r w:rsidRPr="007F4912">
        <w:t>Retfala</w:t>
      </w:r>
      <w:proofErr w:type="spellEnd"/>
      <w:r w:rsidRPr="007F4912">
        <w:t xml:space="preserve"> Nova 11</w:t>
      </w:r>
    </w:p>
    <w:p w:rsidRDefault="007F4912" w:rsidP="007F4912" w:rsidR="007F4912">
      <w:pPr>
        <w:jc w:val="both"/>
      </w:pPr>
      <w:r>
        <w:t xml:space="preserve">-FINA </w:t>
      </w:r>
    </w:p>
    <w:p w:rsidRDefault="007F4912" w:rsidP="007F4912" w:rsidR="007F4912">
      <w:pPr>
        <w:jc w:val="both"/>
      </w:pPr>
      <w:r>
        <w:t>-Ministarstvu pravosuđa RH, Zagreb, Ulica Grada Vukovara 49, elektroničkom poštom</w:t>
      </w:r>
    </w:p>
    <w:p w:rsidRDefault="007F4912" w:rsidP="007F4912" w:rsidR="007F4912">
      <w:pPr>
        <w:jc w:val="both"/>
      </w:pPr>
      <w:r>
        <w:t>-e-</w:t>
      </w:r>
      <w:proofErr w:type="spellStart"/>
      <w:r>
        <w:t>Ogl</w:t>
      </w:r>
      <w:proofErr w:type="spellEnd"/>
      <w:r>
        <w:t xml:space="preserve">. ploča </w:t>
      </w:r>
    </w:p>
    <w:p w:rsidRDefault="007F4912" w:rsidP="007F4912" w:rsidR="00750685" w:rsidRPr="00B37760">
      <w:pPr>
        <w:jc w:val="both"/>
      </w:pPr>
      <w:r>
        <w:t>- R 7.3.18. u 9,40h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09D" w:rsidR="0044509D">
      <w:r>
        <w:separator/>
      </w:r>
    </w:p>
  </w:endnote>
  <w:endnote w:id="0" w:type="continuationSeparator">
    <w:p w:rsidRDefault="0044509D" w:rsidR="0044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09D" w:rsidR="0044509D">
      <w:r>
        <w:separator/>
      </w:r>
    </w:p>
  </w:footnote>
  <w:footnote w:id="0" w:type="continuationSeparator">
    <w:p w:rsidRDefault="0044509D" w:rsidR="00445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8207B" w:rsidR="005820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8207B">
      <w:t>7 St-2125/16-12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8207B">
      <w:t>2125</w:t>
    </w:r>
    <w:r w:rsidR="006F3974">
      <w:t>/</w:t>
    </w:r>
    <w:r w:rsidR="00C30C82">
      <w:t>16-1</w:t>
    </w:r>
    <w:r w:rsidR="0058207B">
      <w:t>2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DF4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26B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011C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567"/>
    <w:rsid w:val="00426D7B"/>
    <w:rsid w:val="0043157D"/>
    <w:rsid w:val="00433C94"/>
    <w:rsid w:val="00435DE7"/>
    <w:rsid w:val="004378B5"/>
    <w:rsid w:val="00437F2E"/>
    <w:rsid w:val="0044219E"/>
    <w:rsid w:val="00442D99"/>
    <w:rsid w:val="0044509D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6B1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3C7A"/>
    <w:rsid w:val="0052437C"/>
    <w:rsid w:val="00525A1C"/>
    <w:rsid w:val="0052616B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207B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A58A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87A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912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2926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534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296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B61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866"/>
    <w:rsid w:val="00BE1C02"/>
    <w:rsid w:val="00BE267B"/>
    <w:rsid w:val="00BE3310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1D2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4C45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B14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0829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3FFE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856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D0C"/>
    <w:rsid w:val="00F80ED7"/>
    <w:rsid w:val="00F81E21"/>
    <w:rsid w:val="00F83813"/>
    <w:rsid w:val="00F85FAD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2E64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20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4C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4C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20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4C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4C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01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St-2125/2016</izvorni_sadrzaj>
    <derivirana_varijabla naziv="DomainObject.Predmet.OznakaBroj_1">St-2125/2016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ADVERTAM j.d.o.o. za promidžbu, trgovinu i usluge</izvorni_sadrzaj>
    <derivirana_varijabla naziv="DomainObject.Predmet.ProtustrankaFormated_1">  ADVERTAM j.d.o.o. za promidžbu, trgovinu i usluge</derivirana_varijabla>
  </DomainObject.Predmet.ProtustrankaFormated>
  <DomainObject.Predmet.ProtustrankaFormatedOIB>
    <izvorni_sadrzaj>  ADVERTAM j.d.o.o. za promidžbu, trgovinu i usluge, OIB 25138437319</izvorni_sadrzaj>
    <derivirana_varijabla naziv="DomainObject.Predmet.ProtustrankaFormatedOIB_1">  ADVERTAM j.d.o.o. za promidžbu, trgovinu i usluge, OIB 25138437319</derivirana_varijabla>
  </DomainObject.Predmet.ProtustrankaFormatedOIB>
  <DomainObject.Predmet.ProtustrankaFormatedWithAdress>
    <izvorni_sadrzaj> ADVERTAM j.d.o.o. za promidžbu, trgovinu i usluge, Lorenza Jägera 24, 31000 Osijek</izvorni_sadrzaj>
    <derivirana_varijabla naziv="DomainObject.Predmet.ProtustrankaFormatedWithAdress_1"> ADVERTAM j.d.o.o. za promidžbu, trgovinu i usluge, Lorenza Jägera 24, 31000 Osijek</derivirana_varijabla>
  </DomainObject.Predmet.ProtustrankaFormatedWithAdress>
  <DomainObject.Predmet.ProtustrankaFormatedWithAdressOIB>
    <izvorni_sadrzaj> ADVERTAM j.d.o.o. za promidžbu, trgovinu i usluge, OIB 25138437319, Lorenza Jägera 24, 31000 Osijek</izvorni_sadrzaj>
    <derivirana_varijabla naziv="DomainObject.Predmet.ProtustrankaFormatedWithAdressOIB_1"> ADVERTAM j.d.o.o. za promidžbu, trgovinu i usluge, OIB 25138437319, Lorenza Jägera 24, 31000 Osijek</derivirana_varijabla>
  </DomainObject.Predmet.ProtustrankaFormatedWithAdressOIB>
  <DomainObject.Predmet.ProtustrankaWithAdress>
    <izvorni_sadrzaj>ADVERTAM j.d.o.o. za promidžbu, trgovinu i usluge Lorenza Jägera 24, 31000 Osijek</izvorni_sadrzaj>
    <derivirana_varijabla naziv="DomainObject.Predmet.ProtustrankaWithAdress_1">ADVERTAM j.d.o.o. za promidžbu, trgovinu i usluge Lorenza Jägera 24, 31000 Osijek</derivirana_varijabla>
  </DomainObject.Predmet.ProtustrankaWithAdress>
  <DomainObject.Predmet.ProtustrankaWithAdressOIB>
    <izvorni_sadrzaj>ADVERTAM j.d.o.o. za promidžbu, trgovinu i usluge, OIB 25138437319, Lorenza Jägera 24, 31000 Osijek</izvorni_sadrzaj>
    <derivirana_varijabla naziv="DomainObject.Predmet.ProtustrankaWithAdressOIB_1">ADVERTAM j.d.o.o. za promidžbu, trgovinu i usluge, OIB 25138437319, Lorenza Jägera 24, 31000 Osijek</derivirana_varijabla>
  </DomainObject.Predmet.ProtustrankaWithAdressOIB>
  <DomainObject.Predmet.ProtustrankaNazivFormated>
    <izvorni_sadrzaj>ADVERTAM j.d.o.o. za promidžbu, trgovinu i usluge</izvorni_sadrzaj>
    <derivirana_varijabla naziv="DomainObject.Predmet.ProtustrankaNazivFormated_1">ADVERTAM j.d.o.o. za promidžbu, trgovinu i usluge</derivirana_varijabla>
  </DomainObject.Predmet.ProtustrankaNazivFormated>
  <DomainObject.Predmet.ProtustrankaNazivFormatedOIB>
    <izvorni_sadrzaj>ADVERTAM j.d.o.o. za promidžbu, trgovinu i usluge, OIB 25138437319</izvorni_sadrzaj>
    <derivirana_varijabla naziv="DomainObject.Predmet.ProtustrankaNazivFormatedOIB_1">ADVERTAM j.d.o.o. za promidžbu, trgovinu i usluge, OIB 25138437319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ADVERTAM j.d.o.o. za promidžbu, trgovinu i usluge</item>
    </izvorni_sadrzaj>
    <derivirana_varijabla naziv="DomainObject.Predmet.ProtuStrankaListFormated_1">
      <item>ADVERTAM j.d.o.o. za promidžbu, trgovinu i usluge</item>
    </derivirana_varijabla>
  </DomainObject.Predmet.ProtuStrankaListFormated>
  <DomainObject.Predmet.ProtuStrankaListFormatedOIB>
    <izvorni_sadrzaj>
      <item>ADVERTAM j.d.o.o. za promidžbu, trgovinu i usluge, OIB 25138437319</item>
    </izvorni_sadrzaj>
    <derivirana_varijabla naziv="DomainObject.Predmet.ProtuStrankaListFormatedOIB_1">
      <item>ADVERTAM j.d.o.o. za promidžbu, trgovinu i usluge, OIB 25138437319</item>
    </derivirana_varijabla>
  </DomainObject.Predmet.ProtuStrankaListFormatedOIB>
  <DomainObject.Predmet.ProtuStrankaListFormatedWithAdress>
    <izvorni_sadrzaj>
      <item>ADVERTAM j.d.o.o. za promidžbu, trgovinu i usluge, Lorenza Jägera 24, 31000 Osijek</item>
    </izvorni_sadrzaj>
    <derivirana_varijabla naziv="DomainObject.Predmet.ProtuStrankaListFormatedWithAdress_1">
      <item>ADVERTAM j.d.o.o. za promidžbu, trgovinu i usluge, Lorenza Jägera 24, 31000 Osijek</item>
    </derivirana_varijabla>
  </DomainObject.Predmet.ProtuStrankaListFormatedWithAdress>
  <DomainObject.Predmet.ProtuStrankaListFormatedWithAdressOIB>
    <izvorni_sadrzaj>
      <item>ADVERTAM j.d.o.o. za promidžbu, trgovinu i usluge, OIB 25138437319, Lorenza Jägera 24, 31000 Osijek</item>
    </izvorni_sadrzaj>
    <derivirana_varijabla naziv="DomainObject.Predmet.ProtuStrankaListFormatedWithAdressOIB_1">
      <item>ADVERTAM j.d.o.o. za promidžbu, trgovinu i usluge, OIB 25138437319, Lorenza Jägera 24, 31000 Osijek</item>
    </derivirana_varijabla>
  </DomainObject.Predmet.ProtuStrankaListFormatedWithAdressOIB>
  <DomainObject.Predmet.ProtuStrankaListNazivFormated>
    <izvorni_sadrzaj>
      <item>ADVERTAM j.d.o.o. za promidžbu, trgovinu i usluge</item>
    </izvorni_sadrzaj>
    <derivirana_varijabla naziv="DomainObject.Predmet.ProtuStrankaListNazivFormated_1">
      <item>ADVERTAM j.d.o.o. za promidžbu, trgovinu i usluge</item>
    </derivirana_varijabla>
  </DomainObject.Predmet.ProtuStrankaListNazivFormated>
  <DomainObject.Predmet.ProtuStrankaListNazivFormatedOIB>
    <izvorni_sadrzaj>
      <item>ADVERTAM j.d.o.o. za promidžbu, trgovinu i usluge, OIB 25138437319</item>
    </izvorni_sadrzaj>
    <derivirana_varijabla naziv="DomainObject.Predmet.ProtuStrankaListNazivFormatedOIB_1">
      <item>ADVERTAM j.d.o.o. za promidžbu, trgovinu i usluge, OIB 25138437319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ADVERTAM j.d.o.o. za promidžbu, trgovinu i usluge</izvorni_sadrzaj>
    <derivirana_varijabla naziv="DomainObject.Predmet.ProtustrankaIDrugi_1">ADVERTAM j.d.o.o. za promidžbu,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ADVERTAM j.d.o.o. za promidžbu, trgovinu i usluge, OIB 25138437319, Lorenza Jägera 24, 31000 Osijek</izvorni_sadrzaj>
    <derivirana_varijabla naziv="DomainObject.Predmet.ProtustrankaIDrugiAdressOIB_1">ADVERTAM j.d.o.o. za promidžbu, trgovinu i usluge, OIB 25138437319, Lorenza Jägera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ADVERTAM j.d.o.o. za promidžbu, trgovinu i usluge</item>
    </izvorni_sadrzaj>
    <derivirana_varijabla naziv="DomainObject.Predmet.SudioniciListNaziv_1">
      <item>FINA RC OSIJEK</item>
      <item>ADVERTAM j.d.o.o. za promidžbu, trgovinu i usluge</item>
    </derivirana_varijabla>
  </DomainObject.Predmet.SudioniciListNaziv>
  <DomainObject.Predmet.SudioniciListAdressOIB>
    <izvorni_sadrzaj>
      <item>FINA RC OSIJEK, OIB 85821130368</item>
      <item>ADVERTAM j.d.o.o. za promidžbu, trgovinu i usluge, OIB 25138437319, Lorenza Jägera 24,31000 Osijek</item>
    </izvorni_sadrzaj>
    <derivirana_varijabla naziv="DomainObject.Predmet.SudioniciListAdressOIB_1">
      <item>FINA RC OSIJEK, OIB 85821130368</item>
      <item>ADVERTAM j.d.o.o. za promidžbu, trgovinu i usluge, OIB 25138437319, Lorenza Jägera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25138437319</item>
    </izvorni_sadrzaj>
    <derivirana_varijabla naziv="DomainObject.Predmet.SudioniciListNazivOIB_1">
      <item>, OIB 85821130368</item>
      <item>, OIB 25138437319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5B532-6D07-492C-ABE6-FE5975908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4858</properties:Characters>
  <properties:Lines>128</properties:Lines>
  <properties:Paragraphs>37</properties:Paragraphs>
  <properties:TotalTime>729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2018-01-19T10:16:00Z</dcterms:modified>
  <cp:revision>642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