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f5a2" w14:paraId="7e6f5a2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327429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>
        <w:t>2132</w:t>
      </w:r>
      <w:r w:rsidR="00BE3712">
        <w:t>/2017</w:t>
      </w:r>
      <w:r>
        <w:t>-</w:t>
      </w:r>
      <w:r w:rsidR="0006341C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27429" w:rsidRPr="00786918">
        <w:t>Avalon Produkcija j.d.o.o. za usluge</w:t>
      </w:r>
      <w:r w:rsidR="00327429">
        <w:t xml:space="preserve"> iz Zagreba, Vida Ročića 147</w:t>
      </w:r>
      <w:r w:rsidR="00327429" w:rsidRPr="00451166">
        <w:t xml:space="preserve">, OIB: </w:t>
      </w:r>
      <w:r w:rsidR="00327429" w:rsidRPr="00786918">
        <w:t>84214900967</w:t>
      </w:r>
      <w:r w:rsidR="00BE3712">
        <w:t xml:space="preserve">, dana </w:t>
      </w:r>
      <w:r w:rsidR="00327429">
        <w:t>18. 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27429" w:rsidRPr="00786918">
        <w:t>Avalon Produkcija j.d.o.o. za usluge</w:t>
      </w:r>
      <w:r w:rsidR="00327429">
        <w:t xml:space="preserve"> iz Zagreba, Vida Ročića 147</w:t>
      </w:r>
      <w:r w:rsidR="00327429" w:rsidRPr="00451166">
        <w:t xml:space="preserve">, OIB: </w:t>
      </w:r>
      <w:r w:rsidR="00327429" w:rsidRPr="00786918">
        <w:t>84214900967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</w:t>
      </w:r>
      <w:r w:rsidR="00BE3712">
        <w:t xml:space="preserve">čajni postupak otvoren je dana </w:t>
      </w:r>
      <w:r w:rsidR="00327429">
        <w:t>18.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B237A0">
        <w:t>jnog upravitelja imenuje se MARTINA PANCER iz Zagreba, Trnjanska 59A, OIB: 09308771365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27429" w:rsidRPr="00786918">
        <w:t>Avalon Produkcija j.d.o.o. za usluge</w:t>
      </w:r>
      <w:r w:rsidR="00327429">
        <w:t xml:space="preserve"> iz Zagreba, Vida Ročića 147</w:t>
      </w:r>
      <w:r w:rsidR="00327429" w:rsidRPr="00451166">
        <w:t xml:space="preserve">, OIB: </w:t>
      </w:r>
      <w:r w:rsidR="00327429" w:rsidRPr="00786918">
        <w:t>84214900967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E3712" w:rsidP="00047C0E" w:rsidR="00047C0E">
      <w:pPr>
        <w:pStyle w:val="Bezproreda"/>
        <w:jc w:val="center"/>
      </w:pPr>
      <w:r>
        <w:t>U Zagrebu, 18. prosinca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6341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6341C" w:rsidP="00047C0E" w:rsidR="00047C0E">
      <w:pPr>
        <w:pStyle w:val="Bezproreda"/>
      </w:pPr>
      <w:r>
        <w:t xml:space="preserve"> </w:t>
      </w:r>
    </w:p>
    <w:p w:rsidRDefault="0006341C" w:rsidP="00DF1FFF" w:rsidR="0006341C">
      <w:pPr>
        <w:pStyle w:val="Bezproreda"/>
      </w:pPr>
    </w:p>
    <w:p w:rsidRDefault="0006341C" w:rsidP="0006341C" w:rsidR="0006341C"/>
    <w:p w:rsidRDefault="0006341C" w:rsidP="0006341C" w:rsidR="001B22F8">
      <w:pPr>
        <w:jc w:val="right"/>
      </w:pPr>
      <w:r>
        <w:t>Za točnost otpravka-ovlašteni službenik:</w:t>
      </w:r>
    </w:p>
    <w:p w:rsidRDefault="0006341C" w:rsidP="0006341C" w:rsidR="0006341C" w:rsidRPr="0006341C">
      <w:pPr>
        <w:jc w:val="right"/>
      </w:pPr>
      <w:r>
        <w:t xml:space="preserve">Tanja Štraubert </w:t>
      </w:r>
    </w:p>
    <w:sectPr w:rsidSect="00EF1FD3" w:rsidR="0006341C" w:rsidRPr="0006341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041">
          <w:rPr>
            <w:noProof/>
          </w:rPr>
          <w:t>2</w:t>
        </w:r>
        <w:r>
          <w:fldChar w:fldCharType="end"/>
        </w:r>
      </w:p>
      <w:p w:rsidRDefault="0006341C" w:rsidP="00047C0E" w:rsidR="00EF1FD3">
        <w:pPr>
          <w:pStyle w:val="Zaglavlje"/>
          <w:jc w:val="right"/>
        </w:pPr>
        <w:r>
          <w:t>St-2132/2017-6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341C"/>
    <w:rsid w:val="001371FB"/>
    <w:rsid w:val="001B22F8"/>
    <w:rsid w:val="00327429"/>
    <w:rsid w:val="003A3366"/>
    <w:rsid w:val="00453E80"/>
    <w:rsid w:val="004E266D"/>
    <w:rsid w:val="00625C60"/>
    <w:rsid w:val="00677951"/>
    <w:rsid w:val="00AA7B27"/>
    <w:rsid w:val="00AE11D4"/>
    <w:rsid w:val="00B237A0"/>
    <w:rsid w:val="00BA2A5A"/>
    <w:rsid w:val="00BC1874"/>
    <w:rsid w:val="00BE3712"/>
    <w:rsid w:val="00C136F3"/>
    <w:rsid w:val="00D70041"/>
    <w:rsid w:val="00DC0AA2"/>
    <w:rsid w:val="00DE059B"/>
    <w:rsid w:val="00DF1FFF"/>
    <w:rsid w:val="00E75E0F"/>
    <w:rsid w:val="00E84179"/>
    <w:rsid w:val="00EC4E35"/>
    <w:rsid w:val="00EC58B8"/>
    <w:rsid w:val="00EF1FD3"/>
    <w:rsid w:val="00E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63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4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4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4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4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63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4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St-2132/2017</izvorni_sadrzaj>
    <derivirana_varijabla naziv="DomainObject.Predmet.OznakaBroj_1">St-2132/2017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Produkcija j.d.o.o. za usluge</izvorni_sadrzaj>
    <derivirana_varijabla naziv="DomainObject.Predmet.ProtustrankaFormated_1">  Avalon Produkcija j.d.o.o. za usluge</derivirana_varijabla>
  </DomainObject.Predmet.ProtustrankaFormated>
  <DomainObject.Predmet.ProtustrankaFormatedOIB>
    <izvorni_sadrzaj>  Avalon Produkcija j.d.o.o. za usluge, OIB 84214900967</izvorni_sadrzaj>
    <derivirana_varijabla naziv="DomainObject.Predmet.ProtustrankaFormatedOIB_1">  Avalon Produkcija j.d.o.o. za usluge, OIB 84214900967</derivirana_varijabla>
  </DomainObject.Predmet.ProtustrankaFormatedOIB>
  <DomainObject.Predmet.ProtustrankaFormatedWithAdress>
    <izvorni_sadrzaj> Avalon Produkcija j.d.o.o. za usluge, Vida Ročića 147, 10000 Zagreb</izvorni_sadrzaj>
    <derivirana_varijabla naziv="DomainObject.Predmet.ProtustrankaFormatedWithAdress_1"> Avalon Produkcija j.d.o.o. za usluge, Vida Ročića 147, 10000 Zagreb</derivirana_varijabla>
  </DomainObject.Predmet.ProtustrankaFormatedWithAdress>
  <DomainObject.Predmet.ProtustrankaFormatedWithAdressOIB>
    <izvorni_sadrzaj> Avalon Produkcija j.d.o.o. za usluge, OIB 84214900967, Vida Ročića 147, 10000 Zagreb</izvorni_sadrzaj>
    <derivirana_varijabla naziv="DomainObject.Predmet.ProtustrankaFormatedWithAdressOIB_1"> Avalon Produkcija j.d.o.o. za usluge, OIB 84214900967, Vida Ročića 147, 10000 Zagreb</derivirana_varijabla>
  </DomainObject.Predmet.ProtustrankaFormatedWithAdressOIB>
  <DomainObject.Predmet.ProtustrankaWithAdress>
    <izvorni_sadrzaj>Avalon Produkcija j.d.o.o. za usluge Vida Ročića 147, 10000 Zagreb</izvorni_sadrzaj>
    <derivirana_varijabla naziv="DomainObject.Predmet.ProtustrankaWithAdress_1">Avalon Produkcija j.d.o.o. za usluge Vida Ročića 147, 10000 Zagreb</derivirana_varijabla>
  </DomainObject.Predmet.ProtustrankaWithAdress>
  <DomainObject.Predmet.ProtustrankaWithAdressOIB>
    <izvorni_sadrzaj>Avalon Produkcija j.d.o.o. za usluge, OIB 84214900967, Vida Ročića 147, 10000 Zagreb</izvorni_sadrzaj>
    <derivirana_varijabla naziv="DomainObject.Predmet.ProtustrankaWithAdressOIB_1">Avalon Produkcija j.d.o.o. za usluge, OIB 84214900967, Vida Ročića 147, 10000 Zagreb</derivirana_varijabla>
  </DomainObject.Predmet.ProtustrankaWithAdressOIB>
  <DomainObject.Predmet.ProtustrankaNazivFormated>
    <izvorni_sadrzaj>Avalon Produkcija j.d.o.o. za usluge</izvorni_sadrzaj>
    <derivirana_varijabla naziv="DomainObject.Predmet.ProtustrankaNazivFormated_1">Avalon Produkcija j.d.o.o. za usluge</derivirana_varijabla>
  </DomainObject.Predmet.ProtustrankaNazivFormated>
  <DomainObject.Predmet.ProtustrankaNazivFormatedOIB>
    <izvorni_sadrzaj>Avalon Produkcija j.d.o.o. za usluge, OIB 84214900967</izvorni_sadrzaj>
    <derivirana_varijabla naziv="DomainObject.Predmet.ProtustrankaNazivFormatedOIB_1">Avalon Produkcija j.d.o.o. za usluge, OIB 84214900967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Avalon Produkcija j.d.o.o. za usluge</item>
    </izvorni_sadrzaj>
    <derivirana_varijabla naziv="DomainObject.Predmet.ProtuStrankaListFormated_1">
      <item>Avalon Produkcija j.d.o.o. za usluge</item>
    </derivirana_varijabla>
  </DomainObject.Predmet.ProtuStrankaListFormated>
  <DomainObject.Predmet.ProtuStrankaListFormatedOIB>
    <izvorni_sadrzaj>
      <item>Avalon Produkcija j.d.o.o. za usluge, OIB 84214900967</item>
    </izvorni_sadrzaj>
    <derivirana_varijabla naziv="DomainObject.Predmet.ProtuStrankaListFormatedOIB_1">
      <item>Avalon Produkcija j.d.o.o. za usluge, OIB 84214900967</item>
    </derivirana_varijabla>
  </DomainObject.Predmet.ProtuStrankaListFormatedOIB>
  <DomainObject.Predmet.ProtuStrankaListFormatedWithAdress>
    <izvorni_sadrzaj>
      <item>Avalon Produkcija j.d.o.o. za usluge, Vida Ročića 147, 10000 Zagreb</item>
    </izvorni_sadrzaj>
    <derivirana_varijabla naziv="DomainObject.Predmet.ProtuStrankaListFormatedWithAdress_1">
      <item>Avalon Produkcija j.d.o.o. za usluge, Vida Ročića 147, 10000 Zagreb</item>
    </derivirana_varijabla>
  </DomainObject.Predmet.ProtuStrankaListFormatedWithAdress>
  <DomainObject.Predmet.ProtuStrankaListFormatedWithAdressOIB>
    <izvorni_sadrzaj>
      <item>Avalon Produkcija j.d.o.o. za usluge, OIB 84214900967, Vida Ročića 147, 10000 Zagreb</item>
    </izvorni_sadrzaj>
    <derivirana_varijabla naziv="DomainObject.Predmet.ProtuStrankaListFormatedWithAdressOIB_1">
      <item>Avalon Produkcija j.d.o.o. za usluge, OIB 84214900967, Vida Ročića 147, 10000 Zagreb</item>
    </derivirana_varijabla>
  </DomainObject.Predmet.ProtuStrankaListFormatedWithAdressOIB>
  <DomainObject.Predmet.ProtuStrankaListNazivFormated>
    <izvorni_sadrzaj>
      <item>Avalon Produkcija j.d.o.o. za usluge</item>
    </izvorni_sadrzaj>
    <derivirana_varijabla naziv="DomainObject.Predmet.ProtuStrankaListNazivFormated_1">
      <item>Avalon Produkcija j.d.o.o. za usluge</item>
    </derivirana_varijabla>
  </DomainObject.Predmet.ProtuStrankaListNazivFormated>
  <DomainObject.Predmet.ProtuStrankaListNazivFormatedOIB>
    <izvorni_sadrzaj>
      <item>Avalon Produkcija j.d.o.o. za usluge, OIB 84214900967</item>
    </izvorni_sadrzaj>
    <derivirana_varijabla naziv="DomainObject.Predmet.ProtuStrankaListNazivFormatedOIB_1">
      <item>Avalon Produkcija j.d.o.o. za usluge, OIB 84214900967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Avalon Produkcija j.d.o.o. za usluge</izvorni_sadrzaj>
    <derivirana_varijabla naziv="DomainObject.Predmet.ProtustrankaIDrugi_1">Avalon Produkcija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Avalon Produkcija j.d.o.o. za usluge, OIB 84214900967, Vida Ročića 147, 10000 Zagreb</izvorni_sadrzaj>
    <derivirana_varijabla naziv="DomainObject.Predmet.ProtustrankaIDrugiAdressOIB_1">Avalon Produkcija j.d.o.o. za usluge, OIB 84214900967, Vida Ročića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Avalon Produkcija j.d.o.o. za usluge</item>
    </izvorni_sadrzaj>
    <derivirana_varijabla naziv="DomainObject.Predmet.SudioniciListNaziv_1">
      <item>FINA Regionalni centar Zagreb</item>
      <item>Avalon Produkcija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Avalon Produkcija j.d.o.o. za usluge, OIB 84214900967, Vida Ročića 147,10000 Zagreb</item>
    </izvorni_sadrzaj>
    <derivirana_varijabla naziv="DomainObject.Predmet.SudioniciListAdressOIB_1">
      <item>FINA Regionalni centar Zagreb, OIB 85821130368, Trg svibanjskih žrtava 1995. br. 1,10000 Zagreb</item>
      <item>Avalon Produkcija j.d.o.o. za usluge, OIB 84214900967, Vida Ročića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84214900967</item>
    </izvorni_sadrzaj>
    <derivirana_varijabla naziv="DomainObject.Predmet.SudioniciListNazivOIB_1">
      <item>, OIB 85821130368</item>
      <item>, OIB 84214900967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2038</properties:Characters>
  <properties:Lines>73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2017-12-18T09:43:00Z</dcterms:created>
  <dc:creator>Sandra Rotar Vogrin</dc:creator>
  <cp:lastModifiedBy>Tanja Štraubert</cp:lastModifiedBy>
  <cp:lastPrinted>2017-12-18T12:34:00Z</cp:lastPrinted>
  <dcterms:modified xmlns:xsi="http://www.w3.org/2001/XMLSchema-instance" xsi:type="dcterms:W3CDTF">2017-12-18T12:34:00Z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