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796f" w14:paraId="16e796f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924669">
        <w:t xml:space="preserve"> St-6234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</w:t>
      </w:r>
      <w:r w:rsidR="00513757">
        <w:t>5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CD75CA" w:rsidRPr="00470356">
        <w:t>MIHA MONT INTERIJERI j.d.o.o., Zagreb, Mestinjski put 34, OIB: 80182806951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924669">
        <w:t>53.602,25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</w:t>
      </w:r>
      <w:r w:rsidR="00513757">
        <w:t>5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7056B"/>
    <w:rsid w:val="00075815"/>
    <w:rsid w:val="000821F9"/>
    <w:rsid w:val="000B3D14"/>
    <w:rsid w:val="000C01AC"/>
    <w:rsid w:val="000C23E7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325398"/>
    <w:rsid w:val="0038246E"/>
    <w:rsid w:val="0039524D"/>
    <w:rsid w:val="003B57C1"/>
    <w:rsid w:val="003D35F9"/>
    <w:rsid w:val="003D389C"/>
    <w:rsid w:val="003D7111"/>
    <w:rsid w:val="003E3A15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103F8"/>
    <w:rsid w:val="0062626B"/>
    <w:rsid w:val="00627F6A"/>
    <w:rsid w:val="00657B8E"/>
    <w:rsid w:val="00693392"/>
    <w:rsid w:val="006B0E58"/>
    <w:rsid w:val="006B68EC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854F2"/>
    <w:rsid w:val="008A4CA6"/>
    <w:rsid w:val="008D4672"/>
    <w:rsid w:val="008D553B"/>
    <w:rsid w:val="009032D0"/>
    <w:rsid w:val="00910A89"/>
    <w:rsid w:val="00920CA0"/>
    <w:rsid w:val="00924669"/>
    <w:rsid w:val="009418FE"/>
    <w:rsid w:val="009419D8"/>
    <w:rsid w:val="00946FC6"/>
    <w:rsid w:val="00954CAD"/>
    <w:rsid w:val="0097400B"/>
    <w:rsid w:val="009B3E24"/>
    <w:rsid w:val="009C2CE4"/>
    <w:rsid w:val="009E2455"/>
    <w:rsid w:val="00A1723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B7DFA"/>
    <w:rsid w:val="00CD672F"/>
    <w:rsid w:val="00CD75CA"/>
    <w:rsid w:val="00CE2DE1"/>
    <w:rsid w:val="00CE7362"/>
    <w:rsid w:val="00CF41E5"/>
    <w:rsid w:val="00D01B78"/>
    <w:rsid w:val="00D2077E"/>
    <w:rsid w:val="00D20AA5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4905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D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D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D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D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D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D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D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D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6234</izvorni_sadrzaj>
    <derivirana_varijabla naziv="DomainObject.Predmet.Broj_1">6234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St-6234/2015</izvorni_sadrzaj>
    <derivirana_varijabla naziv="DomainObject.Predmet.OznakaBroj_1">St-6234/2015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 MONT INTERIJERI j.d.o.o. zastupanog po punomoćniku TOMISLAV MIHALIĆ</izvorni_sadrzaj>
    <derivirana_varijabla naziv="DomainObject.Predmet.ProtustrankaFormated_1">  MIHA MONT INTERIJERI j.d.o.o. zastupanog po punomoćniku TOMISLAV MIHALIĆ</derivirana_varijabla>
  </DomainObject.Predmet.ProtustrankaFormated>
  <DomainObject.Predmet.ProtustrankaFormatedOIB>
    <izvorni_sadrzaj>  MIHA MONT INTERIJERI j.d.o.o., OIB 80182806951 zastupanog po punomoćniku TOMISLAV MIHALIĆ</izvorni_sadrzaj>
    <derivirana_varijabla naziv="DomainObject.Predmet.ProtustrankaFormatedOIB_1">  MIHA MONT INTERIJERI j.d.o.o., OIB 80182806951 zastupanog po punomoćniku TOMISLAV MIHALIĆ</derivirana_varijabla>
  </DomainObject.Predmet.ProtustrankaFormatedOIB>
  <DomainObject.Predmet.ProtustrankaFormatedWithAdress>
    <izvorni_sadrzaj> MIHA MONT INTERIJERI j.d.o.o., Mestinjski put 34, 10000 Zagreb zastupanog po punomoćniku TOMISLAV MIHALIĆ</izvorni_sadrzaj>
    <derivirana_varijabla naziv="DomainObject.Predmet.ProtustrankaFormatedWithAdress_1"> MIHA MONT INTERIJERI j.d.o.o., Mestinjski put 34, 10000 Zagreb zastupanog po punomoćniku TOMISLAV MIHALIĆ</derivirana_varijabla>
  </DomainObject.Predmet.ProtustrankaFormatedWithAdress>
  <DomainObject.Predmet.ProtustrankaFormatedWithAdressOIB>
    <izvorni_sadrzaj> MIHA MONT INTERIJERI j.d.o.o., OIB 80182806951, Mestinjski put 34, 10000 Zagreb zastupanog po punomoćniku TOMISLAV MIHALIĆ</izvorni_sadrzaj>
    <derivirana_varijabla naziv="DomainObject.Predmet.ProtustrankaFormatedWithAdressOIB_1"> MIHA MONT INTERIJERI j.d.o.o., OIB 80182806951, Mestinjski put 34, 10000 Zagreb zastupanog po punomoćniku TOMISLAV MIHALIĆ</derivirana_varijabla>
  </DomainObject.Predmet.ProtustrankaFormatedWithAdressOIB>
  <DomainObject.Predmet.ProtustrankaWithAdress>
    <izvorni_sadrzaj>MIHA MONT INTERIJERI j.d.o.o. Mestinjski put 34, 10000 Zagreb</izvorni_sadrzaj>
    <derivirana_varijabla naziv="DomainObject.Predmet.ProtustrankaWithAdress_1">MIHA MONT INTERIJERI j.d.o.o. Mestinjski put 34, 10000 Zagreb</derivirana_varijabla>
  </DomainObject.Predmet.ProtustrankaWithAdress>
  <DomainObject.Predmet.ProtustrankaWithAdressOIB>
    <izvorni_sadrzaj>MIHA MONT INTERIJERI j.d.o.o., OIB 80182806951, Mestinjski put 34, 10000 Zagreb</izvorni_sadrzaj>
    <derivirana_varijabla naziv="DomainObject.Predmet.ProtustrankaWithAdressOIB_1">MIHA MONT INTERIJERI j.d.o.o., OIB 80182806951, Mestinjski put 34, 10000 Zagreb</derivirana_varijabla>
  </DomainObject.Predmet.ProtustrankaWithAdressOIB>
  <DomainObject.Predmet.ProtustrankaNazivFormated>
    <izvorni_sadrzaj>MIHA MONT INTERIJERI j.d.o.o.</izvorni_sadrzaj>
    <derivirana_varijabla naziv="DomainObject.Predmet.ProtustrankaNazivFormated_1">MIHA MONT INTERIJERI j.d.o.o.</derivirana_varijabla>
  </DomainObject.Predmet.ProtustrankaNazivFormated>
  <DomainObject.Predmet.ProtustrankaNazivFormatedOIB>
    <izvorni_sadrzaj>MIHA MONT INTERIJERI j.d.o.o., OIB 80182806951</izvorni_sadrzaj>
    <derivirana_varijabla naziv="DomainObject.Predmet.ProtustrankaNazivFormatedOIB_1">MIHA MONT INTERIJERI j.d.o.o., OIB 80182806951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 MONT INTERIJERI j.d.o.o. zastupanog po punomoćniku TOMISLAV MIHALIĆ</item>
    </izvorni_sadrzaj>
    <derivirana_varijabla naziv="DomainObject.Predmet.ProtuStrankaListFormated_1">
      <item>MIHA MONT INTERIJERI j.d.o.o. zastupanog po punomoćniku TOMISLAV MIHALIĆ</item>
    </derivirana_varijabla>
  </DomainObject.Predmet.ProtuStrankaListFormated>
  <DomainObject.Predmet.ProtuStrankaListFormatedOIB>
    <izvorni_sadrzaj>
      <item>MIHA MONT INTERIJERI j.d.o.o., OIB 80182806951 zastupanog po punomoćniku TOMISLAV MIHALIĆ</item>
    </izvorni_sadrzaj>
    <derivirana_varijabla naziv="DomainObject.Predmet.ProtuStrankaListFormatedOIB_1">
      <item>MIHA MONT INTERIJERI j.d.o.o., OIB 80182806951 zastupanog po punomoćniku TOMISLAV MIHALIĆ</item>
    </derivirana_varijabla>
  </DomainObject.Predmet.ProtuStrankaListFormatedOIB>
  <DomainObject.Predmet.ProtuStrankaListFormatedWithAdress>
    <izvorni_sadrzaj>
      <item>MIHA MONT INTERIJERI j.d.o.o., Mestinjski put 34, 10000 Zagreb zastupanog po punomoćniku TOMISLAV MIHALIĆ</item>
    </izvorni_sadrzaj>
    <derivirana_varijabla naziv="DomainObject.Predmet.ProtuStrankaListFormatedWithAdress_1">
      <item>MIHA MONT INTERIJERI j.d.o.o., Mestinjski put 34, 10000 Zagreb zastupanog po punomoćniku TOMISLAV MIHALIĆ</item>
    </derivirana_varijabla>
  </DomainObject.Predmet.ProtuStrankaListFormatedWithAdress>
  <DomainObject.Predmet.ProtuStrankaListFormatedWithAdressOIB>
    <izvorni_sadrzaj>
      <item>MIHA MONT INTERIJERI j.d.o.o., OIB 80182806951, Mestinjski put 34, 10000 Zagreb zastupanog po punomoćniku TOMISLAV MIHALIĆ</item>
    </izvorni_sadrzaj>
    <derivirana_varijabla naziv="DomainObject.Predmet.ProtuStrankaListFormatedWithAdressOIB_1">
      <item>MIHA MONT INTERIJERI j.d.o.o., OIB 80182806951, Mestinjski put 34, 10000 Zagreb zastupanog po punomoćniku TOMISLAV MIHALIĆ</item>
    </derivirana_varijabla>
  </DomainObject.Predmet.ProtuStrankaListFormatedWithAdressOIB>
  <DomainObject.Predmet.ProtuStrankaListNazivFormated>
    <izvorni_sadrzaj>
      <item>MIHA MONT INTERIJERI j.d.o.o.</item>
    </izvorni_sadrzaj>
    <derivirana_varijabla naziv="DomainObject.Predmet.ProtuStrankaListNazivFormated_1">
      <item>MIHA MONT INTERIJERI j.d.o.o.</item>
    </derivirana_varijabla>
  </DomainObject.Predmet.ProtuStrankaListNazivFormated>
  <DomainObject.Predmet.ProtuStrankaListNazivFormatedOIB>
    <izvorni_sadrzaj>
      <item>MIHA MONT INTERIJERI j.d.o.o., OIB 80182806951</item>
    </izvorni_sadrzaj>
    <derivirana_varijabla naziv="DomainObject.Predmet.ProtuStrankaListNazivFormatedOIB_1">
      <item>MIHA MONT INTERIJERI j.d.o.o., OIB 80182806951</item>
    </derivirana_varijabla>
  </DomainObject.Predmet.ProtuStrankaListNazivFormatedOIB>
  <DomainObject.Predmet.OstaliListFormated>
    <izvorni_sadrzaj>
      <item>TOMISLAV MIHALIĆ punomoćnik sudionika u postupku MIHA MONT INTERIJERI j.d.o.o.</item>
    </izvorni_sadrzaj>
    <derivirana_varijabla naziv="DomainObject.Predmet.OstaliListFormated_1">
      <item>TOMISLAV MIHALIĆ punomoćnik sudionika u postupku MIHA MONT INTERIJERI j.d.o.o.</item>
    </derivirana_varijabla>
  </DomainObject.Predmet.OstaliListFormated>
  <DomainObject.Predmet.OstaliListFormatedOIB>
    <izvorni_sadrzaj>
      <item>TOMISLAV MIHALIĆ punomoćnik sudionika u postupku MIHA MONT INTERIJERI j.d.o.o.</item>
    </izvorni_sadrzaj>
    <derivirana_varijabla naziv="DomainObject.Predmet.OstaliListFormatedOIB_1">
      <item>TOMISLAV MIHALIĆ punomoćnik sudionika u postupku MIHA MONT INTERIJERI j.d.o.o.</item>
    </derivirana_varijabla>
  </DomainObject.Predmet.OstaliListFormatedOIB>
  <DomainObject.Predmet.OstaliListFormatedWithAdress>
    <izvorni_sadrzaj>
      <item>TOMISLAV MIHALIĆ, Mestinjski put 34, 10000 Zagreb punomoćnik sudionika u postupku MIHA MONT INTERIJERI j.d.o.o.</item>
    </izvorni_sadrzaj>
    <derivirana_varijabla naziv="DomainObject.Predmet.OstaliListFormatedWithAdress_1">
      <item>TOMISLAV MIHALIĆ, Mestinjski put 34, 10000 Zagreb punomoćnik sudionika u postupku MIHA MONT INTERIJERI j.d.o.o.</item>
    </derivirana_varijabla>
  </DomainObject.Predmet.OstaliListFormatedWithAdress>
  <DomainObject.Predmet.OstaliListFormatedWithAdressOIB>
    <izvorni_sadrzaj>
      <item>TOMISLAV MIHALIĆ, Mestinjski put 34, 10000 Zagreb punomoćnik sudionika u postupku MIHA MONT INTERIJERI j.d.o.o.</item>
    </izvorni_sadrzaj>
    <derivirana_varijabla naziv="DomainObject.Predmet.OstaliListFormatedWithAdressOIB_1">
      <item>TOMISLAV MIHALIĆ, Mestinjski put 34, 10000 Zagreb punomoćnik sudionika u postupku MIHA MONT INTERIJERI j.d.o.o.</item>
    </derivirana_varijabla>
  </DomainObject.Predmet.OstaliListFormatedWithAdressOIB>
  <DomainObject.Predmet.OstaliListNazivFormated>
    <izvorni_sadrzaj>
      <item>TOMISLAV MIHALIĆ</item>
    </izvorni_sadrzaj>
    <derivirana_varijabla naziv="DomainObject.Predmet.OstaliListNazivFormated_1">
      <item>TOMISLAV MIHALIĆ</item>
    </derivirana_varijabla>
  </DomainObject.Predmet.OstaliListNazivFormated>
  <DomainObject.Predmet.OstaliListNazivFormatedOIB>
    <izvorni_sadrzaj>
      <item>TOMISLAV MIHALIĆ</item>
    </izvorni_sadrzaj>
    <derivirana_varijabla naziv="DomainObject.Predmet.OstaliListNazivFormatedOIB_1">
      <item>TOMISLAV MIHALIĆ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 MONT INTERIJERI j.d.o.o.</izvorni_sadrzaj>
    <derivirana_varijabla naziv="DomainObject.Predmet.ProtustrankaIDrugi_1">MIHA MONT INTERIJERI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MIHA MONT INTERIJERI j.d.o.o., OIB 80182806951, Mestinjski put 34, 10000 Zagreb</izvorni_sadrzaj>
    <derivirana_varijabla naziv="DomainObject.Predmet.ProtustrankaIDrugiAdressOIB_1">MIHA MONT INTERIJERI j.d.o.o., OIB 80182806951, Mestinjski put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 MONT INTERIJERI j.d.o.o.</item>
      <item>TOMISLAV MIHALIĆ</item>
    </izvorni_sadrzaj>
    <derivirana_varijabla naziv="DomainObject.Predmet.SudioniciListNaziv_1">
      <item>FINA Regionalni centar Zagreb</item>
      <item>MIHA MONT INTERIJERI j.d.o.o.</item>
      <item>TOMISLAV MIHALIĆ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MIHA MONT INTERIJERI j.d.o.o., OIB 80182806951, Mestinjski put 34,10000 Zagreb</item>
      <item>TOMISLAV MIHALIĆ, Mestinjski put 34,10000 Zagreb</item>
    </izvorni_sadrzaj>
    <derivirana_varijabla naziv="DomainObject.Predmet.SudioniciListAdressOIB_1">
      <item>FINA Regionalni centar Zagreb, OIB 85821130368, Trg svibanjskih žrtava 1995. br. 1,10000 Zagreb</item>
      <item>MIHA MONT INTERIJERI j.d.o.o., OIB 80182806951, Mestinjski put 34,10000 Zagreb</item>
      <item>TOMISLAV MIHALIĆ, Mestinjski put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80182806951</item>
      <item>, OIB null</item>
    </izvorni_sadrzaj>
    <derivirana_varijabla naziv="DomainObject.Predmet.SudioniciListNazivOIB_1">
      <item>, OIB 85821130368</item>
      <item>, OIB 80182806951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1373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2016-01-15T08:40:00Z</dcterms:created>
  <dc:creator>ilukac</dc:creator>
  <cp:lastModifiedBy>Nevenka Furić</cp:lastModifiedBy>
  <cp:lastPrinted>2016-01-15T08:41:00Z</cp:lastPrinted>
  <dcterms:modified xmlns:xsi="http://www.w3.org/2001/XMLSchema-instance" xsi:type="dcterms:W3CDTF">2016-01-15T08:43:00Z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