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731e" w14:paraId="5fa731e" w:rsidRDefault="00A16878" w:rsidP="00A16878" w:rsidR="00F7248E">
      <w:pPr>
        <w15:collapsed w:val="false"/>
      </w:pPr>
      <w:bookmarkStart w:name="_GoBack" w:id="0"/>
      <w:bookmarkEnd w:id="0"/>
      <w:r w:rsidRPr="00A16878">
        <w:t xml:space="preserve"> </w:t>
      </w:r>
    </w:p>
    <w:p w:rsidRDefault="00F7248E" w:rsidP="00A16878" w:rsidR="00A16878" w:rsidRPr="00A16878"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D062CF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D062C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062C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222E6A" w:rsidRPr="00222E6A">
        <w:t>INCON d.o.o. u stečaju, Split, Zoranićeva 6, OIB: 84749761045</w:t>
      </w:r>
      <w:r w:rsidR="00166B6B">
        <w:t>,</w:t>
      </w:r>
      <w:r w:rsidR="00127977">
        <w:t xml:space="preserve"> </w:t>
      </w:r>
      <w:r w:rsidR="00B12AE6">
        <w:t>odlučujući o prijedlogu stečajn</w:t>
      </w:r>
      <w:r w:rsidR="00222E6A">
        <w:t>e</w:t>
      </w:r>
      <w:r w:rsidR="00B12AE6">
        <w:t xml:space="preserve"> upravitelj</w:t>
      </w:r>
      <w:r w:rsidR="00222E6A">
        <w:t>ice</w:t>
      </w:r>
      <w:r w:rsidR="00B12AE6">
        <w:t xml:space="preserve"> </w:t>
      </w:r>
      <w:r w:rsidR="00222E6A">
        <w:t>Anči Bašić</w:t>
      </w:r>
      <w:r w:rsidR="00127977">
        <w:t xml:space="preserve"> za sazivanje skupštine vjerovnika</w:t>
      </w:r>
      <w:r w:rsidR="00DF524F" w:rsidRPr="00792894">
        <w:t>,</w:t>
      </w:r>
      <w:r w:rsidR="00127977">
        <w:t xml:space="preserve"> dana </w:t>
      </w:r>
      <w:r w:rsidR="00222E6A">
        <w:t>31. svibnja</w:t>
      </w:r>
      <w:r w:rsidR="003100FD">
        <w:t xml:space="preserve"> </w:t>
      </w:r>
      <w:r w:rsidR="00127977">
        <w:t>201</w:t>
      </w:r>
      <w:r w:rsidR="003100FD">
        <w:t>6</w:t>
      </w:r>
      <w:r w:rsidR="00127977">
        <w:t>. godine</w:t>
      </w:r>
    </w:p>
    <w:p w:rsidRDefault="006951FE" w:rsidP="003100FD" w:rsidR="006951FE" w:rsidRPr="00037EED">
      <w:pPr>
        <w:spacing w:after="220" w:before="22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vodi kod ovoga suda </w:t>
      </w:r>
      <w:r w:rsidR="00B12AE6" w:rsidRPr="00B12AE6">
        <w:t xml:space="preserve">nad dužnikom </w:t>
      </w:r>
      <w:r w:rsidR="00222E6A" w:rsidRPr="00222E6A">
        <w:t>INCON d.o.o. u stečaju, Split, Zoranićeva 6, OIB: 84749761045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222E6A">
        <w:t xml:space="preserve"> 13. lipnja</w:t>
      </w:r>
      <w:r w:rsidR="00973DE1">
        <w:rPr>
          <w:bCs/>
        </w:rPr>
        <w:t xml:space="preserve"> 2016</w:t>
      </w:r>
      <w:r w:rsidR="00256C42" w:rsidRPr="00973DE1">
        <w:rPr>
          <w:bCs/>
        </w:rPr>
        <w:t xml:space="preserve">. godine u </w:t>
      </w:r>
      <w:r w:rsidR="00222E6A">
        <w:rPr>
          <w:bCs/>
        </w:rPr>
        <w:t>12</w:t>
      </w:r>
      <w:r w:rsidR="00B12AE6" w:rsidRPr="00973DE1">
        <w:rPr>
          <w:bCs/>
        </w:rPr>
        <w:t>:</w:t>
      </w:r>
      <w:r w:rsidR="00222E6A">
        <w:rPr>
          <w:bCs/>
        </w:rPr>
        <w:t>3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koje ročište</w:t>
      </w:r>
      <w:r w:rsidR="00A16878" w:rsidRPr="00A16878">
        <w:t xml:space="preserve"> </w:t>
      </w:r>
      <w:r w:rsidR="00A16878">
        <w:t xml:space="preserve">će se održati </w:t>
      </w:r>
      <w:r w:rsidR="00166B6B">
        <w:t>u sudnici br. 204</w:t>
      </w:r>
      <w:r w:rsidR="00002171">
        <w:t>/II, Trgovačkog suda u Splitu, Sukoišanska 6.</w:t>
      </w:r>
    </w:p>
    <w:p w:rsidRDefault="00127977" w:rsidP="003100FD" w:rsidR="00590E39" w:rsidRPr="00037EED">
      <w:pPr>
        <w:spacing w:after="200" w:before="200"/>
        <w:jc w:val="center"/>
      </w:pPr>
      <w:r>
        <w:t>DNEVNI RED:</w:t>
      </w:r>
    </w:p>
    <w:p w:rsidRDefault="002B6233" w:rsidP="00F7248E" w:rsidR="00135CCC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Izvješće</w:t>
      </w:r>
      <w:r w:rsidR="00222E6A">
        <w:t xml:space="preserve"> stečajne upraviteljice</w:t>
      </w:r>
      <w:r>
        <w:t xml:space="preserve"> o tijeku postupka</w:t>
      </w:r>
      <w:r w:rsidR="00222E6A">
        <w:t xml:space="preserve"> i stanju stečajne mase</w:t>
      </w:r>
    </w:p>
    <w:p w:rsidRDefault="00166B6B" w:rsidP="00F7248E" w:rsidR="00166B6B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Razno</w:t>
      </w:r>
    </w:p>
    <w:p w:rsidRDefault="00B92914" w:rsidP="002B6233" w:rsidR="00166B6B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</w:t>
      </w:r>
      <w:r w:rsidR="00222E6A">
        <w:t>a</w:t>
      </w:r>
      <w:r w:rsidR="00B12AE6">
        <w:t xml:space="preserve"> upravitelj</w:t>
      </w:r>
      <w:r w:rsidR="00222E6A">
        <w:t>ica</w:t>
      </w:r>
      <w:r>
        <w:t>.</w:t>
      </w:r>
      <w:r w:rsidR="00D062CF" w:rsidRPr="00D062CF">
        <w:t xml:space="preserve"> </w:t>
      </w:r>
      <w:r w:rsidR="00D062CF">
        <w:t xml:space="preserve">Na </w:t>
      </w:r>
      <w:r w:rsidR="00D062CF" w:rsidRPr="002F0931">
        <w:t>mrežnoj stra</w:t>
      </w:r>
      <w:r w:rsidR="00D062CF">
        <w:t>nici e-Oglasna ploča sudova može se izvršiti uvid u izvješće stečaj</w:t>
      </w:r>
      <w:r w:rsidR="00222E6A">
        <w:t>ne upraviteljice od 30. svibnja</w:t>
      </w:r>
      <w:r w:rsidR="00D062CF">
        <w:t xml:space="preserve"> 2016. godine.</w:t>
      </w:r>
    </w:p>
    <w:p w:rsidRDefault="00624107" w:rsidP="00973DE1" w:rsidR="00FA40C6">
      <w:pPr>
        <w:spacing w:after="120" w:before="24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vodi kod ovoga suda </w:t>
      </w:r>
      <w:r w:rsidR="00B12AE6" w:rsidRPr="00B12AE6">
        <w:t xml:space="preserve">nad dužnikom </w:t>
      </w:r>
      <w:r w:rsidR="00222E6A" w:rsidRPr="00222E6A">
        <w:t>INCON d.o.o. u stečaju, Split, Zoranićeva 6, OIB: 84749761045</w:t>
      </w:r>
      <w:r w:rsidR="00B760A6">
        <w:t xml:space="preserve">, podneskom od </w:t>
      </w:r>
      <w:r w:rsidR="00222E6A">
        <w:t>30. svibnja</w:t>
      </w:r>
      <w:r w:rsidR="003100FD">
        <w:t xml:space="preserve"> 2016</w:t>
      </w:r>
      <w:r w:rsidR="00B760A6">
        <w:t xml:space="preserve">. godine </w:t>
      </w:r>
      <w:r w:rsidR="00222E6A" w:rsidRPr="00222E6A">
        <w:t>stečajn</w:t>
      </w:r>
      <w:r w:rsidR="00222E6A">
        <w:t>a</w:t>
      </w:r>
      <w:r w:rsidR="00222E6A" w:rsidRPr="00222E6A">
        <w:t xml:space="preserve"> upraviteljic</w:t>
      </w:r>
      <w:r w:rsidR="00222E6A">
        <w:t>a</w:t>
      </w:r>
      <w:r w:rsidR="00222E6A" w:rsidRPr="00222E6A">
        <w:t xml:space="preserve"> Anči Bašić </w:t>
      </w:r>
      <w:r w:rsidR="00B12AE6">
        <w:t>predloži</w:t>
      </w:r>
      <w:r w:rsidR="00222E6A">
        <w:t>la</w:t>
      </w:r>
      <w:r>
        <w:t xml:space="preserve"> je sudu sazivanje skupštine vjerovnika</w:t>
      </w:r>
      <w:r w:rsidR="001D7C00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B7F9A" w:rsidP="00222E6A" w:rsidR="00007AF7">
      <w:pPr>
        <w:spacing w:before="360"/>
        <w:jc w:val="center"/>
      </w:pPr>
      <w:r>
        <w:t xml:space="preserve">U Splitu, </w:t>
      </w:r>
      <w:r w:rsidR="00222E6A">
        <w:t>31. svibnja</w:t>
      </w:r>
      <w:r w:rsidR="00007AF7">
        <w:t xml:space="preserve"> 201</w:t>
      </w:r>
      <w:r w:rsidR="003100FD">
        <w:t>6</w:t>
      </w:r>
      <w:r w:rsidR="00007AF7">
        <w:t>. godine</w:t>
      </w:r>
    </w:p>
    <w:p w:rsidRDefault="00007AF7" w:rsidP="00222E6A" w:rsidR="00007AF7">
      <w:pPr>
        <w:spacing w:before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007AF7" w:rsidR="00007AF7"/>
    <w:p w:rsidRDefault="00007AF7" w:rsidP="001B7F9A" w:rsidR="00007AF7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/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222E6A">
        <w:t>j upraviteljici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007AF7" w:rsidR="00007AF7">
      <w:r>
        <w:t>-</w:t>
      </w:r>
      <w:r>
        <w:tab/>
        <w:t>u spis</w:t>
      </w:r>
    </w:p>
    <w:p w:rsidRDefault="00007AF7" w:rsidP="00007AF7" w:rsidR="00007AF7"/>
    <w:p w:rsidRDefault="00007AF7" w:rsidP="00007AF7" w:rsidR="00007AF7"/>
    <w:p w:rsidRDefault="00007AF7" w:rsidP="00007AF7" w:rsidR="00007AF7"/>
    <w:p w:rsidRDefault="00237BF5" w:rsidP="00127977" w:rsidR="00237BF5"/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AE6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222E6A">
      <w:t>26/2008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</w:t>
    </w:r>
    <w:r w:rsidR="00222E6A">
      <w:t>-26/2008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66B6B"/>
    <w:rsid w:val="001B7F9A"/>
    <w:rsid w:val="001D1A6B"/>
    <w:rsid w:val="001D7C00"/>
    <w:rsid w:val="00222E6A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D31C1"/>
    <w:rsid w:val="009133B2"/>
    <w:rsid w:val="00973DE1"/>
    <w:rsid w:val="009B26C0"/>
    <w:rsid w:val="009E1F18"/>
    <w:rsid w:val="009F0FC8"/>
    <w:rsid w:val="00A0601A"/>
    <w:rsid w:val="00A16878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BF1AE6"/>
    <w:rsid w:val="00C14E5E"/>
    <w:rsid w:val="00C261FE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2008.</izvorni_sadrzaj>
    <derivirana_varijabla naziv="DomainObject.Predmet.DatumOsnivanja_1">14.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St-26/2008</izvorni_sadrzaj>
    <derivirana_varijabla naziv="DomainObject.Predmet.OznakaBroj_1">St-26/2008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INCON d.o.o. za inženjering, građevinarstvo i poslovne usluge, "u stečaju"</izvorni_sadrzaj>
    <derivirana_varijabla naziv="DomainObject.Predmet.ProtustrankaFormated_1">  INCON d.o.o. za inženjering, građevinarstvo i poslovne usluge, "u stečaju"</derivirana_varijabla>
  </DomainObject.Predmet.ProtustrankaFormated>
  <DomainObject.Predmet.ProtustrankaFormatedOIB>
    <izvorni_sadrzaj>  INCON d.o.o. za inženjering, građevinarstvo i poslovne usluge, "u stečaju", OIB 84749761045</izvorni_sadrzaj>
    <derivirana_varijabla naziv="DomainObject.Predmet.ProtustrankaFormatedOIB_1">  INCON d.o.o. za inženjering, građevinarstvo i poslovne usluge, "u stečaju", OIB 84749761045</derivirana_varijabla>
  </DomainObject.Predmet.ProtustrankaFormatedOIB>
  <DomainObject.Predmet.ProtustrankaFormatedWithAdress>
    <izvorni_sadrzaj> INCON d.o.o. za inženjering, građevinarstvo i poslovne usluge, "u stečaju", Zoranićeva 6, Split</izvorni_sadrzaj>
    <derivirana_varijabla naziv="DomainObject.Predmet.ProtustrankaFormatedWithAdress_1"> INCON d.o.o. za inženjering, građevinarstvo i poslovne usluge, "u stečaju", Zoranićeva 6, Split</derivirana_varijabla>
  </DomainObject.Predmet.ProtustrankaFormatedWithAdress>
  <DomainObject.Predmet.ProtustrankaFormatedWithAdressOIB>
    <izvorni_sadrzaj> INCON d.o.o. za inženjering, građevinarstvo i poslovne usluge, "u stečaju", OIB 84749761045, Zoranićeva 6, Split</izvorni_sadrzaj>
    <derivirana_varijabla naziv="DomainObject.Predmet.ProtustrankaFormatedWithAdressOIB_1"> INCON d.o.o. za inženjering, građevinarstvo i poslovne usluge, "u stečaju", OIB 84749761045, Zoranićeva 6, Split</derivirana_varijabla>
  </DomainObject.Predmet.ProtustrankaFormatedWithAdressOIB>
  <DomainObject.Predmet.ProtustrankaWithAdress>
    <izvorni_sadrzaj>INCON d.o.o. za inženjering, građevinarstvo i poslovne usluge, "u stečaju" Zoranićeva 6, Split</izvorni_sadrzaj>
    <derivirana_varijabla naziv="DomainObject.Predmet.ProtustrankaWithAdress_1">INCON d.o.o. za inženjering, građevinarstvo i poslovne usluge, "u stečaju" Zoranićeva 6, Split</derivirana_varijabla>
  </DomainObject.Predmet.ProtustrankaWithAdress>
  <DomainObject.Predmet.ProtustrankaWithAdressOIB>
    <izvorni_sadrzaj>INCON d.o.o. za inženjering, građevinarstvo i poslovne usluge, "u stečaju", OIB 84749761045, Zoranićeva 6, Split</izvorni_sadrzaj>
    <derivirana_varijabla naziv="DomainObject.Predmet.ProtustrankaWithAdressOIB_1">INCON d.o.o. za inženjering, građevinarstvo i poslovne usluge, "u stečaju", OIB 84749761045, Zoranićeva 6, Split</derivirana_varijabla>
  </DomainObject.Predmet.ProtustrankaWithAdressOIB>
  <DomainObject.Predmet.ProtustrankaNazivFormated>
    <izvorni_sadrzaj>INCON d.o.o. za inženjering, građevinarstvo i poslovne usluge, "u stečaju"</izvorni_sadrzaj>
    <derivirana_varijabla naziv="DomainObject.Predmet.ProtustrankaNazivFormated_1">INCON d.o.o. za inženjering, građevinarstvo i poslovne usluge, "u stečaju"</derivirana_varijabla>
  </DomainObject.Predmet.ProtustrankaNazivFormated>
  <DomainObject.Predmet.ProtustrankaNazivFormatedOIB>
    <izvorni_sadrzaj>INCON d.o.o. za inženjering, građevinarstvo i poslovne usluge, "u stečaju", OIB 84749761045</izvorni_sadrzaj>
    <derivirana_varijabla naziv="DomainObject.Predmet.ProtustrankaNazivFormatedOIB_1">INCON d.o.o. za inženjering, građevinarstvo i poslovne usluge, "u stečaju", OIB 84749761045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SINJ dioničko društvo za visokogradnju, niskogradnju, proizvodnju kamena, šljunka i pijeska, u stečaju zastupanog po punomoćniku mr.sc.MATE VUČICA; PODRAVSKA BANKA dioničko društvo; NEMICO društvo s ograničenom odgovornošću za gradjevinarstvo i projektiranje;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d.o.o.; HEP-Operator distribucijskog sustava d.o.o. za distribuciju i opskrbu električne energije ELEKTRODALMACIJA SPLIT zastupanog po punomoćniku VEDRANA RADIĆ; INSTITUT IGH, dioničko društvo za istraživanje i razvoj u graditeljstvu POSOLOVNI CENTAR SPLIT zastupanog po punomoćniku DAMIR BATARELO; FLUTING za građenje i usluge, društvo s ograničenom odgovornošću; STATIKA, d.o.o., inženjering, građevinarstvo, proizvodnja, trgovina i usluge</izvorni_sadrzaj>
    <derivirana_varijabla naziv="DomainObject.Predmet.StrankaFormated_1">  SINJ dioničko društvo za visokogradnju, niskogradnju, proizvodnju kamena, šljunka i pijeska, u stečaju zastupanog po punomoćniku mr.sc.MATE VUČICA; PODRAVSKA BANKA dioničko društvo; NEMICO društvo s ograničenom odgovornošću za gradjevinarstvo i projektiranje;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d.o.o.; HEP-Operator distribucijskog sustava d.o.o. za distribuciju i opskrbu električne energije ELEKTRODALMACIJA SPLIT zastupanog po punomoćniku VEDRANA RADIĆ; INSTITUT IGH, dioničko društvo za istraživanje i razvoj u graditeljstvu POSOLOVNI CENTAR SPLIT zastupanog po punomoćniku DAMIR BATARELO; FLUTING za građenje i usluge, društvo s ograničenom odgovornošću; STATIKA, d.o.o., inženjering, građevinarstvo, proizvodnja, trgovina i usluge</derivirana_varijabla>
  </DomainObject.Predmet.StrankaFormated>
  <DomainObject.Predmet.StrankaFormatedOIB>
    <izvorni_sadrzaj>  SINJ dioničko društvo za visokogradnju, niskogradnju, proizvodnju kamena, šljunka i pijeska, u stečaju, OIB 23943934509 zastupanog po punomoćniku mr.sc.MATE VUČICA; PODRAVSKA BANKA dioničko društvo, OIB 97326283154; NEMICO društvo s ograničenom odgovornošću za gradjevinarstvo i projektiranje, OIB 10467524004;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15349725542; HEP-Operator distribucijskog sustava d.o.o. za distribuciju i opskrbu električne energije ELEKTRODALMACIJA SPLIT, OIB 46830600751 zastupanog po punomoćniku VEDRANA RADIĆ; INSTITUT IGH, dioničko društvo za istraživanje i razvoj u graditeljstvu POSOLOVNI CENTAR SPLIT, OIB 79766124714 zastupanog po punomoćniku DAMIR BATARELO; FLUTING za građenje i usluge, društvo s ograničenom odgovornošću, OIB 10093245913; STATIKA, d.o.o., inženjering, građevinarstvo, proizvodnja, trgovina i usluge, OIB 78025549860</izvorni_sadrzaj>
    <derivirana_varijabla naziv="DomainObject.Predmet.StrankaFormatedOIB_1">  SINJ dioničko društvo za visokogradnju, niskogradnju, proizvodnju kamena, šljunka i pijeska, u stečaju, OIB 23943934509 zastupanog po punomoćniku mr.sc.MATE VUČICA; PODRAVSKA BANKA dioničko društvo, OIB 97326283154; NEMICO društvo s ograničenom odgovornošću za gradjevinarstvo i projektiranje, OIB 10467524004;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15349725542; HEP-Operator distribucijskog sustava d.o.o. za distribuciju i opskrbu električne energije ELEKTRODALMACIJA SPLIT, OIB 46830600751 zastupanog po punomoćniku VEDRANA RADIĆ; INSTITUT IGH, dioničko društvo za istraživanje i razvoj u graditeljstvu POSOLOVNI CENTAR SPLIT, OIB 79766124714 zastupanog po punomoćniku DAMIR BATARELO; FLUTING za građenje i usluge, društvo s ograničenom odgovornošću, OIB 10093245913; STATIKA, d.o.o., inženjering, građevinarstvo, proizvodnja, trgovina i usluge, OIB 78025549860</derivirana_varijabla>
  </DomainObject.Predmet.StrankaFormatedOIB>
  <DomainObject.Predmet.StrankaFormatedWithAdress>
    <izvorni_sadrzaj> SINJ dioničko društvo za visokogradnju, niskogradnju, proizvodnju kamena, šljunka i pijeska, u stečaju, Lumbinov Most/bb, Sinj zastupanog po punomoćniku mr.sc.MATE VUČICA; PODRAVSKA BANKA dioničko društvo, Opatička 3, Koprivnica; NEMICO društvo s ograničenom odgovornošću za gradjevinarstvo i projektiranje, Hektorovićeva 43, Split;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Split; HEP-Operator distribucijskog sustava d.o.o. za distribuciju i opskrbu električne energije ELEKTRODALMACIJA SPLIT, Ulica grada Vukovara 37, 10000 Zagreb zastupanog po punomoćniku VEDRANA RADIĆ; INSTITUT IGH, dioničko društvo za istraživanje i razvoj u graditeljstvu POSOLOVNI CENTAR SPLIT, Janka Rakuše 1, 10000 Zagreb zastupanog po punomoćniku DAMIR BATARELO; FLUTING za građenje i usluge, društvo s ograničenom odgovornošću, Poljičkih Knezova 49, Podstrana; STATIKA, d.o.o., inženjering, građevinarstvo, proizvodnja, trgovina i usluge, Hercegovačka Ulica 34, Split</izvorni_sadrzaj>
    <derivirana_varijabla naziv="DomainObject.Predmet.StrankaFormatedWithAdress_1"> SINJ dioničko društvo za visokogradnju, niskogradnju, proizvodnju kamena, šljunka i pijeska, u stečaju, Lumbinov Most/bb, Sinj zastupanog po punomoćniku mr.sc.MATE VUČICA; PODRAVSKA BANKA dioničko društvo, Opatička 3, Koprivnica; NEMICO društvo s ograničenom odgovornošću za gradjevinarstvo i projektiranje, Hektorovićeva 43, Split;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Split; HEP-Operator distribucijskog sustava d.o.o. za distribuciju i opskrbu električne energije ELEKTRODALMACIJA SPLIT, Ulica grada Vukovara 37, 10000 Zagreb zastupanog po punomoćniku VEDRANA RADIĆ; INSTITUT IGH, dioničko društvo za istraživanje i razvoj u graditeljstvu POSOLOVNI CENTAR SPLIT, Janka Rakuše 1, 10000 Zagreb zastupanog po punomoćniku DAMIR BATARELO; FLUTING za građenje i usluge, društvo s ograničenom odgovornošću, Poljičkih Knezova 49, Podstrana; STATIKA, d.o.o., inženjering, građevinarstvo, proizvodnja, trgovina i usluge, Hercegovačka Ulica 34, Split</derivirana_varijabla>
  </DomainObject.Predmet.StrankaFormatedWithAdress>
  <DomainObject.Predmet.StrankaFormatedWithAdressOIB>
    <izvorni_sadrzaj> SINJ dioničko društvo za visokogradnju, niskogradnju, proizvodnju kamena, šljunka i pijeska, u stečaju, OIB 23943934509, Lumbinov Most/bb, Sinj zastupanog po punomoćniku mr.sc.MATE VUČICA; PODRAVSKA BANKA dioničko društvo, OIB 97326283154, Opatička 3, Koprivnica; NEMICO društvo s ograničenom odgovornošću za gradjevinarstvo i projektiranje, OIB 10467524004, Hektorovićeva 43, Split;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Split; HEP-Operator distribucijskog sustava d.o.o. za distribuciju i opskrbu električne energije ELEKTRODALMACIJA SPLIT, OIB 46830600751, Ulica grada Vukovara 37, 10000 Zagreb zastupanog po punomoćniku VEDRANA RADIĆ; INSTITUT IGH, dioničko društvo za istraživanje i razvoj u graditeljstvu POSOLOVNI CENTAR SPLIT, OIB 79766124714, Janka Rakuše 1, 10000 Zagreb zastupanog po punomoćniku DAMIR BATARELO; FLUTING za građenje i usluge, društvo s ograničenom odgovornošću, OIB 10093245913, Poljičkih Knezova 49, Podstrana; STATIKA, d.o.o., inženjering, građevinarstvo, proizvodnja, trgovina i usluge, OIB 78025549860, Hercegovačka Ulica 34, Split</izvorni_sadrzaj>
    <derivirana_varijabla naziv="DomainObject.Predmet.StrankaFormatedWithAdressOIB_1"> SINJ dioničko društvo za visokogradnju, niskogradnju, proizvodnju kamena, šljunka i pijeska, u stečaju, OIB 23943934509, Lumbinov Most/bb, Sinj zastupanog po punomoćniku mr.sc.MATE VUČICA; PODRAVSKA BANKA dioničko društvo, OIB 97326283154, Opatička 3, Koprivnica; NEMICO društvo s ograničenom odgovornošću za gradjevinarstvo i projektiranje, OIB 10467524004, Hektorovićeva 43, Split;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Split; HEP-Operator distribucijskog sustava d.o.o. za distribuciju i opskrbu električne energije ELEKTRODALMACIJA SPLIT, OIB 46830600751, Ulica grada Vukovara 37, 10000 Zagreb zastupanog po punomoćniku VEDRANA RADIĆ; INSTITUT IGH, dioničko društvo za istraživanje i razvoj u graditeljstvu POSOLOVNI CENTAR SPLIT, OIB 79766124714, Janka Rakuše 1, 10000 Zagreb zastupanog po punomoćniku DAMIR BATARELO; FLUTING za građenje i usluge, društvo s ograničenom odgovornošću, OIB 10093245913, Poljičkih Knezova 49, Podstrana; STATIKA, d.o.o., inženjering, građevinarstvo, proizvodnja, trgovina i usluge, OIB 78025549860, Hercegovačka Ulica 34, Split</derivirana_varijabla>
  </DomainObject.Predmet.StrankaFormatedWithAdressOIB>
  <DomainObject.Predmet.StrankaWithAdress>
    <izvorni_sadrzaj>SINJ dioničko društvo za visokogradnju, niskogradnju, proizvodnju kamena, šljunka i pijeska, u stečaju Lumbinov Most/bb,Sinj,PODRAVSKA BANKA dioničko društvo Opatička 3,Koprivnica,NEMICO društvo s ograničenom odgovornošću za gradjevinarstvo i projektiranje Hektorovićeva 43,Split,REGIONALNA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Split,HEP-Operator distribucijskog sustava d.o.o. za distribuciju i opskrbu električne energije ELEKTRODALMACIJA SPLIT Ulica grada Vukovara 37,10000 Zagreb,INSTITUT IGH, dioničko društvo za istraživanje i razvoj u graditeljstvu POSOLOVNI CENTAR SPLIT Janka Rakuše 1,10000 Zagreb,FLUTING za građenje i usluge, društvo s ograničenom odgovornošću Poljičkih Knezova 49,Podstrana,STATIKA, d.o.o., inženjering, građevinarstvo, proizvodnja, trgovina i usluge Hercegovačka Ulica 34,Split</izvorni_sadrzaj>
    <derivirana_varijabla naziv="DomainObject.Predmet.StrankaWithAdress_1">SINJ dioničko društvo za visokogradnju, niskogradnju, proizvodnju kamena, šljunka i pijeska, u stečaju Lumbinov Most/bb,Sinj,PODRAVSKA BANKA dioničko društvo Opatička 3,Koprivnica,NEMICO društvo s ograničenom odgovornošću za gradjevinarstvo i projektiranje Hektorovićeva 43,Split,REGIONALNA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Split,HEP-Operator distribucijskog sustava d.o.o. za distribuciju i opskrbu električne energije ELEKTRODALMACIJA SPLIT Ulica grada Vukovara 37,10000 Zagreb,INSTITUT IGH, dioničko društvo za istraživanje i razvoj u graditeljstvu POSOLOVNI CENTAR SPLIT Janka Rakuše 1,10000 Zagreb,FLUTING za građenje i usluge, društvo s ograničenom odgovornošću Poljičkih Knezova 49,Podstrana,STATIKA, d.o.o., inženjering, građevinarstvo, proizvodnja, trgovina i usluge Hercegovačka Ulica 34,Split</derivirana_varijabla>
  </DomainObject.Predmet.StrankaWithAdress>
  <DomainObject.Predmet.StrankaWithAdressOIB>
    <izvorni_sadrzaj>SINJ dioničko društvo za visokogradnju, niskogradnju, proizvodnju kamena, šljunka i pijeska, u stečaju, OIB 23943934509, Lumbinov Most/bb,Sinj,PODRAVSKA BANKA dioničko društvo, OIB 97326283154, Opatička 3,Koprivnica,NEMICO društvo s ograničenom odgovornošću za gradjevinarstvo i projektiranje, OIB 10467524004, Hektorovićeva 43,Split,REGIONALNA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Split,HEP-Operator distribucijskog sustava d.o.o. za distribuciju i opskrbu električne energije ELEKTRODALMACIJA SPLIT, OIB 46830600751, Ulica grada Vukovara 37,10000 Zagreb,INSTITUT IGH, dioničko društvo za istraživanje i razvoj u graditeljstvu POSOLOVNI CENTAR SPLIT, OIB 79766124714, Janka Rakuše 1,10000 Zagreb,FLUTING za građenje i usluge, društvo s ograničenom odgovornošću, OIB 10093245913, Poljičkih Knezova 49,Podstrana,STATIKA, d.o.o., inženjering, građevinarstvo, proizvodnja, trgovina i usluge, OIB 78025549860, Hercegovačka Ulica 34,Split</izvorni_sadrzaj>
    <derivirana_varijabla naziv="DomainObject.Predmet.StrankaWithAdressOIB_1">SINJ dioničko društvo za visokogradnju, niskogradnju, proizvodnju kamena, šljunka i pijeska, u stečaju, OIB 23943934509, Lumbinov Most/bb,Sinj,PODRAVSKA BANKA dioničko društvo, OIB 97326283154, Opatička 3,Koprivnica,NEMICO društvo s ograničenom odgovornošću za gradjevinarstvo i projektiranje, OIB 10467524004, Hektorovićeva 43,Split,REGIONALNA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Split,HEP-Operator distribucijskog sustava d.o.o. za distribuciju i opskrbu električne energije ELEKTRODALMACIJA SPLIT, OIB 46830600751, Ulica grada Vukovara 37,10000 Zagreb,INSTITUT IGH, dioničko društvo za istraživanje i razvoj u graditeljstvu POSOLOVNI CENTAR SPLIT, OIB 79766124714, Janka Rakuše 1,10000 Zagreb,FLUTING za građenje i usluge, društvo s ograničenom odgovornošću, OIB 10093245913, Poljičkih Knezova 49,Podstrana,STATIKA, d.o.o., inženjering, građevinarstvo, proizvodnja, trgovina i usluge, OIB 78025549860, Hercegovačka Ulica 34,Split</derivirana_varijabla>
  </DomainObject.Predmet.StrankaWithAdressOIB>
  <DomainObject.Predmet.StrankaNazivFormated>
    <izvorni_sadrzaj>SINJ dioničko društvo za visokogradnju, niskogradnju, proizvodnju kamena, šljunka i pijeska, u stečaju,PODRAVSKA BANKA dioničko društvo,NEMICO društvo s ograničenom odgovornošću za gradjevinarstvo i projektiranje,REGIONALNA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d.o.o.,HEP-Operator distribucijskog sustava d.o.o. za distribuciju i opskrbu električne energije ELEKTRODALMACIJA SPLIT,INSTITUT IGH, dioničko društvo za istraživanje i razvoj u graditeljstvu POSOLOVNI CENTAR SPLIT,FLUTING za građenje i usluge, društvo s ograničenom odgovornošću,STATIKA, d.o.o., inženjering, građevinarstvo, proizvodnja, trgovina i usluge</izvorni_sadrzaj>
    <derivirana_varijabla naziv="DomainObject.Predmet.StrankaNazivFormated_1">SINJ dioničko društvo za visokogradnju, niskogradnju, proizvodnju kamena, šljunka i pijeska, u stečaju,PODRAVSKA BANKA dioničko društvo,NEMICO društvo s ograničenom odgovornošću za gradjevinarstvo i projektiranje,REGIONALNA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d.o.o.,HEP-Operator distribucijskog sustava d.o.o. za distribuciju i opskrbu električne energije ELEKTRODALMACIJA SPLIT,INSTITUT IGH, dioničko društvo za istraživanje i razvoj u graditeljstvu POSOLOVNI CENTAR SPLIT,FLUTING za građenje i usluge, društvo s ograničenom odgovornošću,STATIKA, d.o.o., inženjering, građevinarstvo, proizvodnja, trgovina i usluge</derivirana_varijabla>
  </DomainObject.Predmet.StrankaNazivFormated>
  <DomainObject.Predmet.StrankaNazivFormatedOIB>
    <izvorni_sadrzaj>SINJ dioničko društvo za visokogradnju, niskogradnju, proizvodnju kamena, šljunka i pijeska, u stečaju, OIB 23943934509,PODRAVSKA BANKA dioničko društvo, OIB 97326283154,NEMICO društvo s ograničenom odgovornošću za gradjevinarstvo i projektiranje, OIB 10467524004,REGIONALNA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15349725542,HEP-Operator distribucijskog sustava d.o.o. za distribuciju i opskrbu električne energije ELEKTRODALMACIJA SPLIT, OIB 46830600751,INSTITUT IGH, dioničko društvo za istraživanje i razvoj u graditeljstvu POSOLOVNI CENTAR SPLIT, OIB 79766124714,FLUTING za građenje i usluge, društvo s ograničenom odgovornošću, OIB 10093245913,STATIKA, d.o.o., inženjering, građevinarstvo, proizvodnja, trgovina i usluge, OIB 78025549860</izvorni_sadrzaj>
    <derivirana_varijabla naziv="DomainObject.Predmet.StrankaNazivFormatedOIB_1">SINJ dioničko društvo za visokogradnju, niskogradnju, proizvodnju kamena, šljunka i pijeska, u stečaju, OIB 23943934509,PODRAVSKA BANKA dioničko društvo, OIB 97326283154,NEMICO društvo s ograničenom odgovornošću za gradjevinarstvo i projektiranje, OIB 10467524004,REGIONALNA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15349725542,HEP-Operator distribucijskog sustava d.o.o. za distribuciju i opskrbu električne energije ELEKTRODALMACIJA SPLIT, OIB 46830600751,INSTITUT IGH, dioničko društvo za istraživanje i razvoj u graditeljstvu POSOLOVNI CENTAR SPLIT, OIB 79766124714,FLUTING za građenje i usluge, društvo s ograničenom odgovornošću, OIB 10093245913,STATIKA, d.o.o., inženjering, građevinarstvo, proizvodnja, trgovina i usluge, OIB 78025549860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SINJ dioničko društvo za visokogradnju, niskogradnju, proizvodnju kamena, šljunka i pijeska, u stečaju zastupanog po punomoćniku mr.sc.MATE VUČICA</item>
      <item>PODRAVSKA BANKA dioničko društvo</item>
      <item>NEMICO društvo s ograničenom odgovornošću za gradjevinarstvo i projektiranje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  <item>HEP-Operator distribucijskog sustava d.o.o. za distribuciju i opskrbu električne energije ELEKTRODALMACIJA SPLIT zastupanog po punomoćniku VEDRANA RADIĆ</item>
      <item>INSTITUT IGH, dioničko društvo za istraživanje i razvoj u graditeljstvu POSOLOVNI CENTAR SPLIT zastupanog po punomoćniku DAMIR BATARELO</item>
      <item>FLUTING za građenje i usluge, društvo s ograničenom odgovornošću</item>
      <item>STATIKA, d.o.o., inženjering, građevinarstvo, proizvodnja, trgovina i usluge</item>
    </izvorni_sadrzaj>
    <derivirana_varijabla naziv="DomainObject.Predmet.StrankaListFormated_1">
      <item>SINJ dioničko društvo za visokogradnju, niskogradnju, proizvodnju kamena, šljunka i pijeska, u stečaju zastupanog po punomoćniku mr.sc.MATE VUČICA</item>
      <item>PODRAVSKA BANKA dioničko društvo</item>
      <item>NEMICO društvo s ograničenom odgovornošću za gradjevinarstvo i projektiranje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  <item>HEP-Operator distribucijskog sustava d.o.o. za distribuciju i opskrbu električne energije ELEKTRODALMACIJA SPLIT zastupanog po punomoćniku VEDRANA RADIĆ</item>
      <item>INSTITUT IGH, dioničko društvo za istraživanje i razvoj u graditeljstvu POSOLOVNI CENTAR SPLIT zastupanog po punomoćniku DAMIR BATARELO</item>
      <item>FLUTING za građenje i usluge, društvo s ograničenom odgovornošću</item>
      <item>STATIKA, d.o.o., inženjering, građevinarstvo, proizvodnja, trgovina i usluge</item>
    </derivirana_varijabla>
  </DomainObject.Predmet.StrankaListFormated>
  <DomainObject.Predmet.StrankaListFormatedOIB>
    <izvorni_sadrzaj>
      <item>SINJ dioničko društvo za visokogradnju, niskogradnju, proizvodnju kamena, šljunka i pijeska, u stečaju, OIB 23943934509 zastupanog po punomoćniku mr.sc.MATE VUČICA</item>
      <item>PODRAVSKA BANKA dioničko društvo, OIB 97326283154</item>
      <item>NEMICO društvo s ograničenom odgovornošću za gradjevinarstvo i projektiranje, OIB 10467524004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  <item>HEP-Operator distribucijskog sustava d.o.o. za distribuciju i opskrbu električne energije ELEKTRODALMACIJA SPLIT, OIB 46830600751 zastupanog po punomoćniku VEDRANA RADIĆ</item>
      <item>INSTITUT IGH, dioničko društvo za istraživanje i razvoj u graditeljstvu POSOLOVNI CENTAR SPLIT, OIB 79766124714 zastupanog po punomoćniku DAMIR BATARELO</item>
      <item>FLUTING za građenje i usluge, društvo s ograničenom odgovornošću, OIB 10093245913</item>
      <item>STATIKA, d.o.o., inženjering, građevinarstvo, proizvodnja, trgovina i usluge, OIB 78025549860</item>
    </izvorni_sadrzaj>
    <derivirana_varijabla naziv="DomainObject.Predmet.StrankaListFormatedOIB_1">
      <item>SINJ dioničko društvo za visokogradnju, niskogradnju, proizvodnju kamena, šljunka i pijeska, u stečaju, OIB 23943934509 zastupanog po punomoćniku mr.sc.MATE VUČICA</item>
      <item>PODRAVSKA BANKA dioničko društvo, OIB 97326283154</item>
      <item>NEMICO društvo s ograničenom odgovornošću za gradjevinarstvo i projektiranje, OIB 10467524004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  <item>HEP-Operator distribucijskog sustava d.o.o. za distribuciju i opskrbu električne energije ELEKTRODALMACIJA SPLIT, OIB 46830600751 zastupanog po punomoćniku VEDRANA RADIĆ</item>
      <item>INSTITUT IGH, dioničko društvo za istraživanje i razvoj u graditeljstvu POSOLOVNI CENTAR SPLIT, OIB 79766124714 zastupanog po punomoćniku DAMIR BATARELO</item>
      <item>FLUTING za građenje i usluge, društvo s ograničenom odgovornošću, OIB 10093245913</item>
      <item>STATIKA, d.o.o., inženjering, građevinarstvo, proizvodnja, trgovina i usluge, OIB 78025549860</item>
    </derivirana_varijabla>
  </DomainObject.Predmet.StrankaListFormatedOIB>
  <DomainObject.Predmet.StrankaListFormatedWithAdress>
    <izvorni_sadrzaj>
      <item>SINJ dioničko društvo za visokogradnju, niskogradnju, proizvodnju kamena, šljunka i pijeska, u stečaju, Lumbinov Most/bb, Sinj zastupanog po punomoćniku mr.sc.MATE VUČICA</item>
      <item>PODRAVSKA BANKA dioničko društvo, Opatička 3, Koprivnica</item>
      <item>NEMICO društvo s ograničenom odgovornošću za gradjevinarstvo i projektiranje, Hektorovićeva 43, Split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  <item>HEP-Operator distribucijskog sustava d.o.o. za distribuciju i opskrbu električne energije ELEKTRODALMACIJA SPLIT, Ulica grada Vukovara 37, 10000 Zagreb zastupanog po punomoćniku VEDRANA RADIĆ</item>
      <item>INSTITUT IGH, dioničko društvo za istraživanje i razvoj u graditeljstvu POSOLOVNI CENTAR SPLIT, Janka Rakuše 1, 10000 Zagreb zastupanog po punomoćniku DAMIR BATARELO</item>
      <item>FLUTING za građenje i usluge, društvo s ograničenom odgovornošću, Poljičkih Knezova 49, Podstrana</item>
      <item>STATIKA, d.o.o., inženjering, građevinarstvo, proizvodnja, trgovina i usluge, Hercegovačka Ulica 34, Split</item>
    </izvorni_sadrzaj>
    <derivirana_varijabla naziv="DomainObject.Predmet.StrankaListFormatedWithAdress_1">
      <item>SINJ dioničko društvo za visokogradnju, niskogradnju, proizvodnju kamena, šljunka i pijeska, u stečaju, Lumbinov Most/bb, Sinj zastupanog po punomoćniku mr.sc.MATE VUČICA</item>
      <item>PODRAVSKA BANKA dioničko društvo, Opatička 3, Koprivnica</item>
      <item>NEMICO društvo s ograničenom odgovornošću za gradjevinarstvo i projektiranje, Hektorovićeva 43, Split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  <item>HEP-Operator distribucijskog sustava d.o.o. za distribuciju i opskrbu električne energije ELEKTRODALMACIJA SPLIT, Ulica grada Vukovara 37, 10000 Zagreb zastupanog po punomoćniku VEDRANA RADIĆ</item>
      <item>INSTITUT IGH, dioničko društvo za istraživanje i razvoj u graditeljstvu POSOLOVNI CENTAR SPLIT, Janka Rakuše 1, 10000 Zagreb zastupanog po punomoćniku DAMIR BATARELO</item>
      <item>FLUTING za građenje i usluge, društvo s ograničenom odgovornošću, Poljičkih Knezova 49, Podstrana</item>
      <item>STATIKA, d.o.o., inženjering, građevinarstvo, proizvodnja, trgovina i usluge, Hercegovačka Ulica 34, Split</item>
    </derivirana_varijabla>
  </DomainObject.Predmet.StrankaListFormatedWithAdress>
  <DomainObject.Predmet.StrankaListFormatedWithAdressOIB>
    <izvorni_sadrzaj>
      <item>SINJ dioničko društvo za visokogradnju, niskogradnju, proizvodnju kamena, šljunka i pijeska, u stečaju, OIB 23943934509, Lumbinov Most/bb, Sinj zastupanog po punomoćniku mr.sc.MATE VUČICA</item>
      <item>PODRAVSKA BANKA dioničko društvo, OIB 97326283154, Opatička 3, Koprivnica</item>
      <item>NEMICO društvo s ograničenom odgovornošću za gradjevinarstvo i projektiranje, OIB 10467524004, Hektorovićeva 43, Split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  <item>HEP-Operator distribucijskog sustava d.o.o. za distribuciju i opskrbu električne energije ELEKTRODALMACIJA SPLIT, OIB 46830600751, Ulica grada Vukovara 37, 10000 Zagreb zastupanog po punomoćniku VEDRANA RADIĆ</item>
      <item>INSTITUT IGH, dioničko društvo za istraživanje i razvoj u graditeljstvu POSOLOVNI CENTAR SPLIT, OIB 79766124714, Janka Rakuše 1, 10000 Zagreb zastupanog po punomoćniku DAMIR BATARELO</item>
      <item>FLUTING za građenje i usluge, društvo s ograničenom odgovornošću, OIB 10093245913, Poljičkih Knezova 49, Podstrana</item>
      <item>STATIKA, d.o.o., inženjering, građevinarstvo, proizvodnja, trgovina i usluge, OIB 78025549860, Hercegovačka Ulica 34, Split</item>
    </izvorni_sadrzaj>
    <derivirana_varijabla naziv="DomainObject.Predmet.StrankaListFormatedWithAdressOIB_1">
      <item>SINJ dioničko društvo za visokogradnju, niskogradnju, proizvodnju kamena, šljunka i pijeska, u stečaju, OIB 23943934509, Lumbinov Most/bb, Sinj zastupanog po punomoćniku mr.sc.MATE VUČICA</item>
      <item>PODRAVSKA BANKA dioničko društvo, OIB 97326283154, Opatička 3, Koprivnica</item>
      <item>NEMICO društvo s ograničenom odgovornošću za gradjevinarstvo i projektiranje, OIB 10467524004, Hektorovićeva 43, Split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  <item>HEP-Operator distribucijskog sustava d.o.o. za distribuciju i opskrbu električne energije ELEKTRODALMACIJA SPLIT, OIB 46830600751, Ulica grada Vukovara 37, 10000 Zagreb zastupanog po punomoćniku VEDRANA RADIĆ</item>
      <item>INSTITUT IGH, dioničko društvo za istraživanje i razvoj u graditeljstvu POSOLOVNI CENTAR SPLIT, OIB 79766124714, Janka Rakuše 1, 10000 Zagreb zastupanog po punomoćniku DAMIR BATARELO</item>
      <item>FLUTING za građenje i usluge, društvo s ograničenom odgovornošću, OIB 10093245913, Poljičkih Knezova 49, Podstrana</item>
      <item>STATIKA, d.o.o., inženjering, građevinarstvo, proizvodnja, trgovina i usluge, OIB 78025549860, Hercegovačka Ulica 34, Split</item>
    </derivirana_varijabla>
  </DomainObject.Predmet.StrankaListFormatedWithAdressOIB>
  <DomainObject.Predmet.StrankaListNazivFormated>
    <izvorni_sadrzaj>
      <item>SINJ dioničko društvo za visokogradnju, niskogradnju, proizvodnju kamena, šljunka i pijeska, u stečaju</item>
      <item>PODRAVSKA BANKA dioničko društvo</item>
      <item>NEMICO društvo s ograničenom odgovornošću za gradjevinarstvo i projektiranje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  <item>HEP-Operator distribucijskog sustava d.o.o. za distribuciju i opskrbu električne energije ELEKTRODALMACIJA SPLIT</item>
      <item>INSTITUT IGH, dioničko društvo za istraživanje i razvoj u graditeljstvu POSOLOVNI CENTAR SPLIT</item>
      <item>FLUTING za građenje i usluge, društvo s ograničenom odgovornošću</item>
      <item>STATIKA, d.o.o., inženjering, građevinarstvo, proizvodnja, trgovina i usluge</item>
    </izvorni_sadrzaj>
    <derivirana_varijabla naziv="DomainObject.Predmet.StrankaListNazivFormated_1">
      <item>SINJ dioničko društvo za visokogradnju, niskogradnju, proizvodnju kamena, šljunka i pijeska, u stečaju</item>
      <item>PODRAVSKA BANKA dioničko društvo</item>
      <item>NEMICO društvo s ograničenom odgovornošću za gradjevinarstvo i projektiranje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  <item>HEP-Operator distribucijskog sustava d.o.o. za distribuciju i opskrbu električne energije ELEKTRODALMACIJA SPLIT</item>
      <item>INSTITUT IGH, dioničko društvo za istraživanje i razvoj u graditeljstvu POSOLOVNI CENTAR SPLIT</item>
      <item>FLUTING za građenje i usluge, društvo s ograničenom odgovornošću</item>
      <item>STATIKA, d.o.o., inženjering, građevinarstvo, proizvodnja, trgovina i usluge</item>
    </derivirana_varijabla>
  </DomainObject.Predmet.StrankaListNazivFormated>
  <DomainObject.Predmet.StrankaListNazivFormatedOIB>
    <izvorni_sadrzaj>
      <item>SINJ dioničko društvo za visokogradnju, niskogradnju, proizvodnju kamena, šljunka i pijeska, u stečaju, OIB 23943934509</item>
      <item>PODRAVSKA BANKA dioničko društvo, OIB 97326283154</item>
      <item>NEMICO društvo s ograničenom odgovornošću za gradjevinarstvo i projektiranje, OIB 10467524004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  <item>HEP-Operator distribucijskog sustava d.o.o. za distribuciju i opskrbu električne energije ELEKTRODALMACIJA SPLIT, OIB 46830600751</item>
      <item>INSTITUT IGH, dioničko društvo za istraživanje i razvoj u graditeljstvu POSOLOVNI CENTAR SPLIT, OIB 79766124714</item>
      <item>FLUTING za građenje i usluge, društvo s ograničenom odgovornošću, OIB 10093245913</item>
      <item>STATIKA, d.o.o., inženjering, građevinarstvo, proizvodnja, trgovina i usluge, OIB 78025549860</item>
    </izvorni_sadrzaj>
    <derivirana_varijabla naziv="DomainObject.Predmet.StrankaListNazivFormatedOIB_1">
      <item>SINJ dioničko društvo za visokogradnju, niskogradnju, proizvodnju kamena, šljunka i pijeska, u stečaju, OIB 23943934509</item>
      <item>PODRAVSKA BANKA dioničko društvo, OIB 97326283154</item>
      <item>NEMICO društvo s ograničenom odgovornošću za gradjevinarstvo i projektiranje, OIB 10467524004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  <item>HEP-Operator distribucijskog sustava d.o.o. za distribuciju i opskrbu električne energije ELEKTRODALMACIJA SPLIT, OIB 46830600751</item>
      <item>INSTITUT IGH, dioničko društvo za istraživanje i razvoj u graditeljstvu POSOLOVNI CENTAR SPLIT, OIB 79766124714</item>
      <item>FLUTING za građenje i usluge, društvo s ograničenom odgovornošću, OIB 10093245913</item>
      <item>STATIKA, d.o.o., inženjering, građevinarstvo, proizvodnja, trgovina i usluge, OIB 78025549860</item>
    </derivirana_varijabla>
  </DomainObject.Predmet.StrankaListNazivFormatedOIB>
  <DomainObject.Predmet.ProtuStrankaListFormated>
    <izvorni_sadrzaj>
      <item>INCON d.o.o. za inženjering, građevinarstvo i poslovne usluge, "u stečaju"</item>
    </izvorni_sadrzaj>
    <derivirana_varijabla naziv="DomainObject.Predmet.ProtuStrankaListFormated_1">
      <item>INCON d.o.o. za inženjering, građevinarstvo i poslovne usluge, "u stečaju"</item>
    </derivirana_varijabla>
  </DomainObject.Predmet.ProtuStrankaListFormated>
  <DomainObject.Predmet.ProtuStrankaListFormatedOIB>
    <izvorni_sadrzaj>
      <item>INCON d.o.o. za inženjering, građevinarstvo i poslovne usluge, "u stečaju", OIB 84749761045</item>
    </izvorni_sadrzaj>
    <derivirana_varijabla naziv="DomainObject.Predmet.ProtuStrankaListFormatedOIB_1">
      <item>INCON d.o.o. za inženjering, građevinarstvo i poslovne usluge, "u stečaju", OIB 84749761045</item>
    </derivirana_varijabla>
  </DomainObject.Predmet.ProtuStrankaListFormatedOIB>
  <DomainObject.Predmet.ProtuStrankaListFormatedWithAdress>
    <izvorni_sadrzaj>
      <item>INCON d.o.o. za inženjering, građevinarstvo i poslovne usluge, "u stečaju", Zoranićeva 6, Split</item>
    </izvorni_sadrzaj>
    <derivirana_varijabla naziv="DomainObject.Predmet.ProtuStrankaListFormatedWithAdress_1">
      <item>INCON d.o.o. za inženjering, građevinarstvo i poslovne usluge, "u stečaju", Zoranićeva 6, Split</item>
    </derivirana_varijabla>
  </DomainObject.Predmet.ProtuStrankaListFormatedWithAdress>
  <DomainObject.Predmet.ProtuStrankaListFormatedWithAdressOIB>
    <izvorni_sadrzaj>
      <item>INCON d.o.o. za inženjering, građevinarstvo i poslovne usluge, "u stečaju", OIB 84749761045, Zoranićeva 6, Split</item>
    </izvorni_sadrzaj>
    <derivirana_varijabla naziv="DomainObject.Predmet.ProtuStrankaListFormatedWithAdressOIB_1">
      <item>INCON d.o.o. za inženjering, građevinarstvo i poslovne usluge, "u stečaju", OIB 84749761045, Zoranićeva 6, Split</item>
    </derivirana_varijabla>
  </DomainObject.Predmet.ProtuStrankaListFormatedWithAdressOIB>
  <DomainObject.Predmet.ProtuStrankaListNazivFormated>
    <izvorni_sadrzaj>
      <item>INCON d.o.o. za inženjering, građevinarstvo i poslovne usluge, "u stečaju"</item>
    </izvorni_sadrzaj>
    <derivirana_varijabla naziv="DomainObject.Predmet.ProtuStrankaListNazivFormated_1">
      <item>INCON d.o.o. za inženjering, građevinarstvo i poslovne usluge, "u stečaju"</item>
    </derivirana_varijabla>
  </DomainObject.Predmet.ProtuStrankaListNazivFormated>
  <DomainObject.Predmet.ProtuStrankaListNazivFormatedOIB>
    <izvorni_sadrzaj>
      <item>INCON d.o.o. za inženjering, građevinarstvo i poslovne usluge, "u stečaju", OIB 84749761045</item>
    </izvorni_sadrzaj>
    <derivirana_varijabla naziv="DomainObject.Predmet.ProtuStrankaListNazivFormatedOIB_1">
      <item>INCON d.o.o. za inženjering, građevinarstvo i poslovne usluge, "u stečaju", OIB 84749761045</item>
    </derivirana_varijabla>
  </DomainObject.Predmet.ProtuStrankaListNazivFormatedOIB>
  <DomainObject.Predmet.OstaliListFormated>
    <izvorni_sadrzaj>
      <item>mr.sc.MATE VUČICA punomoćnik sudionika u postupku SINJ dioničko društvo za visokogradnju, niskogradnju, proizvodnju kamena, šljunka i pijeska, u stečaju</item>
      <item>ŽUPANIJSKO DRŽAVNO ODVJETNIŠTVO Građansko upravni odjel Split</item>
      <item>MATE GLIBOTA,odvjetnik</item>
      <item>Trgovački sud Split Registarski odjel</item>
      <item>PODRAVSKA BANKA dioničko društvo KOMERCIJALNI CENTAR SPLIT</item>
      <item>TOMISLAV KRKA, odvjetnik</item>
      <item>ANKICA ČENIĆ</item>
      <item>VEDRANA RADIĆ punomoćnik sudionika u postupku HEP-Operator distribucijskog sustava d.o.o. za distribuciju i opskrbu električne energije ELEKTRODALMACIJA SPLIT</item>
      <item>JADRO dioničko društvo za proizvodnju, usluge i promet roba</item>
      <item>Trgovački sud Split Pisarnica</item>
      <item>NEMICO društvo s ograničenom odgovornošću za gradjevinarstvo i projektiranje</item>
      <item>TONČI VUKIČEVIĆ, odvjetnik</item>
      <item>Trgovački sud Split Oglasna ploča</item>
      <item>ICO ŠKARPA</item>
      <item>ŽELJKO VUKASOVIĆ, odvjetnik</item>
      <item>DRAŽEN LUKŠIĆ</item>
      <item>Trgovački sud Split Računovodstvo</item>
      <item>DORIS KOŠTA</item>
      <item>Trgovački sud Split Ovršni odjel</item>
      <item>NARODNE NOVINE, dioničko društvo za izdavanje i tiskanje Službenog lista Republike Hrvatske, službenih i drugih obrazaca te </item>
      <item>VINKO SAMARDŽIĆ, odvjetnik</item>
      <item>ANČI BAŠIĆ</item>
      <item>NEMICO društvo s ograničenom odgovornošću za gradjevinarstvo i projektiranje</item>
      <item>TOMISLAV BIUK</item>
      <item>POREZNA UPRAVA Područni ured Split</item>
      <item>DAMIR BATARELO punomoćnik sudionika u postupku INSTITUT IGH, dioničko društvo za istraživanje i razvoj u graditeljstvu POSOLOVNI CENTAR SPLIT</item>
      <item>Vinko Brkan</item>
    </izvorni_sadrzaj>
    <derivirana_varijabla naziv="DomainObject.Predmet.OstaliListFormated_1">
      <item>mr.sc.MATE VUČICA punomoćnik sudionika u postupku SINJ dioničko društvo za visokogradnju, niskogradnju, proizvodnju kamena, šljunka i pijeska, u stečaju</item>
      <item>ŽUPANIJSKO DRŽAVNO ODVJETNIŠTVO Građansko upravni odjel Split</item>
      <item>MATE GLIBOTA,odvjetnik</item>
      <item>Trgovački sud Split Registarski odjel</item>
      <item>PODRAVSKA BANKA dioničko društvo KOMERCIJALNI CENTAR SPLIT</item>
      <item>TOMISLAV KRKA, odvjetnik</item>
      <item>ANKICA ČENIĆ</item>
      <item>VEDRANA RADIĆ punomoćnik sudionika u postupku HEP-Operator distribucijskog sustava d.o.o. za distribuciju i opskrbu električne energije ELEKTRODALMACIJA SPLIT</item>
      <item>JADRO dioničko društvo za proizvodnju, usluge i promet roba</item>
      <item>Trgovački sud Split Pisarnica</item>
      <item>NEMICO društvo s ograničenom odgovornošću za gradjevinarstvo i projektiranje</item>
      <item>TONČI VUKIČEVIĆ, odvjetnik</item>
      <item>Trgovački sud Split Oglasna ploča</item>
      <item>ICO ŠKARPA</item>
      <item>ŽELJKO VUKASOVIĆ, odvjetnik</item>
      <item>DRAŽEN LUKŠIĆ</item>
      <item>Trgovački sud Split Računovodstvo</item>
      <item>DORIS KOŠTA</item>
      <item>Trgovački sud Split Ovršni odjel</item>
      <item>NARODNE NOVINE, dioničko društvo za izdavanje i tiskanje Službenog lista Republike Hrvatske, službenih i drugih obrazaca te </item>
      <item>VINKO SAMARDŽIĆ, odvjetnik</item>
      <item>ANČI BAŠIĆ</item>
      <item>NEMICO društvo s ograničenom odgovornošću za gradjevinarstvo i projektiranje</item>
      <item>TOMISLAV BIUK</item>
      <item>POREZNA UPRAVA Područni ured Split</item>
      <item>DAMIR BATARELO punomoćnik sudionika u postupku INSTITUT IGH, dioničko društvo za istraživanje i razvoj u graditeljstvu POSOLOVNI CENTAR SPLIT</item>
      <item>Vinko Brkan</item>
    </derivirana_varijabla>
  </DomainObject.Predmet.OstaliListFormated>
  <DomainObject.Predmet.OstaliListFormatedOIB>
    <izvorni_sadrzaj>
      <item>mr.sc.MATE VUČICA punomoćnik sudionika u postupku SINJ dioničko društvo za visokogradnju, niskogradnju, proizvodnju kamena, šljunka i pijeska, u stečaju</item>
      <item>ŽUPANIJSKO DRŽAVNO ODVJETNIŠTVO Građansko upravni odjel Split, OIB 70793241859</item>
      <item>MATE GLIBOTA,odvjetnik</item>
      <item>Trgovački sud Split Registarski odjel, OIB 30842297926</item>
      <item>PODRAVSKA BANKA dioničko društvo KOMERCIJALNI CENTAR SPLIT, OIB 97326283154</item>
      <item>TOMISLAV KRKA, odvjetnik</item>
      <item>ANKICA ČENIĆ, OIB 67541309757</item>
      <item>VEDRANA RADIĆ punomoćnik sudionika u postupku HEP-Operator distribucijskog sustava d.o.o. za distribuciju i opskrbu električne energije ELEKTRODALMACIJA SPLIT</item>
      <item>JADRO dioničko društvo za proizvodnju, usluge i promet roba, OIB 75979242366</item>
      <item>Trgovački sud Split Pisarnica, OIB 30842297926</item>
      <item>NEMICO društvo s ograničenom odgovornošću za gradjevinarstvo i projektiranje, OIB 10467524004</item>
      <item>TONČI VUKIČEVIĆ, odvjetnik</item>
      <item>Trgovački sud Split Oglasna ploča, OIB 30842297926</item>
      <item>ICO ŠKARPA</item>
      <item>ŽELJKO VUKASOVIĆ, odvjetnik</item>
      <item>DRAŽEN LUKŠIĆ</item>
      <item>Trgovački sud Split Računovodstvo, OIB 30842297926</item>
      <item>DORIS KOŠTA</item>
      <item>Trgovački sud Split Ovršni odjel, OIB 30842297926</item>
      <item>NARODNE NOVINE, dioničko društvo za izdavanje i tiskanje Službenog lista Republike Hrvatske, službenih i drugih obrazaca te , OIB 64546066176</item>
      <item>VINKO SAMARDŽIĆ, odvjetnik</item>
      <item>ANČI BAŠIĆ, OIB 38874953663</item>
      <item>NEMICO društvo s ograničenom odgovornošću za gradjevinarstvo i projektiranje, OIB 10467524004</item>
      <item>TOMISLAV BIUK</item>
      <item>POREZNA UPRAVA Područni ured Split, OIB 18683136487</item>
      <item>DAMIR BATARELO punomoćnik sudionika u postupku INSTITUT IGH, dioničko društvo za istraživanje i razvoj u graditeljstvu POSOLOVNI CENTAR SPLIT</item>
      <item>Vinko Brkan, OIB 43454403738</item>
    </izvorni_sadrzaj>
    <derivirana_varijabla naziv="DomainObject.Predmet.OstaliListFormatedOIB_1">
      <item>mr.sc.MATE VUČICA punomoćnik sudionika u postupku SINJ dioničko društvo za visokogradnju, niskogradnju, proizvodnju kamena, šljunka i pijeska, u stečaju</item>
      <item>ŽUPANIJSKO DRŽAVNO ODVJETNIŠTVO Građansko upravni odjel Split, OIB 70793241859</item>
      <item>MATE GLIBOTA,odvjetnik</item>
      <item>Trgovački sud Split Registarski odjel, OIB 30842297926</item>
      <item>PODRAVSKA BANKA dioničko društvo KOMERCIJALNI CENTAR SPLIT, OIB 97326283154</item>
      <item>TOMISLAV KRKA, odvjetnik</item>
      <item>ANKICA ČENIĆ, OIB 67541309757</item>
      <item>VEDRANA RADIĆ punomoćnik sudionika u postupku HEP-Operator distribucijskog sustava d.o.o. za distribuciju i opskrbu električne energije ELEKTRODALMACIJA SPLIT</item>
      <item>JADRO dioničko društvo za proizvodnju, usluge i promet roba, OIB 75979242366</item>
      <item>Trgovački sud Split Pisarnica, OIB 30842297926</item>
      <item>NEMICO društvo s ograničenom odgovornošću za gradjevinarstvo i projektiranje, OIB 10467524004</item>
      <item>TONČI VUKIČEVIĆ, odvjetnik</item>
      <item>Trgovački sud Split Oglasna ploča, OIB 30842297926</item>
      <item>ICO ŠKARPA</item>
      <item>ŽELJKO VUKASOVIĆ, odvjetnik</item>
      <item>DRAŽEN LUKŠIĆ</item>
      <item>Trgovački sud Split Računovodstvo, OIB 30842297926</item>
      <item>DORIS KOŠTA</item>
      <item>Trgovački sud Split Ovršni odjel, OIB 30842297926</item>
      <item>NARODNE NOVINE, dioničko društvo za izdavanje i tiskanje Službenog lista Republike Hrvatske, službenih i drugih obrazaca te , OIB 64546066176</item>
      <item>VINKO SAMARDŽIĆ, odvjetnik</item>
      <item>ANČI BAŠIĆ, OIB 38874953663</item>
      <item>NEMICO društvo s ograničenom odgovornošću za gradjevinarstvo i projektiranje, OIB 10467524004</item>
      <item>TOMISLAV BIUK</item>
      <item>POREZNA UPRAVA Područni ured Split, OIB 18683136487</item>
      <item>DAMIR BATARELO punomoćnik sudionika u postupku INSTITUT IGH, dioničko društvo za istraživanje i razvoj u graditeljstvu POSOLOVNI CENTAR SPLIT</item>
      <item>Vinko Brkan, OIB 43454403738</item>
    </derivirana_varijabla>
  </DomainObject.Predmet.OstaliListFormatedOIB>
  <DomainObject.Predmet.OstaliListFormatedWithAdress>
    <izvorni_sadrzaj>
      <item>mr.sc.MATE VUČICA, LIČKA 23, 21000 Split punomoćnik sudionika u postupku SINJ dioničko društvo za visokogradnju, niskogradnju, proizvodnju kamena, šljunka i pijeska, u stečaju</item>
      <item>ŽUPANIJSKO DRŽAVNO ODVJETNIŠTVO Građansko upravni odjel Split, Gundulićeva 29 A, 21000 Split</item>
      <item>MATE GLIBOTA,odvjetnik, Trg hrvatske bratske zajednice 2 b, 21000 Split</item>
      <item>Trgovački sud Split Registarski odjel, Sukoišanska 6, 21000 Split</item>
      <item>PODRAVSKA BANKA dioničko društvo KOMERCIJALNI CENTAR SPLIT, Opatička 3, Koprivnica</item>
      <item>TOMISLAV KRKA, odvjetnik, Starčevićeva 13, 21000 Split</item>
      <item>ANKICA ČENIĆ, Josipa Pupačića 1/3, 21000 Split</item>
      <item>VEDRANA RADIĆ, Poljička cesta, 21000 Split punomoćnik sudionika u postupku HEP-Operator distribucijskog sustava d.o.o. za distribuciju i opskrbu električne energije ELEKTRODALMACIJA SPLIT</item>
      <item>JADRO dioničko društvo za proizvodnju, usluge i promet roba, Brnik/bb, Split</item>
      <item>Trgovački sud Split Pisarnica, Sukoišanska 6, 21000 Split</item>
      <item>NEMICO društvo s ograničenom odgovornošću za gradjevinarstvo i projektiranje, Hektorovićeva 43, Split</item>
      <item>TONČI VUKIČEVIĆ, odvjetnik, Gorička 6 a, 21000 Split</item>
      <item>Trgovački sud Split Oglasna ploča, Sukoišanska 6, 21000 Split</item>
      <item>ICO ŠKARPA, Trg hrvatske bratske zajednice 2 a, 21000 Split</item>
      <item>ŽELJKO VUKASOVIĆ, odvjetnik, Ul.fra Luje Maruna 1, 21000 Split</item>
      <item>DRAŽEN LUKŠIĆ, KVATERNIKOVA 33, 21000 Split</item>
      <item>Trgovački sud Split Računovodstvo, Sukoišanska 6, 21000 Split</item>
      <item>DORIS KOŠTA, Domovinskog rata 21,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VINKO SAMARDŽIĆ, odvjetnik, Kavanjinova 5, 21000 Split</item>
      <item>ANČI BAŠIĆ, Mažuranićevo šetalište 35, 21000 Split</item>
      <item>NEMICO društvo s ograničenom odgovornošću za gradjevinarstvo i projektiranje, Hektorovićeva 43, Split</item>
      <item>TOMISLAV BIUK, Vukovarska 158, 21000 Split</item>
      <item>POREZNA UPRAVA Područni ured Split, Trg Franje Tuđmana 4, 21000 Split</item>
      <item>DAMIR BATARELO, Trg hrvatske bratske zajednice 2 b, 21000 Split punomoćnik sudionika u postupku INSTITUT IGH, dioničko društvo za istraživanje i razvoj u graditeljstvu POSOLOVNI CENTAR SPLIT</item>
      <item>Vinko Brkan, CESTA PLANO 56 (ranije: PLANO, PLANO, 0), 21220 Plano</item>
    </izvorni_sadrzaj>
    <derivirana_varijabla naziv="DomainObject.Predmet.OstaliListFormatedWithAdress_1">
      <item>mr.sc.MATE VUČICA, LIČKA 23, 21000 Split punomoćnik sudionika u postupku SINJ dioničko društvo za visokogradnju, niskogradnju, proizvodnju kamena, šljunka i pijeska, u stečaju</item>
      <item>ŽUPANIJSKO DRŽAVNO ODVJETNIŠTVO Građansko upravni odjel Split, Gundulićeva 29 A, 21000 Split</item>
      <item>MATE GLIBOTA,odvjetnik, Trg hrvatske bratske zajednice 2 b, 21000 Split</item>
      <item>Trgovački sud Split Registarski odjel, Sukoišanska 6, 21000 Split</item>
      <item>PODRAVSKA BANKA dioničko društvo KOMERCIJALNI CENTAR SPLIT, Opatička 3, Koprivnica</item>
      <item>TOMISLAV KRKA, odvjetnik, Starčevićeva 13, 21000 Split</item>
      <item>ANKICA ČENIĆ, Josipa Pupačića 1/3, 21000 Split</item>
      <item>VEDRANA RADIĆ, Poljička cesta, 21000 Split punomoćnik sudionika u postupku HEP-Operator distribucijskog sustava d.o.o. za distribuciju i opskrbu električne energije ELEKTRODALMACIJA SPLIT</item>
      <item>JADRO dioničko društvo za proizvodnju, usluge i promet roba, Brnik/bb, Split</item>
      <item>Trgovački sud Split Pisarnica, Sukoišanska 6, 21000 Split</item>
      <item>NEMICO društvo s ograničenom odgovornošću za gradjevinarstvo i projektiranje, Hektorovićeva 43, Split</item>
      <item>TONČI VUKIČEVIĆ, odvjetnik, Gorička 6 a, 21000 Split</item>
      <item>Trgovački sud Split Oglasna ploča, Sukoišanska 6, 21000 Split</item>
      <item>ICO ŠKARPA, Trg hrvatske bratske zajednice 2 a, 21000 Split</item>
      <item>ŽELJKO VUKASOVIĆ, odvjetnik, Ul.fra Luje Maruna 1, 21000 Split</item>
      <item>DRAŽEN LUKŠIĆ, KVATERNIKOVA 33, 21000 Split</item>
      <item>Trgovački sud Split Računovodstvo, Sukoišanska 6, 21000 Split</item>
      <item>DORIS KOŠTA, Domovinskog rata 21,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VINKO SAMARDŽIĆ, odvjetnik, Kavanjinova 5, 21000 Split</item>
      <item>ANČI BAŠIĆ, Mažuranićevo šetalište 35, 21000 Split</item>
      <item>NEMICO društvo s ograničenom odgovornošću za gradjevinarstvo i projektiranje, Hektorovićeva 43, Split</item>
      <item>TOMISLAV BIUK, Vukovarska 158, 21000 Split</item>
      <item>POREZNA UPRAVA Područni ured Split, Trg Franje Tuđmana 4, 21000 Split</item>
      <item>DAMIR BATARELO, Trg hrvatske bratske zajednice 2 b, 21000 Split punomoćnik sudionika u postupku INSTITUT IGH, dioničko društvo za istraživanje i razvoj u graditeljstvu POSOLOVNI CENTAR SPLIT</item>
      <item>Vinko Brkan, CESTA PLANO 56 (ranije: PLANO, PLANO, 0), 21220 Plano</item>
    </derivirana_varijabla>
  </DomainObject.Predmet.OstaliListFormatedWithAdress>
  <DomainObject.Predmet.OstaliListFormatedWithAdressOIB>
    <izvorni_sadrzaj>
      <item>mr.sc.MATE VUČICA, LIČKA 23, 21000 Split punomoćnik sudionika u postupku SINJ dioničko društvo za visokogradnju, niskogradnju, proizvodnju kamena, šljunka i pijeska, u stečaju</item>
      <item>ŽUPANIJSKO DRŽAVNO ODVJETNIŠTVO Građansko upravni odjel Split, OIB 70793241859, Gundulićeva 29 A, 21000 Split</item>
      <item>MATE GLIBOTA,odvjetnik, Trg hrvatske bratske zajednice 2 b, 21000 Split</item>
      <item>Trgovački sud Split Registarski odjel, OIB 30842297926, Sukoišanska 6, 21000 Split</item>
      <item>PODRAVSKA BANKA dioničko društvo KOMERCIJALNI CENTAR SPLIT, OIB 97326283154, Opatička 3, Koprivnica</item>
      <item>TOMISLAV KRKA, odvjetnik, Starčevićeva 13, 21000 Split</item>
      <item>ANKICA ČENIĆ, OIB 67541309757, Josipa Pupačića 1/3, 21000 Split</item>
      <item>VEDRANA RADIĆ, Poljička cesta, 21000 Split punomoćnik sudionika u postupku HEP-Operator distribucijskog sustava d.o.o. za distribuciju i opskrbu električne energije ELEKTRODALMACIJA SPLIT</item>
      <item>JADRO dioničko društvo za proizvodnju, usluge i promet roba, OIB 75979242366, Brnik/bb, Split</item>
      <item>Trgovački sud Split Pisarnica, OIB 30842297926, Sukoišanska 6, 21000 Split</item>
      <item>NEMICO društvo s ograničenom odgovornošću za gradjevinarstvo i projektiranje, OIB 10467524004, Hektorovićeva 43, Split</item>
      <item>TONČI VUKIČEVIĆ, odvjetnik, Gorička 6 a, 21000 Split</item>
      <item>Trgovački sud Split Oglasna ploča, OIB 30842297926, Sukoišanska 6, 21000 Split</item>
      <item>ICO ŠKARPA, Trg hrvatske bratske zajednice 2 a, 21000 Split</item>
      <item>ŽELJKO VUKASOVIĆ, odvjetnik, Ul.fra Luje Maruna 1, 21000 Split</item>
      <item>DRAŽEN LUKŠIĆ, KVATERNIKOVA 33, 21000 Split</item>
      <item>Trgovački sud Split Računovodstvo, OIB 30842297926, Sukoišanska 6, 21000 Split</item>
      <item>DORIS KOŠTA, Domovinskog rata 21,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VINKO SAMARDŽIĆ, odvjetnik, Kavanjinova 5, 21000 Split</item>
      <item>ANČI BAŠIĆ, OIB 38874953663, Mažuranićevo šetalište 35, 21000 Split</item>
      <item>NEMICO društvo s ograničenom odgovornošću za gradjevinarstvo i projektiranje, OIB 10467524004, Hektorovićeva 43, Split</item>
      <item>TOMISLAV BIUK, Vukovarska 158, 21000 Split</item>
      <item>POREZNA UPRAVA Područni ured Split, OIB 18683136487, Trg Franje Tuđmana 4, 21000 Split</item>
      <item>DAMIR BATARELO, Trg hrvatske bratske zajednice 2 b, 21000 Split punomoćnik sudionika u postupku INSTITUT IGH, dioničko društvo za istraživanje i razvoj u graditeljstvu POSOLOVNI CENTAR SPLIT</item>
      <item>Vinko Brkan, OIB 43454403738, CESTA PLANO 56 (ranije: PLANO, PLANO, 0), 21220 Plano</item>
    </izvorni_sadrzaj>
    <derivirana_varijabla naziv="DomainObject.Predmet.OstaliListFormatedWithAdressOIB_1">
      <item>mr.sc.MATE VUČICA, LIČKA 23, 21000 Split punomoćnik sudionika u postupku SINJ dioničko društvo za visokogradnju, niskogradnju, proizvodnju kamena, šljunka i pijeska, u stečaju</item>
      <item>ŽUPANIJSKO DRŽAVNO ODVJETNIŠTVO Građansko upravni odjel Split, OIB 70793241859, Gundulićeva 29 A, 21000 Split</item>
      <item>MATE GLIBOTA,odvjetnik, Trg hrvatske bratske zajednice 2 b, 21000 Split</item>
      <item>Trgovački sud Split Registarski odjel, OIB 30842297926, Sukoišanska 6, 21000 Split</item>
      <item>PODRAVSKA BANKA dioničko društvo KOMERCIJALNI CENTAR SPLIT, OIB 97326283154, Opatička 3, Koprivnica</item>
      <item>TOMISLAV KRKA, odvjetnik, Starčevićeva 13, 21000 Split</item>
      <item>ANKICA ČENIĆ, OIB 67541309757, Josipa Pupačića 1/3, 21000 Split</item>
      <item>VEDRANA RADIĆ, Poljička cesta, 21000 Split punomoćnik sudionika u postupku HEP-Operator distribucijskog sustava d.o.o. za distribuciju i opskrbu električne energije ELEKTRODALMACIJA SPLIT</item>
      <item>JADRO dioničko društvo za proizvodnju, usluge i promet roba, OIB 75979242366, Brnik/bb, Split</item>
      <item>Trgovački sud Split Pisarnica, OIB 30842297926, Sukoišanska 6, 21000 Split</item>
      <item>NEMICO društvo s ograničenom odgovornošću za gradjevinarstvo i projektiranje, OIB 10467524004, Hektorovićeva 43, Split</item>
      <item>TONČI VUKIČEVIĆ, odvjetnik, Gorička 6 a, 21000 Split</item>
      <item>Trgovački sud Split Oglasna ploča, OIB 30842297926, Sukoišanska 6, 21000 Split</item>
      <item>ICO ŠKARPA, Trg hrvatske bratske zajednice 2 a, 21000 Split</item>
      <item>ŽELJKO VUKASOVIĆ, odvjetnik, Ul.fra Luje Maruna 1, 21000 Split</item>
      <item>DRAŽEN LUKŠIĆ, KVATERNIKOVA 33, 21000 Split</item>
      <item>Trgovački sud Split Računovodstvo, OIB 30842297926, Sukoišanska 6, 21000 Split</item>
      <item>DORIS KOŠTA, Domovinskog rata 21,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VINKO SAMARDŽIĆ, odvjetnik, Kavanjinova 5, 21000 Split</item>
      <item>ANČI BAŠIĆ, OIB 38874953663, Mažuranićevo šetalište 35, 21000 Split</item>
      <item>NEMICO društvo s ograničenom odgovornošću za gradjevinarstvo i projektiranje, OIB 10467524004, Hektorovićeva 43, Split</item>
      <item>TOMISLAV BIUK, Vukovarska 158, 21000 Split</item>
      <item>POREZNA UPRAVA Područni ured Split, OIB 18683136487, Trg Franje Tuđmana 4, 21000 Split</item>
      <item>DAMIR BATARELO, Trg hrvatske bratske zajednice 2 b, 21000 Split punomoćnik sudionika u postupku INSTITUT IGH, dioničko društvo za istraživanje i razvoj u graditeljstvu POSOLOVNI CENTAR SPLIT</item>
      <item>Vinko Brkan, OIB 43454403738, CESTA PLANO 56 (ranije: PLANO, PLANO, 0), 21220 Plano</item>
    </derivirana_varijabla>
  </DomainObject.Predmet.OstaliListFormatedWithAdressOIB>
  <DomainObject.Predmet.OstaliListNazivFormated>
    <izvorni_sadrzaj>
      <item>mr.sc.MATE VUČICA</item>
      <item>ŽUPANIJSKO DRŽAVNO ODVJETNIŠTVO Građansko upravni odjel Split</item>
      <item>MATE GLIBOTA,odvjetnik</item>
      <item>Trgovački sud Split Registarski odjel</item>
      <item>PODRAVSKA BANKA dioničko društvo KOMERCIJALNI CENTAR SPLIT</item>
      <item>TOMISLAV KRKA, odvjetnik</item>
      <item>ANKICA ČENIĆ</item>
      <item>VEDRANA RADIĆ</item>
      <item>JADRO dioničko društvo za proizvodnju, usluge i promet roba</item>
      <item>Trgovački sud Split Pisarnica</item>
      <item>NEMICO društvo s ograničenom odgovornošću za gradjevinarstvo i projektiranje</item>
      <item>TONČI VUKIČEVIĆ, odvjetnik</item>
      <item>Trgovački sud Split Oglasna ploča</item>
      <item>ICO ŠKARPA</item>
      <item>ŽELJKO VUKASOVIĆ, odvjetnik</item>
      <item>DRAŽEN LUKŠIĆ</item>
      <item>Trgovački sud Split Računovodstvo</item>
      <item>DORIS KOŠTA</item>
      <item>Trgovački sud Split Ovršni odjel</item>
      <item>NARODNE NOVINE, dioničko društvo za izdavanje i tiskanje Službenog lista Republike Hrvatske, službenih i drugih obrazaca te </item>
      <item>VINKO SAMARDŽIĆ, odvjetnik</item>
      <item>ANČI BAŠIĆ</item>
      <item>NEMICO društvo s ograničenom odgovornošću za gradjevinarstvo i projektiranje</item>
      <item>TOMISLAV BIUK</item>
      <item>POREZNA UPRAVA Područni ured Split</item>
      <item>DAMIR BATARELO</item>
      <item>Vinko Brkan</item>
    </izvorni_sadrzaj>
    <derivirana_varijabla naziv="DomainObject.Predmet.OstaliListNazivFormated_1">
      <item>mr.sc.MATE VUČICA</item>
      <item>ŽUPANIJSKO DRŽAVNO ODVJETNIŠTVO Građansko upravni odjel Split</item>
      <item>MATE GLIBOTA,odvjetnik</item>
      <item>Trgovački sud Split Registarski odjel</item>
      <item>PODRAVSKA BANKA dioničko društvo KOMERCIJALNI CENTAR SPLIT</item>
      <item>TOMISLAV KRKA, odvjetnik</item>
      <item>ANKICA ČENIĆ</item>
      <item>VEDRANA RADIĆ</item>
      <item>JADRO dioničko društvo za proizvodnju, usluge i promet roba</item>
      <item>Trgovački sud Split Pisarnica</item>
      <item>NEMICO društvo s ograničenom odgovornošću za gradjevinarstvo i projektiranje</item>
      <item>TONČI VUKIČEVIĆ, odvjetnik</item>
      <item>Trgovački sud Split Oglasna ploča</item>
      <item>ICO ŠKARPA</item>
      <item>ŽELJKO VUKASOVIĆ, odvjetnik</item>
      <item>DRAŽEN LUKŠIĆ</item>
      <item>Trgovački sud Split Računovodstvo</item>
      <item>DORIS KOŠTA</item>
      <item>Trgovački sud Split Ovršni odjel</item>
      <item>NARODNE NOVINE, dioničko društvo za izdavanje i tiskanje Službenog lista Republike Hrvatske, službenih i drugih obrazaca te </item>
      <item>VINKO SAMARDŽIĆ, odvjetnik</item>
      <item>ANČI BAŠIĆ</item>
      <item>NEMICO društvo s ograničenom odgovornošću za gradjevinarstvo i projektiranje</item>
      <item>TOMISLAV BIUK</item>
      <item>POREZNA UPRAVA Područni ured Split</item>
      <item>DAMIR BATARELO</item>
      <item>Vinko Brkan</item>
    </derivirana_varijabla>
  </DomainObject.Predmet.OstaliListNazivFormated>
  <DomainObject.Predmet.OstaliListNazivFormatedOIB>
    <izvorni_sadrzaj>
      <item>mr.sc.MATE VUČICA</item>
      <item>ŽUPANIJSKO DRŽAVNO ODVJETNIŠTVO Građansko upravni odjel Split, OIB 70793241859</item>
      <item>MATE GLIBOTA,odvjetnik</item>
      <item>Trgovački sud Split Registarski odjel, OIB 30842297926</item>
      <item>PODRAVSKA BANKA dioničko društvo KOMERCIJALNI CENTAR SPLIT, OIB 97326283154</item>
      <item>TOMISLAV KRKA, odvjetnik</item>
      <item>ANKICA ČENIĆ, OIB 67541309757</item>
      <item>VEDRANA RADIĆ</item>
      <item>JADRO dioničko društvo za proizvodnju, usluge i promet roba, OIB 75979242366</item>
      <item>Trgovački sud Split Pisarnica, OIB 30842297926</item>
      <item>NEMICO društvo s ograničenom odgovornošću za gradjevinarstvo i projektiranje, OIB 10467524004</item>
      <item>TONČI VUKIČEVIĆ, odvjetnik</item>
      <item>Trgovački sud Split Oglasna ploča, OIB 30842297926</item>
      <item>ICO ŠKARPA</item>
      <item>ŽELJKO VUKASOVIĆ, odvjetnik</item>
      <item>DRAŽEN LUKŠIĆ</item>
      <item>Trgovački sud Split Računovodstvo, OIB 30842297926</item>
      <item>DORIS KOŠTA</item>
      <item>Trgovački sud Split Ovršni odjel, OIB 30842297926</item>
      <item>NARODNE NOVINE, dioničko društvo za izdavanje i tiskanje Službenog lista Republike Hrvatske, službenih i drugih obrazaca te , OIB 64546066176</item>
      <item>VINKO SAMARDŽIĆ, odvjetnik</item>
      <item>ANČI BAŠIĆ, OIB 38874953663</item>
      <item>NEMICO društvo s ograničenom odgovornošću za gradjevinarstvo i projektiranje, OIB 10467524004</item>
      <item>TOMISLAV BIUK</item>
      <item>POREZNA UPRAVA Područni ured Split, OIB 18683136487</item>
      <item>DAMIR BATARELO</item>
      <item>Vinko Brkan, OIB 43454403738</item>
    </izvorni_sadrzaj>
    <derivirana_varijabla naziv="DomainObject.Predmet.OstaliListNazivFormatedOIB_1">
      <item>mr.sc.MATE VUČICA</item>
      <item>ŽUPANIJSKO DRŽAVNO ODVJETNIŠTVO Građansko upravni odjel Split, OIB 70793241859</item>
      <item>MATE GLIBOTA,odvjetnik</item>
      <item>Trgovački sud Split Registarski odjel, OIB 30842297926</item>
      <item>PODRAVSKA BANKA dioničko društvo KOMERCIJALNI CENTAR SPLIT, OIB 97326283154</item>
      <item>TOMISLAV KRKA, odvjetnik</item>
      <item>ANKICA ČENIĆ, OIB 67541309757</item>
      <item>VEDRANA RADIĆ</item>
      <item>JADRO dioničko društvo za proizvodnju, usluge i promet roba, OIB 75979242366</item>
      <item>Trgovački sud Split Pisarnica, OIB 30842297926</item>
      <item>NEMICO društvo s ograničenom odgovornošću za gradjevinarstvo i projektiranje, OIB 10467524004</item>
      <item>TONČI VUKIČEVIĆ, odvjetnik</item>
      <item>Trgovački sud Split Oglasna ploča, OIB 30842297926</item>
      <item>ICO ŠKARPA</item>
      <item>ŽELJKO VUKASOVIĆ, odvjetnik</item>
      <item>DRAŽEN LUKŠIĆ</item>
      <item>Trgovački sud Split Računovodstvo, OIB 30842297926</item>
      <item>DORIS KOŠTA</item>
      <item>Trgovački sud Split Ovršni odjel, OIB 30842297926</item>
      <item>NARODNE NOVINE, dioničko društvo za izdavanje i tiskanje Službenog lista Republike Hrvatske, službenih i drugih obrazaca te , OIB 64546066176</item>
      <item>VINKO SAMARDŽIĆ, odvjetnik</item>
      <item>ANČI BAŠIĆ, OIB 38874953663</item>
      <item>NEMICO društvo s ograničenom odgovornošću za gradjevinarstvo i projektiranje, OIB 10467524004</item>
      <item>TOMISLAV BIUK</item>
      <item>POREZNA UPRAVA Područni ured Split, OIB 18683136487</item>
      <item>DAMIR BATARELO</item>
      <item>Vinko Brkan, OIB 43454403738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SINJ dioničko društvo za visokogradnju, niskogradnju, proizvodnju kamena, šljunka i pijeska, u stečaju i dr.</izvorni_sadrzaj>
    <derivirana_varijabla naziv="DomainObject.Predmet.StrankaIDrugi_1">SINJ dioničko društvo za visokogradnju, niskogradnju, proizvodnju kamena, šljunka i pijeska, u stečaju i dr.</derivirana_varijabla>
  </DomainObject.Predmet.StrankaIDrugi>
  <DomainObject.Predmet.ProtustrankaIDrugi>
    <izvorni_sadrzaj>INCON d.o.o. za inženjering, građevinarstvo i poslovne usluge, "u stečaju"</izvorni_sadrzaj>
    <derivirana_varijabla naziv="DomainObject.Predmet.ProtustrankaIDrugi_1">INCON d.o.o. za inženjering, građevinarstvo i poslovne usluge, "u stečaju"</derivirana_varijabla>
  </DomainObject.Predmet.ProtustrankaIDrugi>
  <DomainObject.Predmet.StrankaIDrugiAdressOIB>
    <izvorni_sadrzaj>SINJ dioničko društvo za visokogradnju, niskogradnju, proizvodnju kamena, šljunka i pijeska, u stečaju, OIB 23943934509, Lumbinov Most/bb, Sinj i dr.</izvorni_sadrzaj>
    <derivirana_varijabla naziv="DomainObject.Predmet.StrankaIDrugiAdressOIB_1">SINJ dioničko društvo za visokogradnju, niskogradnju, proizvodnju kamena, šljunka i pijeska, u stečaju, OIB 23943934509, Lumbinov Most/bb, Sinj i dr.</derivirana_varijabla>
  </DomainObject.Predmet.StrankaIDrugiAdressOIB>
  <DomainObject.Predmet.ProtustrankaIDrugiAdressOIB>
    <izvorni_sadrzaj>INCON d.o.o. za inženjering, građevinarstvo i poslovne usluge, "u stečaju", OIB 84749761045, Zoranićeva 6, Split</izvorni_sadrzaj>
    <derivirana_varijabla naziv="DomainObject.Predmet.ProtustrankaIDrugiAdressOIB_1">INCON d.o.o. za inženjering, građevinarstvo i poslovne usluge, "u stečaju", OIB 84749761045, Zoranićeva 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INCON d.o.o. za inženjering, građevinarstvo i poslovne usluge, "u stečaju"</item>
      <item>SINJ dioničko društvo za visokogradnju, niskogradnju, proizvodnju kamena, šljunka i pijeska, u stečaju</item>
      <item>PODRAVSKA BANKA dioničko društvo</item>
      <item>NEMICO društvo s ograničenom odgovornošću za gradjevinarstvo i projektiranje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  <item>HEP-Operator distribucijskog sustava d.o.o. za distribuciju i opskrbu električne energije ELEKTRODALMACIJA SPLIT</item>
      <item>INSTITUT IGH, dioničko društvo za istraživanje i razvoj u graditeljstvu POSOLOVNI CENTAR SPLIT</item>
      <item>FLUTING za građenje i usluge, društvo s ograničenom odgovornošću</item>
      <item>STATIKA, d.o.o., inženjering, građevinarstvo, proizvodnja, trgovina i usluge</item>
      <item>mr.sc.MATE VUČICA</item>
      <item>ŽUPANIJSKO DRŽAVNO ODVJETNIŠTVO Građansko upravni odjel Split</item>
      <item>MATE GLIBOTA,odvjetnik</item>
      <item>Trgovački sud Split Registarski odjel</item>
      <item>PODRAVSKA BANKA dioničko društvo KOMERCIJALNI CENTAR SPLIT</item>
      <item>TOMISLAV KRKA, odvjetnik</item>
      <item>ANKICA ČENIĆ</item>
      <item>VEDRANA RADIĆ</item>
      <item>JADRO dioničko društvo za proizvodnju, usluge i promet roba</item>
      <item>Trgovački sud Split Pisarnica</item>
      <item>NEMICO društvo s ograničenom odgovornošću za gradjevinarstvo i projektiranje</item>
      <item>TONČI VUKIČEVIĆ, odvjetnik</item>
      <item>Trgovački sud Split Oglasna ploča</item>
      <item>ICO ŠKARPA</item>
      <item>ŽELJKO VUKASOVIĆ, odvjetnik</item>
      <item>DRAŽEN LUKŠIĆ</item>
      <item>Trgovački sud Split Računovodstvo</item>
      <item>DORIS KOŠTA</item>
      <item>Trgovački sud Split Ovršni odjel</item>
      <item>NARODNE NOVINE, dioničko društvo za izdavanje i tiskanje Službenog lista Republike Hrvatske, službenih i drugih obrazaca te </item>
      <item>VINKO SAMARDŽIĆ, odvjetnik</item>
      <item>ANČI BAŠIĆ</item>
      <item>NEMICO društvo s ograničenom odgovornošću za gradjevinarstvo i projektiranje</item>
      <item>TOMISLAV BIUK</item>
      <item>POREZNA UPRAVA Područni ured Split</item>
      <item>DAMIR BATARELO</item>
      <item>Vinko Brkan</item>
    </izvorni_sadrzaj>
    <derivirana_varijabla naziv="DomainObject.Predmet.SudioniciListNaziv_1">
      <item>INCON d.o.o. za inženjering, građevinarstvo i poslovne usluge, "u stečaju"</item>
      <item>SINJ dioničko društvo za visokogradnju, niskogradnju, proizvodnju kamena, šljunka i pijeska, u stečaju</item>
      <item>PODRAVSKA BANKA dioničko društvo</item>
      <item>NEMICO društvo s ograničenom odgovornošću za gradjevinarstvo i projektiranje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  <item>HEP-Operator distribucijskog sustava d.o.o. za distribuciju i opskrbu električne energije ELEKTRODALMACIJA SPLIT</item>
      <item>INSTITUT IGH, dioničko društvo za istraživanje i razvoj u graditeljstvu POSOLOVNI CENTAR SPLIT</item>
      <item>FLUTING za građenje i usluge, društvo s ograničenom odgovornošću</item>
      <item>STATIKA, d.o.o., inženjering, građevinarstvo, proizvodnja, trgovina i usluge</item>
      <item>mr.sc.MATE VUČICA</item>
      <item>ŽUPANIJSKO DRŽAVNO ODVJETNIŠTVO Građansko upravni odjel Split</item>
      <item>MATE GLIBOTA,odvjetnik</item>
      <item>Trgovački sud Split Registarski odjel</item>
      <item>PODRAVSKA BANKA dioničko društvo KOMERCIJALNI CENTAR SPLIT</item>
      <item>TOMISLAV KRKA, odvjetnik</item>
      <item>ANKICA ČENIĆ</item>
      <item>VEDRANA RADIĆ</item>
      <item>JADRO dioničko društvo za proizvodnju, usluge i promet roba</item>
      <item>Trgovački sud Split Pisarnica</item>
      <item>NEMICO društvo s ograničenom odgovornošću za gradjevinarstvo i projektiranje</item>
      <item>TONČI VUKIČEVIĆ, odvjetnik</item>
      <item>Trgovački sud Split Oglasna ploča</item>
      <item>ICO ŠKARPA</item>
      <item>ŽELJKO VUKASOVIĆ, odvjetnik</item>
      <item>DRAŽEN LUKŠIĆ</item>
      <item>Trgovački sud Split Računovodstvo</item>
      <item>DORIS KOŠTA</item>
      <item>Trgovački sud Split Ovršni odjel</item>
      <item>NARODNE NOVINE, dioničko društvo za izdavanje i tiskanje Službenog lista Republike Hrvatske, službenih i drugih obrazaca te </item>
      <item>VINKO SAMARDŽIĆ, odvjetnik</item>
      <item>ANČI BAŠIĆ</item>
      <item>NEMICO društvo s ograničenom odgovornošću za gradjevinarstvo i projektiranje</item>
      <item>TOMISLAV BIUK</item>
      <item>POREZNA UPRAVA Područni ured Split</item>
      <item>DAMIR BATARELO</item>
      <item>Vinko Brkan</item>
    </derivirana_varijabla>
  </DomainObject.Predmet.SudioniciListNaziv>
  <DomainObject.Predmet.SudioniciListAdressOIB>
    <izvorni_sadrzaj>
      <item>INCON d.o.o. za inženjering, građevinarstvo i poslovne usluge, "u stečaju", OIB 84749761045, Zoranićeva 6,Split</item>
      <item>SINJ dioničko društvo za visokogradnju, niskogradnju, proizvodnju kamena, šljunka i pijeska, u stečaju, OIB 23943934509, Lumbinov Most/bb,Sinj</item>
      <item>PODRAVSKA BANKA dioničko društvo, OIB 97326283154, Opatička 3,Koprivnica</item>
      <item>NEMICO društvo s ograničenom odgovornošću za gradjevinarstvo i projektiranje, OIB 10467524004, Hektorovićeva 43,Split</item>
      <item>REGIONALNA VELETRŽNICA SPLIT  dioničko društvo za iznajmljivanje i održavanje prostora veletržnice poljoprivrednih proizvod, OIB 04625379878, 4. gardijske 47,Kamen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  <item>HEP-Operator distribucijskog sustava d.o.o. za distribuciju i opskrbu električne energije ELEKTRODALMACIJA SPLIT, OIB 46830600751, Ulica grada Vukovara 37,10000 Zagreb</item>
      <item>INSTITUT IGH, dioničko društvo za istraživanje i razvoj u graditeljstvu POSOLOVNI CENTAR SPLIT, OIB 79766124714, Janka Rakuše 1,10000 Zagreb</item>
      <item>FLUTING za građenje i usluge, društvo s ograničenom odgovornošću, OIB 10093245913, Poljičkih Knezova 49,Podstrana</item>
      <item>STATIKA, d.o.o., inženjering, građevinarstvo, proizvodnja, trgovina i usluge, OIB 78025549860, Hercegovačka Ulica 34,Split</item>
      <item>mr.sc.MATE VUČICA, LIČKA 23,21000 Split</item>
      <item>ŽUPANIJSKO DRŽAVNO ODVJETNIŠTVO Građansko upravni odjel Split, OIB 70793241859, Gundulićeva 29 A,21000 Split</item>
      <item>MATE GLIBOTA,odvjetnik, Trg hrvatske bratske zajednice 2 b,21000 Split</item>
      <item>Trgovački sud Split Registarski odjel, OIB 30842297926, Sukoišanska 6,21000 Split</item>
      <item>PODRAVSKA BANKA dioničko društvo KOMERCIJALNI CENTAR SPLIT, OIB 97326283154, Opatička 3,Koprivnica</item>
      <item>TOMISLAV KRKA, odvjetnik, Starčevićeva 13,21000 Split</item>
      <item>ANKICA ČENIĆ, OIB 67541309757, Josipa Pupačića 1/3,21000 Split</item>
      <item>VEDRANA RADIĆ, Poljička cesta,21000 Split</item>
      <item>JADRO dioničko društvo za proizvodnju, usluge i promet roba, OIB 75979242366, Brnik/bb,Split</item>
      <item>Trgovački sud Split Pisarnica, OIB 30842297926, Sukoišanska 6,21000 Split</item>
      <item>NEMICO društvo s ograničenom odgovornošću za gradjevinarstvo i projektiranje, OIB 10467524004, Hektorovićeva 43,Split</item>
      <item>TONČI VUKIČEVIĆ, odvjetnik, Gorička 6 a,21000 Split</item>
      <item>Trgovački sud Split Oglasna ploča, OIB 30842297926, Sukoišanska 6,21000 Split</item>
      <item>ICO ŠKARPA, Trg hrvatske bratske zajednice 2 a,21000 Split</item>
      <item>ŽELJKO VUKASOVIĆ, odvjetnik, Ul.fra Luje Maruna 1,21000 Split</item>
      <item>DRAŽEN LUKŠIĆ, KVATERNIKOVA 33,21000 Split</item>
      <item>Trgovački sud Split Računovodstvo, OIB 30842297926, Sukoišanska 6,21000 Split</item>
      <item>DORIS KOŠTA, Domovinskog rata 21,21000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VINKO SAMARDŽIĆ, odvjetnik, Kavanjinova 5,21000 Split</item>
      <item>ANČI BAŠIĆ, OIB 38874953663, Mažuranićevo šetalište 35,21000 Split</item>
      <item>NEMICO društvo s ograničenom odgovornošću za gradjevinarstvo i projektiranje, OIB 10467524004, Hektorovićeva 43,Split</item>
      <item>TOMISLAV BIUK, Vukovarska 158,21000 Split</item>
      <item>POREZNA UPRAVA Područni ured Split, OIB 18683136487, Trg Franje Tuđmana 4,21000 Split</item>
      <item>DAMIR BATARELO, Trg hrvatske bratske zajednice 2 b,21000 Split</item>
      <item>Vinko Brkan, OIB 43454403738, CESTA PLANO 56 (ranije: PLANO, PLANO, 0),21220 Plano</item>
    </izvorni_sadrzaj>
    <derivirana_varijabla naziv="DomainObject.Predmet.SudioniciListAdressOIB_1">
      <item>INCON d.o.o. za inženjering, građevinarstvo i poslovne usluge, "u stečaju", OIB 84749761045, Zoranićeva 6,Split</item>
      <item>SINJ dioničko društvo za visokogradnju, niskogradnju, proizvodnju kamena, šljunka i pijeska, u stečaju, OIB 23943934509, Lumbinov Most/bb,Sinj</item>
      <item>PODRAVSKA BANKA dioničko društvo, OIB 97326283154, Opatička 3,Koprivnica</item>
      <item>NEMICO društvo s ograničenom odgovornošću za gradjevinarstvo i projektiranje, OIB 10467524004, Hektorovićeva 43,Split</item>
      <item>REGIONALNA VELETRŽNICA SPLIT  dioničko društvo za iznajmljivanje i održavanje prostora veletržnice poljoprivrednih proizvod, OIB 04625379878, 4. gardijske 47,Kamen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  <item>HEP-Operator distribucijskog sustava d.o.o. za distribuciju i opskrbu električne energije ELEKTRODALMACIJA SPLIT, OIB 46830600751, Ulica grada Vukovara 37,10000 Zagreb</item>
      <item>INSTITUT IGH, dioničko društvo za istraživanje i razvoj u graditeljstvu POSOLOVNI CENTAR SPLIT, OIB 79766124714, Janka Rakuše 1,10000 Zagreb</item>
      <item>FLUTING za građenje i usluge, društvo s ograničenom odgovornošću, OIB 10093245913, Poljičkih Knezova 49,Podstrana</item>
      <item>STATIKA, d.o.o., inženjering, građevinarstvo, proizvodnja, trgovina i usluge, OIB 78025549860, Hercegovačka Ulica 34,Split</item>
      <item>mr.sc.MATE VUČICA, LIČKA 23,21000 Split</item>
      <item>ŽUPANIJSKO DRŽAVNO ODVJETNIŠTVO Građansko upravni odjel Split, OIB 70793241859, Gundulićeva 29 A,21000 Split</item>
      <item>MATE GLIBOTA,odvjetnik, Trg hrvatske bratske zajednice 2 b,21000 Split</item>
      <item>Trgovački sud Split Registarski odjel, OIB 30842297926, Sukoišanska 6,21000 Split</item>
      <item>PODRAVSKA BANKA dioničko društvo KOMERCIJALNI CENTAR SPLIT, OIB 97326283154, Opatička 3,Koprivnica</item>
      <item>TOMISLAV KRKA, odvjetnik, Starčevićeva 13,21000 Split</item>
      <item>ANKICA ČENIĆ, OIB 67541309757, Josipa Pupačića 1/3,21000 Split</item>
      <item>VEDRANA RADIĆ, Poljička cesta,21000 Split</item>
      <item>JADRO dioničko društvo za proizvodnju, usluge i promet roba, OIB 75979242366, Brnik/bb,Split</item>
      <item>Trgovački sud Split Pisarnica, OIB 30842297926, Sukoišanska 6,21000 Split</item>
      <item>NEMICO društvo s ograničenom odgovornošću za gradjevinarstvo i projektiranje, OIB 10467524004, Hektorovićeva 43,Split</item>
      <item>TONČI VUKIČEVIĆ, odvjetnik, Gorička 6 a,21000 Split</item>
      <item>Trgovački sud Split Oglasna ploča, OIB 30842297926, Sukoišanska 6,21000 Split</item>
      <item>ICO ŠKARPA, Trg hrvatske bratske zajednice 2 a,21000 Split</item>
      <item>ŽELJKO VUKASOVIĆ, odvjetnik, Ul.fra Luje Maruna 1,21000 Split</item>
      <item>DRAŽEN LUKŠIĆ, KVATERNIKOVA 33,21000 Split</item>
      <item>Trgovački sud Split Računovodstvo, OIB 30842297926, Sukoišanska 6,21000 Split</item>
      <item>DORIS KOŠTA, Domovinskog rata 21,21000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VINKO SAMARDŽIĆ, odvjetnik, Kavanjinova 5,21000 Split</item>
      <item>ANČI BAŠIĆ, OIB 38874953663, Mažuranićevo šetalište 35,21000 Split</item>
      <item>NEMICO društvo s ograničenom odgovornošću za gradjevinarstvo i projektiranje, OIB 10467524004, Hektorovićeva 43,Split</item>
      <item>TOMISLAV BIUK, Vukovarska 158,21000 Split</item>
      <item>POREZNA UPRAVA Područni ured Split, OIB 18683136487, Trg Franje Tuđmana 4,21000 Split</item>
      <item>DAMIR BATARELO, Trg hrvatske bratske zajednice 2 b,21000 Split</item>
      <item>Vinko Brkan, OIB 43454403738, CESTA PLANO 56 (ranije: PLANO, PLANO, 0),21220 Plano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84749761045</item>
      <item>, OIB 23943934509</item>
      <item>, OIB 97326283154</item>
      <item>, OIB 10467524004</item>
      <item>, OIB 04625379878</item>
      <item>, OIB 56867501199</item>
      <item>, OIB 75979242366</item>
      <item>, OIB 57985734961</item>
      <item>, OIB 16913764753</item>
      <item>, OIB null</item>
      <item>, OIB 60334081302</item>
      <item>, OIB 15349725542</item>
      <item>, OIB 46830600751</item>
      <item>, OIB 79766124714</item>
      <item>, OIB 10093245913</item>
      <item>, OIB 78025549860</item>
      <item>, OIB null</item>
      <item>, OIB 70793241859</item>
      <item>, OIB null</item>
      <item>, OIB 30842297926</item>
      <item>, OIB 97326283154</item>
      <item>, OIB null</item>
      <item>, OIB 67541309757</item>
      <item>, OIB null</item>
      <item>, OIB 75979242366</item>
      <item>, OIB 30842297926</item>
      <item>, OIB 10467524004</item>
      <item>, OIB null</item>
      <item>, OIB 30842297926</item>
      <item>, OIB null</item>
      <item>, OIB null</item>
      <item>, OIB null</item>
      <item>, OIB 30842297926</item>
      <item>, OIB null</item>
      <item>, OIB 30842297926</item>
      <item>, OIB 64546066176</item>
      <item>, OIB null</item>
      <item>, OIB 38874953663</item>
      <item>, OIB 10467524004</item>
      <item>, OIB null</item>
      <item>, OIB 18683136487</item>
      <item>, OIB null</item>
      <item>, OIB 43454403738</item>
    </izvorni_sadrzaj>
    <derivirana_varijabla naziv="DomainObject.Predmet.SudioniciListNazivOIB_1">
      <item>, OIB 84749761045</item>
      <item>, OIB 23943934509</item>
      <item>, OIB 97326283154</item>
      <item>, OIB 10467524004</item>
      <item>, OIB 04625379878</item>
      <item>, OIB 56867501199</item>
      <item>, OIB 75979242366</item>
      <item>, OIB 57985734961</item>
      <item>, OIB 16913764753</item>
      <item>, OIB null</item>
      <item>, OIB 60334081302</item>
      <item>, OIB 15349725542</item>
      <item>, OIB 46830600751</item>
      <item>, OIB 79766124714</item>
      <item>, OIB 10093245913</item>
      <item>, OIB 78025549860</item>
      <item>, OIB null</item>
      <item>, OIB 70793241859</item>
      <item>, OIB null</item>
      <item>, OIB 30842297926</item>
      <item>, OIB 97326283154</item>
      <item>, OIB null</item>
      <item>, OIB 67541309757</item>
      <item>, OIB null</item>
      <item>, OIB 75979242366</item>
      <item>, OIB 30842297926</item>
      <item>, OIB 10467524004</item>
      <item>, OIB null</item>
      <item>, OIB 30842297926</item>
      <item>, OIB null</item>
      <item>, OIB null</item>
      <item>, OIB null</item>
      <item>, OIB 30842297926</item>
      <item>, OIB null</item>
      <item>, OIB 30842297926</item>
      <item>, OIB 64546066176</item>
      <item>, OIB null</item>
      <item>, OIB 38874953663</item>
      <item>, OIB 10467524004</item>
      <item>, OIB null</item>
      <item>, OIB 18683136487</item>
      <item>, OIB null</item>
      <item>, OIB 43454403738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CA0F3-C28A-4499-A260-F58227B1E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308</properties:Words>
  <properties:Characters>1574</properties:Characters>
  <properties:Lines>46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2016-05-31T07:49:00Z</cp:lastPrinted>
  <dcterms:modified xmlns:xsi="http://www.w3.org/2001/XMLSchema-instance" xsi:type="dcterms:W3CDTF">2016-05-31T07:51:00Z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