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5571" w14:paraId="0a5557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873F78" w:rsidR="00873F78" w:rsidRPr="00873F78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</w:t>
      </w:r>
      <w:r w:rsidR="00056866" w:rsidRPr="00056866">
        <w:rPr>
          <w:rFonts w:hAnsi="Times New Roman" w:ascii="Times New Roman"/>
        </w:rPr>
        <w:t xml:space="preserve">FINANCIJSKE AGENCIJE, </w:t>
      </w:r>
      <w:r w:rsidR="00056866">
        <w:rPr>
          <w:rFonts w:hAnsi="Times New Roman" w:ascii="Times New Roman"/>
        </w:rPr>
        <w:t xml:space="preserve">Regionalni centar Zagreb, Trg svibanjskih žrtava 1995.1, Zagreb, </w:t>
      </w:r>
      <w:r w:rsidR="00056866" w:rsidRPr="00056866">
        <w:rPr>
          <w:rFonts w:hAnsi="Times New Roman" w:ascii="Times New Roman"/>
        </w:rPr>
        <w:t xml:space="preserve">za </w:t>
      </w:r>
      <w:r w:rsidR="00056866">
        <w:rPr>
          <w:rFonts w:hAnsi="Times New Roman" w:ascii="Times New Roman"/>
        </w:rPr>
        <w:t>pokretanje</w:t>
      </w:r>
      <w:r w:rsidR="00056866" w:rsidRPr="00056866">
        <w:rPr>
          <w:rFonts w:hAnsi="Times New Roman" w:ascii="Times New Roman"/>
        </w:rPr>
        <w:t xml:space="preserve"> skraćenog stečajnog postupka </w:t>
      </w:r>
      <w:r w:rsidR="00ED3EB7" w:rsidRPr="00ED3EB7">
        <w:rPr>
          <w:rFonts w:hAnsi="Times New Roman" w:ascii="Times New Roman"/>
        </w:rPr>
        <w:t>n</w:t>
      </w:r>
      <w:r w:rsidR="00ED3EB7">
        <w:rPr>
          <w:rFonts w:hAnsi="Times New Roman" w:ascii="Times New Roman"/>
        </w:rPr>
        <w:t xml:space="preserve">ad dužnikom </w:t>
      </w:r>
      <w:r w:rsidR="00ED3EB7" w:rsidRPr="00ED3EB7">
        <w:rPr>
          <w:rFonts w:hAnsi="Times New Roman" w:ascii="Times New Roman"/>
        </w:rPr>
        <w:t xml:space="preserve"> BOJE SNOVA d.o.o. Zagreb, Županjska 10, OIB 31829474863</w:t>
      </w:r>
      <w:r w:rsidR="00ED3EB7">
        <w:t>,</w:t>
      </w:r>
      <w:r w:rsidR="00ED3EB7">
        <w:rPr>
          <w:rFonts w:hAnsi="Times New Roman" w:ascii="Times New Roman"/>
        </w:rPr>
        <w:t xml:space="preserve"> </w:t>
      </w:r>
      <w:r w:rsidR="00873F78">
        <w:rPr>
          <w:rFonts w:hAnsi="Times New Roman" w:ascii="Times New Roman"/>
        </w:rPr>
        <w:t>30.</w:t>
      </w:r>
      <w:r w:rsidR="00873F78" w:rsidRPr="00873F78">
        <w:rPr>
          <w:rFonts w:hAnsi="Times New Roman" w:ascii="Times New Roman"/>
        </w:rPr>
        <w:t xml:space="preserve"> studenoga 2015.</w:t>
      </w:r>
    </w:p>
    <w:p w:rsidRDefault="00873F78" w:rsidP="00873F78" w:rsidR="00873F78"/>
    <w:p w:rsidRDefault="00182088" w:rsidP="00873F78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75E31" w:rsidR="00A609BB" w:rsidRPr="00ED3EB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D3EB7" w:rsidRPr="00ED3EB7">
        <w:rPr>
          <w:rFonts w:hAnsi="Times New Roman" w:ascii="Times New Roman"/>
        </w:rPr>
        <w:t>BOJE SNOVA d.o.o. Zagreb</w:t>
      </w:r>
      <w:r w:rsidR="00ED3EB7">
        <w:rPr>
          <w:rFonts w:hAnsi="Times New Roman" w:ascii="Times New Roman"/>
        </w:rPr>
        <w:t>, Županjska 10, OIB 31829474863.</w:t>
      </w:r>
      <w:r w:rsidR="00A609BB" w:rsidRPr="00ED3EB7">
        <w:rPr>
          <w:rFonts w:hAnsi="Times New Roman" w:ascii="Times New Roman"/>
        </w:rPr>
        <w:t xml:space="preserve"> 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ED3EB7">
        <w:rPr>
          <w:rFonts w:hAnsi="Times New Roman" w:ascii="Times New Roman"/>
          <w:lang w:val="hr-HR"/>
        </w:rPr>
        <w:t xml:space="preserve">564.204,62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6D4491">
        <w:rPr>
          <w:rFonts w:hAnsi="Times New Roman" w:ascii="Times New Roman"/>
          <w:lang w:val="hr-HR"/>
        </w:rPr>
        <w:t>30</w:t>
      </w:r>
      <w:r w:rsidR="00445738">
        <w:rPr>
          <w:rFonts w:hAnsi="Times New Roman" w:ascii="Times New Roman"/>
          <w:lang w:val="hr-HR"/>
        </w:rPr>
        <w:t>. svibnja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E31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ED3EB7">
      <w:rPr>
        <w:rFonts w:hAnsi="Times New Roman" w:ascii="Times New Roman"/>
        <w:lang w:val="hr-HR"/>
      </w:rPr>
      <w:t>6660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ED3EB7">
      <w:rPr>
        <w:rFonts w:hAnsi="Times New Roman" w:ascii="Times New Roman"/>
        <w:lang w:val="hr-HR"/>
      </w:rPr>
      <w:t>6660</w:t>
    </w:r>
    <w:r w:rsidR="00056866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56866"/>
    <w:rsid w:val="000B609B"/>
    <w:rsid w:val="000C47B3"/>
    <w:rsid w:val="000F2BDD"/>
    <w:rsid w:val="00112B50"/>
    <w:rsid w:val="001428C8"/>
    <w:rsid w:val="00175E31"/>
    <w:rsid w:val="00182088"/>
    <w:rsid w:val="001C2C0F"/>
    <w:rsid w:val="001D532C"/>
    <w:rsid w:val="002712FF"/>
    <w:rsid w:val="002C7753"/>
    <w:rsid w:val="00354D1A"/>
    <w:rsid w:val="00406F2C"/>
    <w:rsid w:val="0042162E"/>
    <w:rsid w:val="004333CB"/>
    <w:rsid w:val="00440EF1"/>
    <w:rsid w:val="00445738"/>
    <w:rsid w:val="004731F7"/>
    <w:rsid w:val="004E3153"/>
    <w:rsid w:val="00532B71"/>
    <w:rsid w:val="00566476"/>
    <w:rsid w:val="005940E9"/>
    <w:rsid w:val="005E7DB7"/>
    <w:rsid w:val="00624A46"/>
    <w:rsid w:val="00626E03"/>
    <w:rsid w:val="006356C5"/>
    <w:rsid w:val="00680ECB"/>
    <w:rsid w:val="006D4491"/>
    <w:rsid w:val="00721070"/>
    <w:rsid w:val="00775863"/>
    <w:rsid w:val="007A29F9"/>
    <w:rsid w:val="007D63F6"/>
    <w:rsid w:val="00840E3D"/>
    <w:rsid w:val="00873F78"/>
    <w:rsid w:val="00997BA9"/>
    <w:rsid w:val="00A558D6"/>
    <w:rsid w:val="00A609BB"/>
    <w:rsid w:val="00A6785C"/>
    <w:rsid w:val="00A95334"/>
    <w:rsid w:val="00A96FB8"/>
    <w:rsid w:val="00AB7883"/>
    <w:rsid w:val="00AF40B4"/>
    <w:rsid w:val="00B03169"/>
    <w:rsid w:val="00B22B5A"/>
    <w:rsid w:val="00B37010"/>
    <w:rsid w:val="00BB384D"/>
    <w:rsid w:val="00C50A35"/>
    <w:rsid w:val="00C82010"/>
    <w:rsid w:val="00CA0891"/>
    <w:rsid w:val="00CA4D6C"/>
    <w:rsid w:val="00CF2939"/>
    <w:rsid w:val="00D44D4F"/>
    <w:rsid w:val="00D955F3"/>
    <w:rsid w:val="00DB29D2"/>
    <w:rsid w:val="00DB4528"/>
    <w:rsid w:val="00E002F7"/>
    <w:rsid w:val="00E54DC5"/>
    <w:rsid w:val="00ED3EB7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1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1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1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1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1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1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1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1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6660</izvorni_sadrzaj>
    <derivirana_varijabla naziv="DomainObject.Predmet.Broj_1">6660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St-6660/2015</izvorni_sadrzaj>
    <derivirana_varijabla naziv="DomainObject.Predmet.OznakaBroj_1">St-6660/2015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SNOVA d.o.o. zastupanog po punomoćniku Josip Vrnoga</izvorni_sadrzaj>
    <derivirana_varijabla naziv="DomainObject.Predmet.ProtustrankaFormated_1">  BOJE SNOVA d.o.o. zastupanog po punomoćniku Josip Vrnoga</derivirana_varijabla>
  </DomainObject.Predmet.ProtustrankaFormated>
  <DomainObject.Predmet.ProtustrankaFormatedOIB>
    <izvorni_sadrzaj>  BOJE SNOVA d.o.o., OIB 31829474863 zastupanog po punomoćniku Josip Vrnoga</izvorni_sadrzaj>
    <derivirana_varijabla naziv="DomainObject.Predmet.ProtustrankaFormatedOIB_1">  BOJE SNOVA d.o.o., OIB 31829474863 zastupanog po punomoćniku Josip Vrnoga</derivirana_varijabla>
  </DomainObject.Predmet.ProtustrankaFormatedOIB>
  <DomainObject.Predmet.ProtustrankaFormatedWithAdress>
    <izvorni_sadrzaj> BOJE SNOVA d.o.o., Županjska 10, 10000 Zagreb zastupanog po punomoćniku Josip Vrnoga</izvorni_sadrzaj>
    <derivirana_varijabla naziv="DomainObject.Predmet.ProtustrankaFormatedWithAdress_1"> BOJE SNOVA d.o.o., Županjska 10, 10000 Zagreb zastupanog po punomoćniku Josip Vrnoga</derivirana_varijabla>
  </DomainObject.Predmet.ProtustrankaFormatedWithAdress>
  <DomainObject.Predmet.ProtustrankaFormatedWithAdressOIB>
    <izvorni_sadrzaj> BOJE SNOVA d.o.o., OIB 31829474863, Županjska 10, 10000 Zagreb zastupanog po punomoćniku Josip Vrnoga</izvorni_sadrzaj>
    <derivirana_varijabla naziv="DomainObject.Predmet.ProtustrankaFormatedWithAdressOIB_1"> BOJE SNOVA d.o.o., OIB 31829474863, Županjska 10, 10000 Zagreb zastupanog po punomoćniku Josip Vrnoga</derivirana_varijabla>
  </DomainObject.Predmet.ProtustrankaFormatedWithAdressOIB>
  <DomainObject.Predmet.ProtustrankaWithAdress>
    <izvorni_sadrzaj>BOJE SNOVA d.o.o. Županjska 10, 10000 Zagreb</izvorni_sadrzaj>
    <derivirana_varijabla naziv="DomainObject.Predmet.ProtustrankaWithAdress_1">BOJE SNOVA d.o.o. Županjska 10, 10000 Zagreb</derivirana_varijabla>
  </DomainObject.Predmet.ProtustrankaWithAdress>
  <DomainObject.Predmet.ProtustrankaWithAdressOIB>
    <izvorni_sadrzaj>BOJE SNOVA d.o.o., OIB 31829474863, Županjska 10, 10000 Zagreb</izvorni_sadrzaj>
    <derivirana_varijabla naziv="DomainObject.Predmet.ProtustrankaWithAdressOIB_1">BOJE SNOVA d.o.o., OIB 31829474863, Županjska 10, 10000 Zagreb</derivirana_varijabla>
  </DomainObject.Predmet.ProtustrankaWithAdressOIB>
  <DomainObject.Predmet.ProtustrankaNazivFormated>
    <izvorni_sadrzaj>BOJE SNOVA d.o.o.</izvorni_sadrzaj>
    <derivirana_varijabla naziv="DomainObject.Predmet.ProtustrankaNazivFormated_1">BOJE SNOVA d.o.o.</derivirana_varijabla>
  </DomainObject.Predmet.ProtustrankaNazivFormated>
  <DomainObject.Predmet.ProtustrankaNazivFormatedOIB>
    <izvorni_sadrzaj>BOJE SNOVA d.o.o., OIB 31829474863</izvorni_sadrzaj>
    <derivirana_varijabla naziv="DomainObject.Predmet.ProtustrankaNazivFormatedOIB_1">BOJE SNOVA d.o.o., OIB 31829474863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SNOVA d.o.o. zastupanog po punomoćniku Josip Vrnoga</item>
    </izvorni_sadrzaj>
    <derivirana_varijabla naziv="DomainObject.Predmet.ProtuStrankaListFormated_1">
      <item>BOJE SNOVA d.o.o. zastupanog po punomoćniku Josip Vrnoga</item>
    </derivirana_varijabla>
  </DomainObject.Predmet.ProtuStrankaListFormated>
  <DomainObject.Predmet.ProtuStrankaListFormatedOIB>
    <izvorni_sadrzaj>
      <item>BOJE SNOVA d.o.o., OIB 31829474863 zastupanog po punomoćniku Josip Vrnoga</item>
    </izvorni_sadrzaj>
    <derivirana_varijabla naziv="DomainObject.Predmet.ProtuStrankaListFormatedOIB_1">
      <item>BOJE SNOVA d.o.o., OIB 31829474863 zastupanog po punomoćniku Josip Vrnoga</item>
    </derivirana_varijabla>
  </DomainObject.Predmet.ProtuStrankaListFormatedOIB>
  <DomainObject.Predmet.ProtuStrankaListFormatedWithAdress>
    <izvorni_sadrzaj>
      <item>BOJE SNOVA d.o.o., Županjska 10, 10000 Zagreb zastupanog po punomoćniku Josip Vrnoga</item>
    </izvorni_sadrzaj>
    <derivirana_varijabla naziv="DomainObject.Predmet.ProtuStrankaListFormatedWithAdress_1">
      <item>BOJE SNOVA d.o.o., Županjska 10, 10000 Zagreb zastupanog po punomoćniku Josip Vrnoga</item>
    </derivirana_varijabla>
  </DomainObject.Predmet.ProtuStrankaListFormatedWithAdress>
  <DomainObject.Predmet.ProtuStrankaListFormatedWithAdressOIB>
    <izvorni_sadrzaj>
      <item>BOJE SNOVA d.o.o., OIB 31829474863, Županjska 10, 10000 Zagreb zastupanog po punomoćniku Josip Vrnoga</item>
    </izvorni_sadrzaj>
    <derivirana_varijabla naziv="DomainObject.Predmet.ProtuStrankaListFormatedWithAdressOIB_1">
      <item>BOJE SNOVA d.o.o., OIB 31829474863, Županjska 10, 10000 Zagreb zastupanog po punomoćniku Josip Vrnoga</item>
    </derivirana_varijabla>
  </DomainObject.Predmet.ProtuStrankaListFormatedWithAdressOIB>
  <DomainObject.Predmet.ProtuStrankaListNazivFormated>
    <izvorni_sadrzaj>
      <item>BOJE SNOVA d.o.o.</item>
    </izvorni_sadrzaj>
    <derivirana_varijabla naziv="DomainObject.Predmet.ProtuStrankaListNazivFormated_1">
      <item>BOJE SNOVA d.o.o.</item>
    </derivirana_varijabla>
  </DomainObject.Predmet.ProtuStrankaListNazivFormated>
  <DomainObject.Predmet.ProtuStrankaListNazivFormatedOIB>
    <izvorni_sadrzaj>
      <item>BOJE SNOVA d.o.o., OIB 31829474863</item>
    </izvorni_sadrzaj>
    <derivirana_varijabla naziv="DomainObject.Predmet.ProtuStrankaListNazivFormatedOIB_1">
      <item>BOJE SNOVA d.o.o., OIB 31829474863</item>
    </derivirana_varijabla>
  </DomainObject.Predmet.ProtuStrankaListNazivFormatedOIB>
  <DomainObject.Predmet.OstaliListFormated>
    <izvorni_sadrzaj>
      <item>Josip Vrnoga punomoćnik sudionika u postupku BOJE SNOVA d.o.o.</item>
    </izvorni_sadrzaj>
    <derivirana_varijabla naziv="DomainObject.Predmet.OstaliListFormated_1">
      <item>Josip Vrnoga punomoćnik sudionika u postupku BOJE SNOVA d.o.o.</item>
    </derivirana_varijabla>
  </DomainObject.Predmet.OstaliListFormated>
  <DomainObject.Predmet.OstaliListFormatedOIB>
    <izvorni_sadrzaj>
      <item>Josip Vrnoga, OIB 30619395261 punomoćnik sudionika u postupku BOJE SNOVA d.o.o.</item>
    </izvorni_sadrzaj>
    <derivirana_varijabla naziv="DomainObject.Predmet.OstaliListFormatedOIB_1">
      <item>Josip Vrnoga, OIB 30619395261 punomoćnik sudionika u postupku BOJE SNOVA d.o.o.</item>
    </derivirana_varijabla>
  </DomainObject.Predmet.OstaliListFormatedOIB>
  <DomainObject.Predmet.OstaliListFormatedWithAdress>
    <izvorni_sadrzaj>
      <item>Josip Vrnoga, Kosa 22, 20350 Vidonje punomoćnik sudionika u postupku BOJE SNOVA d.o.o.</item>
    </izvorni_sadrzaj>
    <derivirana_varijabla naziv="DomainObject.Predmet.OstaliListFormatedWithAdress_1">
      <item>Josip Vrnoga, Kosa 22, 20350 Vidonje punomoćnik sudionika u postupku BOJE SNOVA d.o.o.</item>
    </derivirana_varijabla>
  </DomainObject.Predmet.OstaliListFormatedWithAdress>
  <DomainObject.Predmet.OstaliListFormatedWithAdressOIB>
    <izvorni_sadrzaj>
      <item>Josip Vrnoga, OIB 30619395261, Kosa 22, 20350 Vidonje punomoćnik sudionika u postupku BOJE SNOVA d.o.o.</item>
    </izvorni_sadrzaj>
    <derivirana_varijabla naziv="DomainObject.Predmet.OstaliListFormatedWithAdressOIB_1">
      <item>Josip Vrnoga, OIB 30619395261, Kosa 22, 20350 Vidonje punomoćnik sudionika u postupku BOJE SNOVA d.o.o.</item>
    </derivirana_varijabla>
  </DomainObject.Predmet.OstaliListFormatedWithAdressOIB>
  <DomainObject.Predmet.OstaliListNazivFormated>
    <izvorni_sadrzaj>
      <item>Josip Vrnoga</item>
    </izvorni_sadrzaj>
    <derivirana_varijabla naziv="DomainObject.Predmet.OstaliListNazivFormated_1">
      <item>Josip Vrnoga</item>
    </derivirana_varijabla>
  </DomainObject.Predmet.OstaliListNazivFormated>
  <DomainObject.Predmet.OstaliListNazivFormatedOIB>
    <izvorni_sadrzaj>
      <item>Josip Vrnoga, OIB 30619395261</item>
    </izvorni_sadrzaj>
    <derivirana_varijabla naziv="DomainObject.Predmet.OstaliListNazivFormatedOIB_1">
      <item>Josip Vrnoga, OIB 30619395261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SNOVA d.o.o.</izvorni_sadrzaj>
    <derivirana_varijabla naziv="DomainObject.Predmet.ProtustrankaIDrugi_1">BOJE SNOVA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BOJE SNOVA d.o.o., OIB 31829474863, Županjska 10, 10000 Zagreb</izvorni_sadrzaj>
    <derivirana_varijabla naziv="DomainObject.Predmet.ProtustrankaIDrugiAdressOIB_1">BOJE SNOVA d.o.o., OIB 31829474863, Županjska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SNOVA d.o.o.</item>
      <item>Josip Vrnoga</item>
    </izvorni_sadrzaj>
    <derivirana_varijabla naziv="DomainObject.Predmet.SudioniciListNaziv_1">
      <item>FINA Regionalni centar Zagreb</item>
      <item>BOJE SNOVA d.o.o.</item>
      <item>Josip Vrnoga</item>
    </derivirana_varijabla>
  </DomainObject.Predmet.SudioniciListNaziv>
  <DomainObject.Predmet.SudioniciListAdressOIB>
    <izvorni_sadrzaj>
      <item>FINA Regionalni centar Zagreb, OIB 85821130368, Trg svibanjskih žrtava 1995. 1,10000 Zagreb</item>
      <item>BOJE SNOVA d.o.o., OIB 31829474863, Županjska 10,10000 Zagreb</item>
      <item>Josip Vrnoga, OIB 30619395261, Kosa 22,20350 Vidonje</item>
    </izvorni_sadrzaj>
    <derivirana_varijabla naziv="DomainObject.Predmet.SudioniciListAdressOIB_1">
      <item>FINA Regionalni centar Zagreb, OIB 85821130368, Trg svibanjskih žrtava 1995. 1,10000 Zagreb</item>
      <item>BOJE SNOVA d.o.o., OIB 31829474863, Županjska 10,10000 Zagreb</item>
      <item>Josip Vrnoga, OIB 30619395261, Kosa 22,20350 Vidonje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31829474863</item>
      <item>, OIB 30619395261</item>
    </izvorni_sadrzaj>
    <derivirana_varijabla naziv="DomainObject.Predmet.SudioniciListNazivOIB_1">
      <item>, OIB 85821130368</item>
      <item>, OIB 31829474863</item>
      <item>, OIB 30619395261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2000</properties:Characters>
  <properties:Lines>74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2016-05-30T07:37:00Z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2016-05-30T08:55:00Z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