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00db" w14:paraId="29c00db" w:rsidRDefault="00DE5F56" w:rsidP="00DE5F56" w:rsidR="00DE5F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F56" w:rsidP="00DE5F56" w:rsidR="00DE5F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E5F56" w:rsidP="00DE5F56" w:rsidR="00DE5F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E5F56" w:rsidP="00DE5F56" w:rsidR="00DE5F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E5F56" w:rsidP="00DE5F56" w:rsidR="00DE5F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E5F56" w:rsidP="00DE5F56" w:rsidR="00DE5F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E5F56" w:rsidP="00DE5F56" w:rsidR="00DE5F56" w:rsidRPr="005D578C">
      <w:pPr>
        <w:jc w:val="center"/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E5F56" w:rsidP="00DE5F56" w:rsidR="00DE5F56" w:rsidRPr="005D578C">
      <w:pPr>
        <w:rPr>
          <w:rFonts w:cs="Times New Roman" w:eastAsia="Times New Roman"/>
          <w:szCs w:val="24"/>
        </w:rPr>
      </w:pPr>
    </w:p>
    <w:p w:rsidRDefault="00DE5F56" w:rsidP="00DE5F56" w:rsidR="00DE5F56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NOGOMETNI KLUB „PAZINKA“, Pazin, Šetalište Pazinske gimnazije 7, OIB 01818961222, reg. br. 18000401, 20. travnja 2016.</w:t>
      </w:r>
    </w:p>
    <w:p w:rsidRDefault="00DE5F56" w:rsidP="00DE5F56" w:rsidR="00DE5F56" w:rsidRPr="005D578C">
      <w:pPr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E5F56" w:rsidP="00DE5F56" w:rsidR="00DE5F56" w:rsidRPr="005D578C">
      <w:pPr>
        <w:rPr>
          <w:rFonts w:cs="Times New Roman" w:eastAsia="Times New Roman"/>
          <w:szCs w:val="24"/>
        </w:rPr>
      </w:pPr>
    </w:p>
    <w:p w:rsidRDefault="00DE5F56" w:rsidP="00DE5F56" w:rsidR="00DE5F56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NOGOMETNI KLUB „PAZINKA“, Pazin, Šetalište Pazinske gimnazije 7, OIB 01818961222, reg. br. 18000401.</w:t>
      </w:r>
    </w:p>
    <w:p w:rsidRDefault="00DE5F56" w:rsidP="00DE5F56" w:rsidR="00DE5F56" w:rsidRPr="005D578C">
      <w:pPr>
        <w:ind w:firstLine="709"/>
        <w:rPr>
          <w:rFonts w:cs="Times New Roman" w:eastAsia="Times New Roman"/>
          <w:szCs w:val="24"/>
        </w:rPr>
      </w:pPr>
    </w:p>
    <w:p w:rsidRDefault="00DE5F56" w:rsidP="00DE5F56" w:rsidR="00DE5F56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DE5F56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DE5F56" w:rsidP="00DE5F56" w:rsidR="00DE5F56">
      <w:pPr>
        <w:ind w:firstLine="708"/>
        <w:rPr>
          <w:rFonts w:cs="Times New Roman" w:eastAsia="Times New Roman"/>
          <w:szCs w:val="20"/>
        </w:rPr>
      </w:pPr>
    </w:p>
    <w:p w:rsidRDefault="00DE5F56" w:rsidP="00DE5F56" w:rsidR="00DE5F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NOGOMETNI KLUB „PAZINKA“, Pazin, Šetalište Pazinske gimnazije 7, OIB 01818961222, reg. br. 18000401.</w:t>
      </w:r>
    </w:p>
    <w:p w:rsidRDefault="00DE5F56" w:rsidP="00DE5F56" w:rsidR="00DE5F56">
      <w:pPr>
        <w:ind w:firstLine="709"/>
        <w:rPr>
          <w:rFonts w:cs="Times New Roman" w:eastAsia="Times New Roman"/>
          <w:szCs w:val="24"/>
        </w:rPr>
      </w:pPr>
    </w:p>
    <w:p w:rsidRDefault="00DE5F56" w:rsidP="00DE5F56" w:rsidR="00DE5F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NOGOMETNI KLUB „PAZINKA“, Pazin, Šetalište Pazinske gimnazije 7, OIB 01818961222, reg. br. 18000401, iz Registra udruga u Republici Hrvatskoj.</w:t>
      </w:r>
    </w:p>
    <w:p w:rsidRDefault="00DE5F56" w:rsidP="00DE5F56" w:rsidR="00DE5F56">
      <w:pPr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E5F56" w:rsidP="00DE5F56" w:rsidR="00DE5F56">
      <w:pPr>
        <w:ind w:firstLine="708"/>
        <w:rPr>
          <w:rFonts w:cs="Times New Roman" w:eastAsia="Times New Roman"/>
          <w:szCs w:val="24"/>
        </w:rPr>
      </w:pPr>
    </w:p>
    <w:p w:rsidRDefault="00DE5F56" w:rsidP="00DE5F56" w:rsidR="00DE5F56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NOGOMETNI KLUB „PAZINKA“, Pazin.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St-331/2015-3 od 24.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7. prosinca 2015. objavio oglas posl. br. 11 St-331/2015-4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</w:t>
      </w:r>
      <w:r w:rsidRPr="00F10AAD">
        <w:rPr>
          <w:rFonts w:cs="Times New Roman" w:eastAsia="Times New Roman"/>
          <w:szCs w:val="24"/>
        </w:rPr>
        <w:lastRenderedPageBreak/>
        <w:t>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E5F56" w:rsidP="00DE5F56" w:rsidR="00DE5F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E5F56" w:rsidP="00DE5F56" w:rsidR="00DE5F56" w:rsidRPr="005D578C">
      <w:pPr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E5F56" w:rsidP="00DE5F56" w:rsidR="00DE5F56" w:rsidRPr="005D578C">
      <w:pPr>
        <w:jc w:val="center"/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E5F56" w:rsidP="00DE5F56" w:rsidR="00DE5F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C22698">
        <w:rPr>
          <w:rFonts w:cs="Times New Roman" w:eastAsia="Times New Roman"/>
          <w:szCs w:val="24"/>
        </w:rPr>
        <w:t>, v. r.</w:t>
      </w:r>
    </w:p>
    <w:p w:rsidRDefault="00DE5F56" w:rsidP="00DE5F56" w:rsidR="00DE5F56">
      <w:pPr>
        <w:jc w:val="left"/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jc w:val="left"/>
        <w:rPr>
          <w:rFonts w:cs="Times New Roman" w:eastAsia="Times New Roman"/>
          <w:szCs w:val="24"/>
        </w:rPr>
      </w:pPr>
    </w:p>
    <w:p w:rsidRDefault="00DE5F56" w:rsidP="00DE5F56" w:rsidR="00DE5F5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E5F56" w:rsidP="00DE5F56" w:rsidR="00DE5F56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DE5F56" w:rsidP="00DE5F56" w:rsidR="00DE5F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E5F56" w:rsidP="00DE5F56" w:rsidR="00DE5F56">
      <w:pPr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rPr>
          <w:rFonts w:cs="Times New Roman" w:eastAsia="Times New Roman"/>
          <w:szCs w:val="24"/>
        </w:rPr>
      </w:pPr>
    </w:p>
    <w:p w:rsidRDefault="00DE5F56" w:rsidP="00DE5F56" w:rsidR="00DE5F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E5F56" w:rsidP="00DE5F56" w:rsidR="00DE5F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E5F56" w:rsidP="00DE5F56" w:rsidR="00DE5F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NOGOMETNI KLUB „PAZINKA“, Pazin, Šetalište Pazinske gimnazije 7, </w:t>
      </w:r>
    </w:p>
    <w:p w:rsidRDefault="00DE5F56" w:rsidP="00DE5F56" w:rsidR="00DE5F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M. B. Rašana 2/4, </w:t>
      </w:r>
    </w:p>
    <w:p w:rsidRDefault="00DE5F56" w:rsidP="00DE5F56" w:rsidR="00DE5F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E5F56" w:rsidP="00DE5F56" w:rsidR="00DE5F5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DE5F56" w:rsidP="00DE5F56" w:rsidR="00DE5F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DE5F56" w:rsidP="00DE5F56" w:rsidR="00DE5F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DE5F56" w:rsidP="00DE5F56" w:rsidR="00DE5F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DE5F56" w:rsidP="00DE5F56" w:rsidR="00DE5F56"/>
    <w:p w:rsidRDefault="00DE5F56" w:rsidP="00DE5F56" w:rsidR="00DE5F56"/>
    <w:p w:rsidRDefault="00DE5F56" w:rsidP="00DE5F56" w:rsidR="00DE5F56"/>
    <w:p w:rsidRDefault="00DE5F56" w:rsidP="00DE5F56" w:rsidR="00DE5F56"/>
    <w:p w:rsidRDefault="00DE5F56" w:rsidP="00DE5F56" w:rsidR="00DE5F56"/>
    <w:p w:rsidRDefault="00DE5F56" w:rsidP="00DE5F56" w:rsidR="00DE5F56"/>
    <w:p w:rsidRDefault="00DE5F56" w:rsidP="00DE5F56" w:rsidR="00DE5F56"/>
    <w:p w:rsidRDefault="00DE5F56" w:rsidP="00DE5F56" w:rsidR="00DE5F56"/>
    <w:p w:rsidRDefault="00DE5F56" w:rsidP="00DE5F56" w:rsidR="00DE5F56"/>
    <w:p w:rsidRDefault="00DE5F56" w:rsidP="00DE5F56" w:rsidR="00DE5F56"/>
    <w:p w:rsidRDefault="00DE5F56" w:rsidP="00DE5F56" w:rsidR="00DE5F56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BAB" w:rsidP="00DE5F56" w:rsidR="00660BAB">
      <w:r>
        <w:separator/>
      </w:r>
    </w:p>
  </w:endnote>
  <w:endnote w:id="0" w:type="continuationSeparator">
    <w:p w:rsidRDefault="00660BAB" w:rsidP="00DE5F56" w:rsidR="00660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BAB" w:rsidP="00DE5F56" w:rsidR="00660BAB">
      <w:r>
        <w:separator/>
      </w:r>
    </w:p>
  </w:footnote>
  <w:footnote w:id="0" w:type="continuationSeparator">
    <w:p w:rsidRDefault="00660BAB" w:rsidP="00DE5F56" w:rsidR="00660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BAB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2269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</w:t>
    </w:r>
    <w:r w:rsidR="00DE5F56">
      <w:rPr>
        <w:szCs w:val="24"/>
      </w:rPr>
      <w:t>31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BAB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St-3</w:t>
    </w:r>
    <w:r w:rsidR="00DE5F56">
      <w:rPr>
        <w:szCs w:val="24"/>
      </w:rPr>
      <w:t>31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3476"/>
    <w:rsid w:val="00143476"/>
    <w:rsid w:val="004F5027"/>
    <w:rsid w:val="00660BAB"/>
    <w:rsid w:val="00C22698"/>
    <w:rsid w:val="00DE5F5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F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5F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5F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F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F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5F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5F5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6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26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26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26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F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5F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E5F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F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F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5F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5F5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6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26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26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26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"PAZINKA" PAZIN, Pazin</izvorni_sadrzaj>
    <derivirana_varijabla naziv="DomainObject.Predmet.ProtustrankaFormated_1">  NOGOMETNI KLUB "PAZINKA" PAZIN, Pazin</derivirana_varijabla>
  </DomainObject.Predmet.ProtustrankaFormated>
  <DomainObject.Predmet.ProtustrankaFormatedOIB>
    <izvorni_sadrzaj>  NOGOMETNI KLUB "PAZINKA" PAZIN, Pazin, OIB 01818961222</izvorni_sadrzaj>
    <derivirana_varijabla naziv="DomainObject.Predmet.ProtustrankaFormatedOIB_1">  NOGOMETNI KLUB "PAZINKA" PAZIN, Pazin, OIB 01818961222</derivirana_varijabla>
  </DomainObject.Predmet.ProtustrankaFormatedOIB>
  <DomainObject.Predmet.ProtustrankaFormatedWithAdress>
    <izvorni_sadrzaj> NOGOMETNI KLUB "PAZINKA" PAZIN, Pazin, Šetalište Pazinske gimnazije 7, 52000 Pazin</izvorni_sadrzaj>
    <derivirana_varijabla naziv="DomainObject.Predmet.ProtustrankaFormatedWithAdress_1"> NOGOMETNI KLUB "PAZINKA" PAZIN, Pazin, Šetalište Pazinske gimnazije 7, 52000 Pazin</derivirana_varijabla>
  </DomainObject.Predmet.ProtustrankaFormatedWithAdress>
  <DomainObject.Predmet.ProtustrankaFormatedWithAdressOIB>
    <izvorni_sadrzaj> NOGOMETNI KLUB "PAZINKA" PAZIN, Pazin, OIB 01818961222, Šetalište Pazinske gimnazije 7, 52000 Pazin</izvorni_sadrzaj>
    <derivirana_varijabla naziv="DomainObject.Predmet.ProtustrankaFormatedWithAdressOIB_1"> NOGOMETNI KLUB "PAZINKA" PAZIN, Pazin, OIB 01818961222, Šetalište Pazinske gimnazije 7, 52000 Pazin</derivirana_varijabla>
  </DomainObject.Predmet.ProtustrankaFormatedWithAdressOIB>
  <DomainObject.Predmet.ProtustrankaWithAdress>
    <izvorni_sadrzaj>NOGOMETNI KLUB "PAZINKA" PAZIN, Pazin Šetalište Pazinske gimnazije 7, 52000 Pazin</izvorni_sadrzaj>
    <derivirana_varijabla naziv="DomainObject.Predmet.ProtustrankaWithAdress_1">NOGOMETNI KLUB "PAZINKA" PAZIN, Pazin Šetalište Pazinske gimnazije 7, 52000 Pazin</derivirana_varijabla>
  </DomainObject.Predmet.ProtustrankaWithAdress>
  <DomainObject.Predmet.ProtustrankaWithAdressOIB>
    <izvorni_sadrzaj>NOGOMETNI KLUB "PAZINKA" PAZIN, Pazin, OIB 01818961222, Šetalište Pazinske gimnazije 7, 52000 Pazin</izvorni_sadrzaj>
    <derivirana_varijabla naziv="DomainObject.Predmet.ProtustrankaWithAdressOIB_1">NOGOMETNI KLUB "PAZINKA" PAZIN, Pazin, OIB 01818961222, Šetalište Pazinske gimnazije 7, 52000 Pazin</derivirana_varijabla>
  </DomainObject.Predmet.ProtustrankaWithAdressOIB>
  <DomainObject.Predmet.ProtustrankaNazivFormated>
    <izvorni_sadrzaj>NOGOMETNI KLUB "PAZINKA" PAZIN, Pazin</izvorni_sadrzaj>
    <derivirana_varijabla naziv="DomainObject.Predmet.ProtustrankaNazivFormated_1">NOGOMETNI KLUB "PAZINKA" PAZIN, Pazin</derivirana_varijabla>
  </DomainObject.Predmet.ProtustrankaNazivFormated>
  <DomainObject.Predmet.ProtustrankaNazivFormatedOIB>
    <izvorni_sadrzaj>NOGOMETNI KLUB "PAZINKA" PAZIN, Pazin, OIB 01818961222</izvorni_sadrzaj>
    <derivirana_varijabla naziv="DomainObject.Predmet.ProtustrankaNazivFormatedOIB_1">NOGOMETNI KLUB "PAZINKA" PAZIN, Pazin, OIB 01818961222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131095.78</izvorni_sadrzaj>
    <derivirana_varijabla naziv="DomainObject.Predmet.TrenutnaVrijednost_1">131095.78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NOGOMETNI KLUB "PAZINKA" PAZIN, Pazin</item>
    </izvorni_sadrzaj>
    <derivirana_varijabla naziv="DomainObject.Predmet.ProtuStrankaListFormated_1">
      <item>NOGOMETNI KLUB "PAZINKA" PAZIN, Pazin</item>
    </derivirana_varijabla>
  </DomainObject.Predmet.ProtuStrankaListFormated>
  <DomainObject.Predmet.ProtuStrankaListFormatedOIB>
    <izvorni_sadrzaj>
      <item>NOGOMETNI KLUB "PAZINKA" PAZIN, Pazin, OIB 01818961222</item>
    </izvorni_sadrzaj>
    <derivirana_varijabla naziv="DomainObject.Predmet.ProtuStrankaListFormatedOIB_1">
      <item>NOGOMETNI KLUB "PAZINKA" PAZIN, Pazin, OIB 01818961222</item>
    </derivirana_varijabla>
  </DomainObject.Predmet.ProtuStrankaListFormatedOIB>
  <DomainObject.Predmet.ProtuStrankaListFormatedWithAdress>
    <izvorni_sadrzaj>
      <item>NOGOMETNI KLUB "PAZINKA" PAZIN, Pazin, Šetalište Pazinske gimnazije 7, 52000 Pazin</item>
    </izvorni_sadrzaj>
    <derivirana_varijabla naziv="DomainObject.Predmet.ProtuStrankaListFormatedWithAdress_1">
      <item>NOGOMETNI KLUB "PAZINKA" PAZIN, Pazin, Šetalište Pazinske gimnazije 7, 52000 Pazin</item>
    </derivirana_varijabla>
  </DomainObject.Predmet.ProtuStrankaListFormatedWithAdress>
  <DomainObject.Predmet.ProtuStrankaListFormatedWithAdressOIB>
    <izvorni_sadrzaj>
      <item>NOGOMETNI KLUB "PAZINKA" PAZIN, Pazin, OIB 01818961222, Šetalište Pazinske gimnazije 7, 52000 Pazin</item>
    </izvorni_sadrzaj>
    <derivirana_varijabla naziv="DomainObject.Predmet.ProtuStrankaListFormatedWithAdressOIB_1">
      <item>NOGOMETNI KLUB "PAZINKA" PAZIN, Pazin, OIB 01818961222, Šetalište Pazinske gimnazije 7, 52000 Pazin</item>
    </derivirana_varijabla>
  </DomainObject.Predmet.ProtuStrankaListFormatedWithAdressOIB>
  <DomainObject.Predmet.ProtuStrankaListNazivFormated>
    <izvorni_sadrzaj>
      <item>NOGOMETNI KLUB "PAZINKA" PAZIN, Pazin</item>
    </izvorni_sadrzaj>
    <derivirana_varijabla naziv="DomainObject.Predmet.ProtuStrankaListNazivFormated_1">
      <item>NOGOMETNI KLUB "PAZINKA" PAZIN, Pazin</item>
    </derivirana_varijabla>
  </DomainObject.Predmet.ProtuStrankaListNazivFormated>
  <DomainObject.Predmet.ProtuStrankaListNazivFormatedOIB>
    <izvorni_sadrzaj>
      <item>NOGOMETNI KLUB "PAZINKA" PAZIN, Pazin, OIB 01818961222</item>
    </izvorni_sadrzaj>
    <derivirana_varijabla naziv="DomainObject.Predmet.ProtuStrankaListNazivFormatedOIB_1">
      <item>NOGOMETNI KLUB "PAZINKA" PAZIN, Pazin, OIB 01818961222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NOGOMETNI KLUB "PAZINKA" PAZIN, Pazin</izvorni_sadrzaj>
    <derivirana_varijabla naziv="DomainObject.Predmet.ProtustrankaIDrugi_1">NOGOMETNI KLUB "PAZINKA" PAZIN,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NOGOMETNI KLUB "PAZINKA" PAZIN, Pazin, OIB 01818961222, Šetalište Pazinske gimnazije 7, 52000 Pazin</izvorni_sadrzaj>
    <derivirana_varijabla naziv="DomainObject.Predmet.ProtustrankaIDrugiAdressOIB_1">NOGOMETNI KLUB "PAZINKA" PAZIN, Pazin, OIB 01818961222, Šetalište Pazinske gimnazije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NOGOMETNI KLUB "PAZINKA" PAZIN, Pazin</item>
    </izvorni_sadrzaj>
    <derivirana_varijabla naziv="DomainObject.Predmet.SudioniciListNaziv_1">
      <item>FINANCIJSKA AGENCIJA, RC RIJEKA, PODRUŽNICA PULA, PULA</item>
      <item>NOGOMETNI KLUB "PAZINKA" PAZIN,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NOGOMETNI KLUB "PAZINKA" PAZIN, Pazin, OIB 01818961222, Šetalište Pazinske gimnazije 7,52000 Pazin</item>
    </izvorni_sadrzaj>
    <derivirana_varijabla naziv="DomainObject.Predmet.SudioniciListAdressOIB_1">
      <item>FINANCIJSKA AGENCIJA, RC RIJEKA, PODRUŽNICA PULA, PULA, OIB 85821130368, Giardini 5,52100 Pula</item>
      <item>NOGOMETNI KLUB "PAZINKA" PAZIN, Pazin, OIB 01818961222, Šetalište Pazinske gimnazije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01818961222</item>
    </izvorni_sadrzaj>
    <derivirana_varijabla naziv="DomainObject.Predmet.SudioniciListNazivOIB_1">
      <item>, OIB 85821130368</item>
      <item>, OIB 01818961222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3762</properties:Characters>
  <properties:Lines>95</properties:Lines>
  <properties:Paragraphs>29</properties:Paragraphs>
  <properties:TotalTime>8</properties:TotalTime>
  <properties:ScaleCrop>false</properties:ScaleCrop>
  <properties:LinksUpToDate>false</properties:LinksUpToDate>
  <properties:CharactersWithSpaces>4464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2016-04-18T11:20:00Z</dcterms:created>
  <dc:creator>Mihaela Kaligari</dc:creator>
  <dc:description/>
  <cp:keywords/>
  <cp:lastModifiedBy>Jasmina Matika</cp:lastModifiedBy>
  <dcterms:modified xmlns:xsi="http://www.w3.org/2001/XMLSchema-instance" xsi:type="dcterms:W3CDTF">2016-04-20T08:08:00Z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