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01fa5" w14:paraId="e301fa5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AC1E2F">
        <w:t>46</w:t>
      </w:r>
      <w:r w:rsidR="00BC6BB9">
        <w:t>7</w:t>
      </w:r>
      <w:r w:rsidR="00946625">
        <w:t>/16-</w:t>
      </w:r>
      <w:r w:rsidR="00AC1E2F">
        <w:t>10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690C56">
        <w:t>NISKOGRADNJA ZADAR d.o.o., Zadar, Liburnska obala 6,</w:t>
      </w:r>
      <w:r w:rsidR="00690C56" w:rsidRPr="004F2916">
        <w:t xml:space="preserve"> OIB: </w:t>
      </w:r>
      <w:r w:rsidR="00690C56">
        <w:t>64583499153</w:t>
      </w:r>
      <w:r w:rsidRPr="00EF7C9A">
        <w:t xml:space="preserve">, dana </w:t>
      </w:r>
      <w:r w:rsidR="00AC1E2F">
        <w:t>21</w:t>
      </w:r>
      <w:r w:rsidR="00946625">
        <w:t xml:space="preserve">. </w:t>
      </w:r>
      <w:r w:rsidR="003C4494">
        <w:t>travnja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E86E81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170940">
        <w:t xml:space="preserve"> </w:t>
      </w:r>
      <w:r w:rsidR="00540342" w:rsidRPr="00BD0221">
        <w:t>Edvin Šimunov iz Zadra, Poljanska 9, (OIB 681</w:t>
      </w:r>
      <w:r w:rsidR="00540342">
        <w:t xml:space="preserve">67380523, osobna iskaznica broj </w:t>
      </w:r>
      <w:r w:rsidR="00540342" w:rsidRPr="00BD0221">
        <w:t>101201010, izdana od PU Zadarske, datum rođenja 20.02.1960.)</w:t>
      </w:r>
      <w:r w:rsidR="004A549D" w:rsidRPr="004C59EF">
        <w:t xml:space="preserve">,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690C56">
        <w:t>NISKOGRADNJA ZADAR d.o.o., Zadar, Liburnska obala 6,</w:t>
      </w:r>
      <w:r w:rsidR="00690C56" w:rsidRPr="004F2916">
        <w:t xml:space="preserve"> OIB: </w:t>
      </w:r>
      <w:r w:rsidR="00690C56">
        <w:t>64583499153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690C56">
        <w:t>NISKOGRADNJA ZADAR d.o.o., Zadar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nije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</w:t>
      </w:r>
      <w:r w:rsidR="00AC1E2F">
        <w:t xml:space="preserve"> da li postoje uvjeti za otvaranje stečajnog postupka i</w:t>
      </w:r>
      <w:r w:rsidR="0038536A" w:rsidRPr="003039D7">
        <w:t xml:space="preserve">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AC1E2F">
        <w:t>21</w:t>
      </w:r>
      <w:r w:rsidR="003C4494">
        <w:t>. travnja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5B38C3" w:rsidP="00AC1E2F" w:rsidR="005B38C3">
      <w:pPr>
        <w:jc w:val="right"/>
      </w:pPr>
      <w:r>
        <w:t>S</w:t>
      </w:r>
      <w:r w:rsidRPr="002C500F">
        <w:t>u</w:t>
      </w:r>
      <w:r>
        <w:t>tkinja:</w:t>
      </w:r>
    </w:p>
    <w:p w:rsidRDefault="00AC1E2F" w:rsidP="00AC1E2F" w:rsidR="005B38C3" w:rsidRPr="00F60CD9">
      <w:pPr>
        <w:jc w:val="right"/>
      </w:pPr>
      <w:r>
        <w:t>Ardena Bajlo</w:t>
      </w:r>
    </w:p>
    <w:p w:rsidRDefault="005B38C3" w:rsidP="005B38C3" w:rsidR="005B38C3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3293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3D132F">
          <w:t>46</w:t>
        </w:r>
        <w:r w:rsidR="00BC6BB9">
          <w:t>7</w:t>
        </w:r>
        <w:r w:rsidR="00034AAA">
          <w:t>/16-</w:t>
        </w:r>
        <w:r w:rsidR="003D132F">
          <w:t>10</w:t>
        </w:r>
      </w:p>
      <w:p w:rsidRDefault="00E12FEA" w:rsidP="009C0FF2" w:rsidR="00E12FEA" w:rsidRPr="00EF7C9A">
        <w:pPr>
          <w:jc w:val="right"/>
        </w:pPr>
      </w:p>
      <w:p w:rsidRDefault="00623293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7518"/>
    <w:rsid w:val="00026411"/>
    <w:rsid w:val="00034AAA"/>
    <w:rsid w:val="00077BD9"/>
    <w:rsid w:val="0008053D"/>
    <w:rsid w:val="000D4B36"/>
    <w:rsid w:val="000E0BB3"/>
    <w:rsid w:val="0013102B"/>
    <w:rsid w:val="00170940"/>
    <w:rsid w:val="0017371F"/>
    <w:rsid w:val="001840A0"/>
    <w:rsid w:val="001A363B"/>
    <w:rsid w:val="001C347E"/>
    <w:rsid w:val="0020672D"/>
    <w:rsid w:val="00226C47"/>
    <w:rsid w:val="00243782"/>
    <w:rsid w:val="00281BC7"/>
    <w:rsid w:val="002F591D"/>
    <w:rsid w:val="003024D4"/>
    <w:rsid w:val="003039D7"/>
    <w:rsid w:val="00323F63"/>
    <w:rsid w:val="00342BE6"/>
    <w:rsid w:val="00353A6D"/>
    <w:rsid w:val="00354F74"/>
    <w:rsid w:val="0038536A"/>
    <w:rsid w:val="003911EF"/>
    <w:rsid w:val="003C4494"/>
    <w:rsid w:val="003C6DA5"/>
    <w:rsid w:val="003D132F"/>
    <w:rsid w:val="00453E80"/>
    <w:rsid w:val="00474A81"/>
    <w:rsid w:val="004A1BFA"/>
    <w:rsid w:val="004A549D"/>
    <w:rsid w:val="004B768C"/>
    <w:rsid w:val="004F1515"/>
    <w:rsid w:val="00515656"/>
    <w:rsid w:val="00531CC9"/>
    <w:rsid w:val="00540342"/>
    <w:rsid w:val="00563127"/>
    <w:rsid w:val="005A2E2A"/>
    <w:rsid w:val="005B38C3"/>
    <w:rsid w:val="00623293"/>
    <w:rsid w:val="00665069"/>
    <w:rsid w:val="00690C56"/>
    <w:rsid w:val="006A6847"/>
    <w:rsid w:val="007002A2"/>
    <w:rsid w:val="007042E6"/>
    <w:rsid w:val="0074396A"/>
    <w:rsid w:val="00775B04"/>
    <w:rsid w:val="00786CD1"/>
    <w:rsid w:val="007B6657"/>
    <w:rsid w:val="007C75BF"/>
    <w:rsid w:val="007E01F3"/>
    <w:rsid w:val="007E1086"/>
    <w:rsid w:val="007F26FC"/>
    <w:rsid w:val="00842CEB"/>
    <w:rsid w:val="00881A15"/>
    <w:rsid w:val="008F03DE"/>
    <w:rsid w:val="008F3AD6"/>
    <w:rsid w:val="00932520"/>
    <w:rsid w:val="00946625"/>
    <w:rsid w:val="009B4456"/>
    <w:rsid w:val="009C0FF2"/>
    <w:rsid w:val="009F62F2"/>
    <w:rsid w:val="00A520DC"/>
    <w:rsid w:val="00A5292A"/>
    <w:rsid w:val="00AB08B3"/>
    <w:rsid w:val="00AC1E2F"/>
    <w:rsid w:val="00B310F0"/>
    <w:rsid w:val="00BA7CDC"/>
    <w:rsid w:val="00BB4F73"/>
    <w:rsid w:val="00BC6BB9"/>
    <w:rsid w:val="00BE6E59"/>
    <w:rsid w:val="00C02FA1"/>
    <w:rsid w:val="00C34253"/>
    <w:rsid w:val="00C85781"/>
    <w:rsid w:val="00C9120F"/>
    <w:rsid w:val="00E12FEA"/>
    <w:rsid w:val="00E86E81"/>
    <w:rsid w:val="00E86F87"/>
    <w:rsid w:val="00E9550E"/>
    <w:rsid w:val="00EB1A94"/>
    <w:rsid w:val="00EB3FAB"/>
    <w:rsid w:val="00EF7C9A"/>
    <w:rsid w:val="00F046B4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32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32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32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32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32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32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32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32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32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32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</izvorni_sadrzaj>
    <derivirana_varijabla naziv="DomainObject.Predmet.Broj_1">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St-467/2016</izvorni_sadrzaj>
    <derivirana_varijabla naziv="DomainObject.Predmet.OznakaBroj_1">St-467/2016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NISKOGRADNJA ZADAR d.o.o. za građevinarstvo</izvorni_sadrzaj>
    <derivirana_varijabla naziv="DomainObject.Predmet.ProtustrankaFormated_1">  NISKOGRADNJA ZADAR d.o.o. za građevinarstvo</derivirana_varijabla>
  </DomainObject.Predmet.ProtustrankaFormated>
  <DomainObject.Predmet.ProtustrankaFormatedOIB>
    <izvorni_sadrzaj>  NISKOGRADNJA ZADAR d.o.o. za građevinarstvo, OIB 64583499153</izvorni_sadrzaj>
    <derivirana_varijabla naziv="DomainObject.Predmet.ProtustrankaFormatedOIB_1">  NISKOGRADNJA ZADAR d.o.o. za građevinarstvo, OIB 64583499153</derivirana_varijabla>
  </DomainObject.Predmet.ProtustrankaFormatedOIB>
  <DomainObject.Predmet.ProtustrankaFormatedWithAdress>
    <izvorni_sadrzaj> NISKOGRADNJA ZADAR d.o.o. za građevinarstvo, Liburnska obala 6, 23000 Zadar</izvorni_sadrzaj>
    <derivirana_varijabla naziv="DomainObject.Predmet.ProtustrankaFormatedWithAdress_1"> NISKOGRADNJA ZADAR d.o.o. za građevinarstvo, Liburnska obala 6, 23000 Zadar</derivirana_varijabla>
  </DomainObject.Predmet.ProtustrankaFormatedWithAdress>
  <DomainObject.Predmet.ProtustrankaFormatedWithAdressOIB>
    <izvorni_sadrzaj> NISKOGRADNJA ZADAR d.o.o. za građevinarstvo, OIB 64583499153, Liburnska obala 6, 23000 Zadar</izvorni_sadrzaj>
    <derivirana_varijabla naziv="DomainObject.Predmet.ProtustrankaFormatedWithAdressOIB_1"> NISKOGRADNJA ZADAR d.o.o. za građevinarstvo, OIB 64583499153, Liburnska obala 6, 23000 Zadar</derivirana_varijabla>
  </DomainObject.Predmet.ProtustrankaFormatedWithAdressOIB>
  <DomainObject.Predmet.ProtustrankaWithAdress>
    <izvorni_sadrzaj>NISKOGRADNJA ZADAR d.o.o. za građevinarstvo Liburnska obala 6, 23000 Zadar</izvorni_sadrzaj>
    <derivirana_varijabla naziv="DomainObject.Predmet.ProtustrankaWithAdress_1">NISKOGRADNJA ZADAR d.o.o. za građevinarstvo Liburnska obala 6, 23000 Zadar</derivirana_varijabla>
  </DomainObject.Predmet.ProtustrankaWithAdress>
  <DomainObject.Predmet.ProtustrankaWithAdressOIB>
    <izvorni_sadrzaj>NISKOGRADNJA ZADAR d.o.o. za građevinarstvo, OIB 64583499153, Liburnska obala 6, 23000 Zadar</izvorni_sadrzaj>
    <derivirana_varijabla naziv="DomainObject.Predmet.ProtustrankaWithAdressOIB_1">NISKOGRADNJA ZADAR d.o.o. za građevinarstvo, OIB 64583499153, Liburnska obala 6, 23000 Zadar</derivirana_varijabla>
  </DomainObject.Predmet.ProtustrankaWithAdressOIB>
  <DomainObject.Predmet.ProtustrankaNazivFormated>
    <izvorni_sadrzaj>NISKOGRADNJA ZADAR d.o.o. za građevinarstvo</izvorni_sadrzaj>
    <derivirana_varijabla naziv="DomainObject.Predmet.ProtustrankaNazivFormated_1">NISKOGRADNJA ZADAR d.o.o. za građevinarstvo</derivirana_varijabla>
  </DomainObject.Predmet.ProtustrankaNazivFormated>
  <DomainObject.Predmet.ProtustrankaNazivFormatedOIB>
    <izvorni_sadrzaj>NISKOGRADNJA ZADAR d.o.o. za građevinarstvo, OIB 64583499153</izvorni_sadrzaj>
    <derivirana_varijabla naziv="DomainObject.Predmet.ProtustrankaNazivFormatedOIB_1">NISKOGRADNJA ZADAR d.o.o. za građevinarstvo, OIB 64583499153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774056.41</izvorni_sadrzaj>
    <derivirana_varijabla naziv="DomainObject.Predmet.TrenutnaVrijednost_1">774056.41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NISKOGRADNJA ZADAR d.o.o. za građevinarstvo</item>
    </izvorni_sadrzaj>
    <derivirana_varijabla naziv="DomainObject.Predmet.ProtuStrankaListFormated_1">
      <item>NISKOGRADNJA ZADAR d.o.o. za građevinarstvo</item>
    </derivirana_varijabla>
  </DomainObject.Predmet.ProtuStrankaListFormated>
  <DomainObject.Predmet.ProtuStrankaListFormatedOIB>
    <izvorni_sadrzaj>
      <item>NISKOGRADNJA ZADAR d.o.o. za građevinarstvo, OIB 64583499153</item>
    </izvorni_sadrzaj>
    <derivirana_varijabla naziv="DomainObject.Predmet.ProtuStrankaListFormatedOIB_1">
      <item>NISKOGRADNJA ZADAR d.o.o. za građevinarstvo, OIB 64583499153</item>
    </derivirana_varijabla>
  </DomainObject.Predmet.ProtuStrankaListFormatedOIB>
  <DomainObject.Predmet.ProtuStrankaListFormatedWithAdress>
    <izvorni_sadrzaj>
      <item>NISKOGRADNJA ZADAR d.o.o. za građevinarstvo, Liburnska obala 6, 23000 Zadar</item>
    </izvorni_sadrzaj>
    <derivirana_varijabla naziv="DomainObject.Predmet.ProtuStrankaListFormatedWithAdress_1">
      <item>NISKOGRADNJA ZADAR d.o.o. za građevinarstvo, Liburnska obala 6, 23000 Zadar</item>
    </derivirana_varijabla>
  </DomainObject.Predmet.ProtuStrankaListFormatedWithAdress>
  <DomainObject.Predmet.ProtuStrankaListFormatedWithAdressOIB>
    <izvorni_sadrzaj>
      <item>NISKOGRADNJA ZADAR d.o.o. za građevinarstvo, OIB 64583499153, Liburnska obala 6, 23000 Zadar</item>
    </izvorni_sadrzaj>
    <derivirana_varijabla naziv="DomainObject.Predmet.ProtuStrankaListFormatedWithAdressOIB_1">
      <item>NISKOGRADNJA ZADAR d.o.o. za građevinarstvo, OIB 64583499153, Liburnska obala 6, 23000 Zadar</item>
    </derivirana_varijabla>
  </DomainObject.Predmet.ProtuStrankaListFormatedWithAdressOIB>
  <DomainObject.Predmet.ProtuStrankaListNazivFormated>
    <izvorni_sadrzaj>
      <item>NISKOGRADNJA ZADAR d.o.o. za građevinarstvo</item>
    </izvorni_sadrzaj>
    <derivirana_varijabla naziv="DomainObject.Predmet.ProtuStrankaListNazivFormated_1">
      <item>NISKOGRADNJA ZADAR d.o.o. za građevinarstvo</item>
    </derivirana_varijabla>
  </DomainObject.Predmet.ProtuStrankaListNazivFormated>
  <DomainObject.Predmet.ProtuStrankaListNazivFormatedOIB>
    <izvorni_sadrzaj>
      <item>NISKOGRADNJA ZADAR d.o.o. za građevinarstvo, OIB 64583499153</item>
    </izvorni_sadrzaj>
    <derivirana_varijabla naziv="DomainObject.Predmet.ProtuStrankaListNazivFormatedOIB_1">
      <item>NISKOGRADNJA ZADAR d.o.o. za građevinarstvo, OIB 64583499153</item>
    </derivirana_varijabla>
  </DomainObject.Predmet.ProtuStrankaListNazivFormatedOIB>
  <DomainObject.Predmet.OstaliListFormated>
    <izvorni_sadrzaj>
      <item>Violeta Knežević</item>
    </izvorni_sadrzaj>
    <derivirana_varijabla naziv="DomainObject.Predmet.OstaliListFormated_1">
      <item>Violeta Knežević</item>
    </derivirana_varijabla>
  </DomainObject.Predmet.OstaliListFormated>
  <DomainObject.Predmet.OstaliListFormatedOIB>
    <izvorni_sadrzaj>
      <item>Violeta Knežević, OIB 33899812309</item>
    </izvorni_sadrzaj>
    <derivirana_varijabla naziv="DomainObject.Predmet.OstaliListFormatedOIB_1">
      <item>Violeta Knežević, OIB 33899812309</item>
    </derivirana_varijabla>
  </DomainObject.Predmet.OstaliListFormatedOIB>
  <DomainObject.Predmet.OstaliListFormatedWithAdress>
    <izvorni_sadrzaj>
      <item>Violeta Knežević, Benka Benkovića 1d, 23000 Zadar</item>
    </izvorni_sadrzaj>
    <derivirana_varijabla naziv="DomainObject.Predmet.OstaliListFormatedWithAdress_1">
      <item>Violeta Knežević, Benka Benkovića 1d, 23000 Zadar</item>
    </derivirana_varijabla>
  </DomainObject.Predmet.OstaliListFormatedWithAdress>
  <DomainObject.Predmet.OstaliListFormatedWithAdressOIB>
    <izvorni_sadrzaj>
      <item>Violeta Knežević, OIB 33899812309, Benka Benkovića 1d, 23000 Zadar</item>
    </izvorni_sadrzaj>
    <derivirana_varijabla naziv="DomainObject.Predmet.OstaliListFormatedWithAdressOIB_1">
      <item>Violeta Knežević, OIB 33899812309, Benka Benkovića 1d, 23000 Zadar</item>
    </derivirana_varijabla>
  </DomainObject.Predmet.OstaliListFormatedWithAdressOIB>
  <DomainObject.Predmet.OstaliListNazivFormated>
    <izvorni_sadrzaj>
      <item>Violeta Knežević</item>
    </izvorni_sadrzaj>
    <derivirana_varijabla naziv="DomainObject.Predmet.OstaliListNazivFormated_1">
      <item>Violeta Knežević</item>
    </derivirana_varijabla>
  </DomainObject.Predmet.OstaliListNazivFormated>
  <DomainObject.Predmet.OstaliListNazivFormatedOIB>
    <izvorni_sadrzaj>
      <item>Violeta Knežević, OIB 33899812309</item>
    </izvorni_sadrzaj>
    <derivirana_varijabla naziv="DomainObject.Predmet.OstaliListNazivFormatedOIB_1">
      <item>Violeta Knežević, OIB 33899812309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NISKOGRADNJA ZADAR d.o.o. za građevinarstvo</izvorni_sadrzaj>
    <derivirana_varijabla naziv="DomainObject.Predmet.ProtustrankaIDrugi_1">NISKOGRADNJA ZADAR d.o.o. za građevinarstvo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NISKOGRADNJA ZADAR d.o.o. za građevinarstvo, OIB 64583499153, Liburnska obala 6, 23000 Zadar</izvorni_sadrzaj>
    <derivirana_varijabla naziv="DomainObject.Predmet.ProtustrankaIDrugiAdressOIB_1">NISKOGRADNJA ZADAR d.o.o. za građevinarstvo, OIB 64583499153, Liburnska obala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NISKOGRADNJA ZADAR d.o.o. za građevinarstvo</item>
      <item>Violeta Knežević</item>
    </izvorni_sadrzaj>
    <derivirana_varijabla naziv="DomainObject.Predmet.SudioniciListNaziv_1">
      <item>FINA</item>
      <item>NISKOGRADNJA ZADAR d.o.o. za građevinarstvo</item>
      <item>Violeta Knežević</item>
    </derivirana_varijabla>
  </DomainObject.Predmet.SudioniciListNaziv>
  <DomainObject.Predmet.SudioniciListAdressOIB>
    <izvorni_sadrzaj>
      <item>FINA, OIB 85821130368</item>
      <item>NISKOGRADNJA ZADAR d.o.o. za građevinarstvo, OIB 64583499153, Liburnska obala 6,23000 Zadar</item>
      <item>Violeta Knežević, OIB 33899812309, Benka Benkovića 1d,23000 Zadar</item>
    </izvorni_sadrzaj>
    <derivirana_varijabla naziv="DomainObject.Predmet.SudioniciListAdressOIB_1">
      <item>FINA, OIB 85821130368</item>
      <item>NISKOGRADNJA ZADAR d.o.o. za građevinarstvo, OIB 64583499153, Liburnska obala 6,23000 Zadar</item>
      <item>Violeta Knežević, OIB 33899812309, Benka Benkovića 1d,23000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64583499153</item>
      <item>, OIB 33899812309</item>
    </izvorni_sadrzaj>
    <derivirana_varijabla naziv="DomainObject.Predmet.SudioniciListNazivOIB_1">
      <item>, OIB 85821130368</item>
      <item>, OIB 64583499153</item>
      <item>, OIB 33899812309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345</properties:Words>
  <properties:Characters>1829</properties:Characters>
  <properties:Lines>64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2016-04-21T06:21:00Z</dcterms:created>
  <dc:creator>Ardena Bajlo</dc:creator>
  <cp:lastModifiedBy>wsadmin</cp:lastModifiedBy>
  <cp:lastPrinted>2016-04-21T06:19:00Z</cp:lastPrinted>
  <dcterms:modified xmlns:xsi="http://www.w3.org/2001/XMLSchema-instance" xsi:type="dcterms:W3CDTF">2016-04-22T06:16:00Z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