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913d" w14:paraId="cb4913d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</w:t>
      </w:r>
      <w:r w:rsidR="005C4EFA">
        <w:t>zahtjeva Financijske agencije, OIB: 85821130368, Regionalni centar Osijek, Osijek, L. Jagera 3, za provedbu skraćenog stečajnog postupka nad stečajnim dužnikom ZVJEZDANE STAZE jednostavno društvo s ograničenom odgovornošću za prijevoz i usluge, MBS: 030147281, OIB: 34185510281, Osijek, Sjenjak 75</w:t>
      </w:r>
      <w:r w:rsidR="00FB1F31">
        <w:t xml:space="preserve">, </w:t>
      </w:r>
      <w:r w:rsidR="005C4EFA">
        <w:t>13. srpnja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F23B7">
        <w:t>ZVJEZDANE STAZE jednostavno društvo s ograničenom odgovornošću za prijevoz i usluge, MBS: 030147281, OIB: 34185510281, Osijek, Sjenjak 75.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B16191" w:rsidR="0057324F" w:rsidRPr="000F23B7">
      <w:pPr>
        <w:ind w:firstLine="708"/>
        <w:jc w:val="both"/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0F23B7">
        <w:t>Jelena Kordić,</w:t>
      </w:r>
      <w:r w:rsidR="000F23B7" w:rsidRPr="000F23B7">
        <w:t xml:space="preserve"> </w:t>
      </w:r>
      <w:r w:rsidR="000F23B7">
        <w:t>OIB: 78573539971, Višnjevac, E. Kvaternika 44A.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0F23B7">
        <w:t>ZVJEZDANE STAZE jednostavno društvo s ograničenom odgovornošću za prijevoz i usluge, MBS: 030147281, OIB: 34185510281, Osijek, Sjenjak 75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0F23B7">
        <w:rPr>
          <w:bCs/>
        </w:rPr>
        <w:t>10. svibnja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0F23B7">
        <w:rPr>
          <w:bCs/>
        </w:rPr>
        <w:t>20</w:t>
      </w:r>
      <w:r w:rsidR="008D2B87">
        <w:rPr>
          <w:bCs/>
        </w:rPr>
        <w:t>01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0F23B7">
        <w:rPr>
          <w:bCs/>
        </w:rPr>
        <w:t>9. svibnja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0F23B7">
        <w:t>ZVJEZDANE STAZE jednostavno društvo s ograničenom odgovornošću za prijevoz i usluge, MBS: 030147281, OIB: 34185510281, Osijek, Sjenjak 75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F23B7">
        <w:t>24</w:t>
      </w:r>
      <w:r w:rsidR="00FB1F31">
        <w:t xml:space="preserve">. </w:t>
      </w:r>
      <w:r w:rsidR="000F23B7">
        <w:t>svibn</w:t>
      </w:r>
      <w:r w:rsidR="00542DDC">
        <w:t>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0F23B7">
        <w:t>851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F23B7">
        <w:t>13</w:t>
      </w:r>
      <w:r w:rsidRPr="00EC08F5">
        <w:t>.</w:t>
      </w:r>
      <w:r>
        <w:t xml:space="preserve"> </w:t>
      </w:r>
      <w:r w:rsidR="000E50A5">
        <w:t>s</w:t>
      </w:r>
      <w:r w:rsidR="000F23B7">
        <w:t>rpnj</w:t>
      </w:r>
      <w:r w:rsidR="000E50A5">
        <w:t>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F23B7">
        <w:t>3. kolovoza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ADF" w:rsidP="005C2CD1" w:rsidR="001C7ADF">
      <w:r>
        <w:separator/>
      </w:r>
    </w:p>
  </w:endnote>
  <w:endnote w:id="0" w:type="continuationSeparator">
    <w:p w:rsidRDefault="001C7ADF" w:rsidP="005C2CD1" w:rsidR="001C7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ADF" w:rsidP="005C2CD1" w:rsidR="001C7ADF">
      <w:r>
        <w:separator/>
      </w:r>
    </w:p>
  </w:footnote>
  <w:footnote w:id="0" w:type="continuationSeparator">
    <w:p w:rsidRDefault="001C7ADF" w:rsidP="005C2CD1" w:rsidR="001C7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069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0F23B7">
      <w:t>851</w:t>
    </w:r>
    <w:r>
      <w:t>/2018-6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F23B7">
      <w:t>851</w:t>
    </w:r>
    <w:r w:rsidR="00D5624A"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23B7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ADF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C4EFA"/>
    <w:rsid w:val="005D2A79"/>
    <w:rsid w:val="005D3708"/>
    <w:rsid w:val="005D7EC1"/>
    <w:rsid w:val="005E0CFB"/>
    <w:rsid w:val="00601B26"/>
    <w:rsid w:val="0061075F"/>
    <w:rsid w:val="00613D0A"/>
    <w:rsid w:val="0062224E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A07CA2"/>
    <w:rsid w:val="00A120A8"/>
    <w:rsid w:val="00A247C1"/>
    <w:rsid w:val="00A405B5"/>
    <w:rsid w:val="00A42669"/>
    <w:rsid w:val="00A46436"/>
    <w:rsid w:val="00A57AB7"/>
    <w:rsid w:val="00A63069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6191"/>
    <w:rsid w:val="00B17061"/>
    <w:rsid w:val="00B17326"/>
    <w:rsid w:val="00B24B41"/>
    <w:rsid w:val="00B3448E"/>
    <w:rsid w:val="00B648EB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St-851/2018</izvorni_sadrzaj>
    <derivirana_varijabla naziv="DomainObject.Predmet.OznakaBroj_1">St-851/2018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ZVJEZDANE STAZE jednostavno društvo s ograničenom odgovornošću za prijevoz i usluge</izvorni_sadrzaj>
    <derivirana_varijabla naziv="DomainObject.Predmet.ProtustrankaFormated_1">  ZVJEZDANE STAZE jednostavno društvo s ograničenom odgovornošću za prijevoz i usluge</derivirana_varijabla>
  </DomainObject.Predmet.ProtustrankaFormated>
  <DomainObject.Predmet.ProtustrankaFormatedOIB>
    <izvorni_sadrzaj>  ZVJEZDANE STAZE jednostavno društvo s ograničenom odgovornošću za prijevoz i usluge, OIB 34185510281</izvorni_sadrzaj>
    <derivirana_varijabla naziv="DomainObject.Predmet.ProtustrankaFormatedOIB_1">  ZVJEZDANE STAZE jednostavno društvo s ograničenom odgovornošću za prijevoz i usluge, OIB 34185510281</derivirana_varijabla>
  </DomainObject.Predmet.ProtustrankaFormatedOIB>
  <DomainObject.Predmet.ProtustrankaFormatedWithAdress>
    <izvorni_sadrzaj> ZVJEZDANE STAZE jednostavno društvo s ograničenom odgovornošću za prijevoz i usluge, Sjenjak 75, 31000 Osijek</izvorni_sadrzaj>
    <derivirana_varijabla naziv="DomainObject.Predmet.ProtustrankaFormatedWithAdress_1"> ZVJEZDANE STAZE jednostavno društvo s ograničenom odgovornošću za prijevoz i usluge, Sjenjak 75, 31000 Osijek</derivirana_varijabla>
  </DomainObject.Predmet.ProtustrankaFormatedWithAdress>
  <DomainObject.Predmet.ProtustrankaFormatedWithAdressOIB>
    <izvorni_sadrzaj> ZVJEZDANE STAZE jednostavno društvo s ograničenom odgovornošću za prijevoz i usluge, OIB 34185510281, Sjenjak 75, 31000 Osijek</izvorni_sadrzaj>
    <derivirana_varijabla naziv="DomainObject.Predmet.ProtustrankaFormatedWithAdressOIB_1"> ZVJEZDANE STAZE jednostavno društvo s ograničenom odgovornošću za prijevoz i usluge, OIB 34185510281, Sjenjak 75, 31000 Osijek</derivirana_varijabla>
  </DomainObject.Predmet.ProtustrankaFormatedWithAdressOIB>
  <DomainObject.Predmet.ProtustrankaWithAdress>
    <izvorni_sadrzaj>ZVJEZDANE STAZE jednostavno društvo s ograničenom odgovornošću za prijevoz i usluge Sjenjak 75, 31000 Osijek</izvorni_sadrzaj>
    <derivirana_varijabla naziv="DomainObject.Predmet.ProtustrankaWithAdress_1">ZVJEZDANE STAZE jednostavno društvo s ograničenom odgovornošću za prijevoz i usluge Sjenjak 75, 31000 Osijek</derivirana_varijabla>
  </DomainObject.Predmet.ProtustrankaWithAdress>
  <DomainObject.Predmet.ProtustrankaWithAdressOIB>
    <izvorni_sadrzaj>ZVJEZDANE STAZE jednostavno društvo s ograničenom odgovornošću za prijevoz i usluge, OIB 34185510281, Sjenjak 75, 31000 Osijek</izvorni_sadrzaj>
    <derivirana_varijabla naziv="DomainObject.Predmet.ProtustrankaWithAdressOIB_1">ZVJEZDANE STAZE jednostavno društvo s ograničenom odgovornošću za prijevoz i usluge, OIB 34185510281, Sjenjak 75, 31000 Osijek</derivirana_varijabla>
  </DomainObject.Predmet.ProtustrankaWithAdressOIB>
  <DomainObject.Predmet.ProtustrankaNazivFormated>
    <izvorni_sadrzaj>ZVJEZDANE STAZE jednostavno društvo s ograničenom odgovornošću za prijevoz i usluge</izvorni_sadrzaj>
    <derivirana_varijabla naziv="DomainObject.Predmet.ProtustrankaNazivFormated_1">ZVJEZDANE STAZE jednostavno društvo s ograničenom odgovornošću za prijevoz i usluge</derivirana_varijabla>
  </DomainObject.Predmet.ProtustrankaNazivFormated>
  <DomainObject.Predmet.ProtustrankaNazivFormatedOIB>
    <izvorni_sadrzaj>ZVJEZDANE STAZE jednostavno društvo s ograničenom odgovornošću za prijevoz i usluge, OIB 34185510281</izvorni_sadrzaj>
    <derivirana_varijabla naziv="DomainObject.Predmet.ProtustrankaNazivFormatedOIB_1">ZVJEZDANE STAZE jednostavno društvo s ograničenom odgovornošću za prijevoz i usluge, OIB 34185510281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ZVJEZDANE STAZE jednostavno društvo s ograničenom odgovornošću za prijevoz i usluge</item>
    </izvorni_sadrzaj>
    <derivirana_varijabla naziv="DomainObject.Predmet.ProtuStrankaListFormated_1">
      <item>ZVJEZDANE STAZE jednostavno društvo s ograničenom odgovornošću za prijevoz i usluge</item>
    </derivirana_varijabla>
  </DomainObject.Predmet.ProtuStrankaListFormated>
  <DomainObject.Predmet.ProtuStrankaListFormatedOIB>
    <izvorni_sadrzaj>
      <item>ZVJEZDANE STAZE jednostavno društvo s ograničenom odgovornošću za prijevoz i usluge, OIB 34185510281</item>
    </izvorni_sadrzaj>
    <derivirana_varijabla naziv="DomainObject.Predmet.ProtuStrankaListFormatedOIB_1">
      <item>ZVJEZDANE STAZE jednostavno društvo s ograničenom odgovornošću za prijevoz i usluge, OIB 34185510281</item>
    </derivirana_varijabla>
  </DomainObject.Predmet.ProtuStrankaListFormatedOIB>
  <DomainObject.Predmet.ProtuStrankaListFormatedWithAdress>
    <izvorni_sadrzaj>
      <item>ZVJEZDANE STAZE jednostavno društvo s ograničenom odgovornošću za prijevoz i usluge, Sjenjak 75, 31000 Osijek</item>
    </izvorni_sadrzaj>
    <derivirana_varijabla naziv="DomainObject.Predmet.ProtuStrankaListFormatedWithAdress_1">
      <item>ZVJEZDANE STAZE jednostavno društvo s ograničenom odgovornošću za prijevoz i usluge, Sjenjak 75, 31000 Osijek</item>
    </derivirana_varijabla>
  </DomainObject.Predmet.ProtuStrankaListFormatedWithAdress>
  <DomainObject.Predmet.ProtuStrankaListFormatedWithAdressOIB>
    <izvorni_sadrzaj>
      <item>ZVJEZDANE STAZE jednostavno društvo s ograničenom odgovornošću za prijevoz i usluge, OIB 34185510281, Sjenjak 75, 31000 Osijek</item>
    </izvorni_sadrzaj>
    <derivirana_varijabla naziv="DomainObject.Predmet.ProtuStrankaListFormatedWithAdressOIB_1">
      <item>ZVJEZDANE STAZE jednostavno društvo s ograničenom odgovornošću za prijevoz i usluge, OIB 34185510281, Sjenjak 75, 31000 Osijek</item>
    </derivirana_varijabla>
  </DomainObject.Predmet.ProtuStrankaListFormatedWithAdressOIB>
  <DomainObject.Predmet.ProtuStrankaListNazivFormated>
    <izvorni_sadrzaj>
      <item>ZVJEZDANE STAZE jednostavno društvo s ograničenom odgovornošću za prijevoz i usluge</item>
    </izvorni_sadrzaj>
    <derivirana_varijabla naziv="DomainObject.Predmet.ProtuStrankaListNazivFormated_1">
      <item>ZVJEZDANE STAZE jednostavno društvo s ograničenom odgovornošću za prijevoz i usluge</item>
    </derivirana_varijabla>
  </DomainObject.Predmet.ProtuStrankaListNazivFormated>
  <DomainObject.Predmet.ProtuStrankaListNazivFormatedOIB>
    <izvorni_sadrzaj>
      <item>ZVJEZDANE STAZE jednostavno društvo s ograničenom odgovornošću za prijevoz i usluge, OIB 34185510281</item>
    </izvorni_sadrzaj>
    <derivirana_varijabla naziv="DomainObject.Predmet.ProtuStrankaListNazivFormatedOIB_1">
      <item>ZVJEZDANE STAZE jednostavno društvo s ograničenom odgovornošću za prijevoz i usluge, OIB 34185510281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ZVJEZDANE STAZE jednostavno društvo s ograničenom odgovornošću za prijevoz i usluge</izvorni_sadrzaj>
    <derivirana_varijabla naziv="DomainObject.Predmet.ProtustrankaIDrugi_1">ZVJEZDANE STAZE jednostavno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ZVJEZDANE STAZE jednostavno društvo s ograničenom odgovornošću za prijevoz i usluge, OIB 34185510281, Sjenjak 75, 31000 Osijek</izvorni_sadrzaj>
    <derivirana_varijabla naziv="DomainObject.Predmet.ProtustrankaIDrugiAdressOIB_1">ZVJEZDANE STAZE jednostavno društvo s ograničenom odgovornošću za prijevoz i usluge, OIB 34185510281, Sjenjak 75,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ZVJEZDANE STAZE jednostavno društvo s ograničenom odgovornošću za prijevoz i usluge</item>
    </izvorni_sadrzaj>
    <derivirana_varijabla naziv="DomainObject.Predmet.SudioniciListNaziv_1">
      <item>FINA RC OSIJEK</item>
      <item>ZVJEZDANE STAZE jednostavno društvo s ograničenom odgovornošću za prijevoz i usluge</item>
    </derivirana_varijabla>
  </DomainObject.Predmet.SudioniciListNaziv>
  <DomainObject.Predmet.SudioniciListAdressOIB>
    <izvorni_sadrzaj>
      <item>FINA RC OSIJEK, OIB 85821130368</item>
      <item>ZVJEZDANE STAZE jednostavno društvo s ograničenom odgovornošću za prijevoz i usluge, OIB 34185510281, Sjenjak 75,31000 Osijek</item>
    </izvorni_sadrzaj>
    <derivirana_varijabla naziv="DomainObject.Predmet.SudioniciListAdressOIB_1">
      <item>FINA RC OSIJEK, OIB 85821130368</item>
      <item>ZVJEZDANE STAZE jednostavno društvo s ograničenom odgovornošću za prijevoz i usluge, OIB 34185510281, Sjenjak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34185510281</item>
    </izvorni_sadrzaj>
    <derivirana_varijabla naziv="DomainObject.Predmet.SudioniciListNazivOIB_1">
      <item>, OIB 85821130368</item>
      <item>, OIB 34185510281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BD952-CF0A-43F5-9F2E-9797E164F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2951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2018-07-13T10:47:00Z</dcterms:created>
  <dc:creator>Korisnik</dc:creator>
  <cp:lastModifiedBy>Renata Horvat</cp:lastModifiedBy>
  <cp:lastPrinted>2018-07-13T10:55:00Z</cp:lastPrinted>
  <dcterms:modified xmlns:xsi="http://www.w3.org/2001/XMLSchema-instance" xsi:type="dcterms:W3CDTF">2018-07-13T10:55:00Z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(Zvijezdane staze - otvoranje i zaključenje - RC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