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89a5" w14:paraId="86e89a5" w:rsidRDefault="00441E91" w:rsidP="00441E91" w:rsidR="00441E91">
      <w:pPr>
        <w:pStyle w:val="Naslov3"/>
        <w:spacing w:after="0"/>
        <w15:collapsed w:val="false"/>
      </w:pPr>
      <w:bookmarkStart w:name="_GoBack" w:id="0"/>
      <w:bookmarkEnd w:id="0"/>
    </w:p>
    <w:p w:rsidRDefault="00441E91" w:rsidP="00441E91" w:rsidR="00441E91">
      <w:pPr>
        <w:pStyle w:val="SudSjedite"/>
      </w:pPr>
      <w:r>
        <w:tab/>
      </w:r>
    </w:p>
    <w:p w:rsidRDefault="00441E91" w:rsidP="00441E91" w:rsidR="00441E91">
      <w:pPr>
        <w:spacing w:after="0"/>
        <w:jc w:val="both"/>
      </w:pPr>
      <w:r>
        <w:t xml:space="preserve">     </w:t>
      </w:r>
    </w:p>
    <w:p w:rsidRDefault="00441E91" w:rsidP="00441E91" w:rsidR="00441E91">
      <w:pPr>
        <w:spacing w:after="0"/>
        <w:jc w:val="both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441E91" w:rsidP="00441E91" w:rsidR="00441E91">
      <w:pPr>
        <w:spacing w:after="0"/>
        <w:jc w:val="both"/>
      </w:pPr>
      <w:r>
        <w:t xml:space="preserve">       REPUBLIKA HRVATSKA</w:t>
      </w:r>
    </w:p>
    <w:p w:rsidRDefault="00441E91" w:rsidP="00441E91" w:rsidR="00441E9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41E91" w:rsidP="00441E91" w:rsidR="00441E91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41E91" w:rsidP="00441E91" w:rsidR="00441E91">
      <w:pPr>
        <w:spacing w:after="0"/>
      </w:pPr>
      <w:r>
        <w:tab/>
      </w:r>
      <w:r>
        <w:tab/>
      </w:r>
    </w:p>
    <w:p w:rsidRDefault="00441E91" w:rsidP="00441E91" w:rsidR="00441E91">
      <w:pPr>
        <w:spacing w:after="0"/>
        <w:jc w:val="center"/>
      </w:pPr>
    </w:p>
    <w:p w:rsidRDefault="00441E91" w:rsidP="00441E91" w:rsidR="00441E91">
      <w:pPr>
        <w:spacing w:after="0"/>
        <w:jc w:val="center"/>
      </w:pPr>
      <w:r>
        <w:t>R E P U B L I K A   H R V A T S K A</w:t>
      </w:r>
    </w:p>
    <w:p w:rsidRDefault="00441E91" w:rsidP="00441E91" w:rsidR="00441E91">
      <w:pPr>
        <w:spacing w:after="0"/>
        <w:jc w:val="center"/>
      </w:pPr>
    </w:p>
    <w:p w:rsidRDefault="00441E91" w:rsidP="00441E91" w:rsidR="00441E91">
      <w:pPr>
        <w:spacing w:after="0"/>
        <w:jc w:val="center"/>
      </w:pPr>
      <w:r>
        <w:t>R J E Š E NJ E</w:t>
      </w:r>
    </w:p>
    <w:p w:rsidRDefault="00441E91" w:rsidP="00441E91" w:rsidR="00441E91">
      <w:pPr>
        <w:spacing w:after="0"/>
        <w:jc w:val="both"/>
      </w:pPr>
    </w:p>
    <w:p w:rsidRDefault="00441E91" w:rsidP="00441E91" w:rsidR="00441E91">
      <w:pPr>
        <w:spacing w:after="0"/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dužnika ALPHA-DRVO - d.o.o. iz Varaždina, M. Krleže 1/</w:t>
      </w:r>
      <w:proofErr w:type="spellStart"/>
      <w:r>
        <w:t>1</w:t>
      </w:r>
      <w:proofErr w:type="spellEnd"/>
      <w:r>
        <w:t>, OIB:87735306219, dana 5. travnja 2017.</w:t>
      </w:r>
    </w:p>
    <w:p w:rsidRDefault="00441E91" w:rsidP="00441E91" w:rsidR="00441E91">
      <w:pPr>
        <w:spacing w:after="0"/>
        <w:jc w:val="both"/>
      </w:pPr>
    </w:p>
    <w:p w:rsidRDefault="00441E91" w:rsidP="00441E91" w:rsidR="00441E91">
      <w:pPr>
        <w:spacing w:after="0"/>
        <w:jc w:val="center"/>
        <w:rPr>
          <w:b/>
        </w:rPr>
      </w:pPr>
      <w:r>
        <w:t>r i j e š i o  j e</w:t>
      </w:r>
    </w:p>
    <w:p w:rsidRDefault="00441E91" w:rsidP="00441E91" w:rsidR="00441E91">
      <w:pPr>
        <w:pStyle w:val="Odlomakpopisa"/>
        <w:ind w:left="1080"/>
      </w:pPr>
    </w:p>
    <w:p w:rsidRDefault="00441E91" w:rsidP="00441E91" w:rsidR="00441E91">
      <w:pPr>
        <w:spacing w:after="0"/>
        <w:ind w:firstLine="708"/>
        <w:jc w:val="both"/>
      </w:pPr>
      <w:r>
        <w:t xml:space="preserve">Pozivaju se vjerovnici, dužnik i povjerenik pristupiti na ročište radi ispitivanja tražbina dana  </w:t>
      </w:r>
    </w:p>
    <w:p w:rsidRDefault="00441E91" w:rsidP="00441E91" w:rsidR="00441E91">
      <w:pPr>
        <w:spacing w:after="0"/>
      </w:pPr>
    </w:p>
    <w:p w:rsidRDefault="00441E91" w:rsidP="00441E91" w:rsidR="00441E91">
      <w:pPr>
        <w:pStyle w:val="Odlomakpopisa"/>
        <w:ind w:firstLine="708" w:left="2124"/>
        <w:rPr>
          <w:u w:val="single"/>
        </w:rPr>
      </w:pPr>
      <w:r>
        <w:rPr>
          <w:u w:val="single"/>
        </w:rPr>
        <w:t xml:space="preserve">24. travnja 2017.  u 12,00 sati, </w:t>
      </w:r>
    </w:p>
    <w:p w:rsidRDefault="00441E91" w:rsidP="00441E91" w:rsidR="00441E91">
      <w:pPr>
        <w:pStyle w:val="Odlomakpopisa"/>
        <w:ind w:left="1416"/>
        <w:rPr>
          <w:u w:val="single"/>
        </w:rPr>
      </w:pPr>
      <w:r>
        <w:rPr>
          <w:u w:val="single"/>
        </w:rPr>
        <w:t>kod Trgovačkog suda u Varaždinu, Braće Radić 2, soba broj 230</w:t>
      </w:r>
    </w:p>
    <w:p w:rsidRDefault="00441E91" w:rsidP="00441E91" w:rsidR="00441E91">
      <w:pPr>
        <w:pStyle w:val="Odlomakpopisa"/>
        <w:ind w:left="1416"/>
        <w:rPr>
          <w:u w:val="single"/>
        </w:rPr>
      </w:pPr>
    </w:p>
    <w:p w:rsidRDefault="00441E91" w:rsidP="00441E91" w:rsidR="00441E91">
      <w:pPr>
        <w:spacing w:after="0"/>
        <w:jc w:val="both"/>
      </w:pPr>
      <w:r>
        <w:tab/>
        <w:t xml:space="preserve"> </w:t>
      </w:r>
    </w:p>
    <w:p w:rsidRDefault="00441E91" w:rsidP="00441E91" w:rsidR="00441E91">
      <w:pPr>
        <w:spacing w:after="0"/>
        <w:ind w:firstLine="708"/>
        <w:jc w:val="both"/>
      </w:pPr>
      <w:r>
        <w:t>Ročište radi ispitivanja tražbine održat će se i ako nisu nazočni vjerovnici koji su prijavili tražbine.</w:t>
      </w:r>
    </w:p>
    <w:p w:rsidRDefault="00441E91" w:rsidP="00441E91" w:rsidR="00441E91">
      <w:pPr>
        <w:pStyle w:val="Odlomakpopisa"/>
        <w:ind w:left="1080"/>
      </w:pPr>
    </w:p>
    <w:p w:rsidRDefault="00441E91" w:rsidP="00441E91" w:rsidR="00441E91">
      <w:pPr>
        <w:spacing w:after="0"/>
        <w:jc w:val="center"/>
      </w:pPr>
      <w:r>
        <w:t>U Varaždinu, 5. travnja 2017.</w:t>
      </w:r>
    </w:p>
    <w:p w:rsidRDefault="00441E91" w:rsidP="00441E91" w:rsidR="00441E91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441E91" w:rsidP="00441E91" w:rsidR="00441E91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  <w:r>
        <w:rPr>
          <w:rFonts w:hAnsi="Times New Roman" w:ascii="Times New Roman"/>
          <w:b w:val="false"/>
          <w:i/>
          <w:color w:val="auto"/>
        </w:rPr>
        <w:t xml:space="preserve">          </w:t>
      </w:r>
      <w:r w:rsidRPr="00441E91">
        <w:rPr>
          <w:rFonts w:hAnsi="Times New Roman" w:ascii="Times New Roman"/>
          <w:b w:val="false"/>
          <w:color w:val="auto"/>
        </w:rPr>
        <w:t>SUDAC</w:t>
      </w:r>
      <w:r>
        <w:rPr>
          <w:rFonts w:hAnsi="Times New Roman" w:ascii="Times New Roman"/>
          <w:b w:val="false"/>
          <w:i/>
          <w:color w:val="auto"/>
        </w:rPr>
        <w:t>:</w:t>
      </w:r>
    </w:p>
    <w:p w:rsidRDefault="00441E91" w:rsidP="00441E91" w:rsidR="00441E91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441E91" w:rsidP="00441E91" w:rsidR="00441E9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441E91" w:rsidP="00441E91" w:rsidR="00441E91">
      <w:pPr>
        <w:spacing w:after="0"/>
        <w:ind w:firstLine="708" w:left="4248"/>
      </w:pPr>
    </w:p>
    <w:p w:rsidRDefault="00441E91" w:rsidP="00441E91" w:rsidR="00441E91">
      <w:pPr>
        <w:spacing w:after="0"/>
      </w:pPr>
      <w:r>
        <w:tab/>
        <w:t xml:space="preserve">              </w:t>
      </w:r>
    </w:p>
    <w:p w:rsidRDefault="00441E91" w:rsidP="00441E91" w:rsidR="00441E91">
      <w:pPr>
        <w:spacing w:after="0"/>
        <w:jc w:val="both"/>
      </w:pPr>
      <w:r>
        <w:t>Pouka o pravnom lijeku:</w:t>
      </w:r>
    </w:p>
    <w:p w:rsidRDefault="00441E91" w:rsidP="00441E91" w:rsidR="00441E91">
      <w:pPr>
        <w:spacing w:after="0"/>
        <w:jc w:val="both"/>
      </w:pPr>
      <w:r>
        <w:t>Protiv ovog rješenja posebna žalba nije dopuštena.</w:t>
      </w:r>
    </w:p>
    <w:p w:rsidRDefault="00441E91" w:rsidP="00441E91" w:rsidR="00441E91">
      <w:pPr>
        <w:spacing w:after="0"/>
        <w:rPr>
          <w:color w:val="FF0000"/>
        </w:rPr>
      </w:pPr>
    </w:p>
    <w:p w:rsidRDefault="00441E91" w:rsidP="00441E91" w:rsidR="00441E91">
      <w:pPr>
        <w:spacing w:after="0"/>
        <w:rPr>
          <w:color w:val="FF0000"/>
        </w:rPr>
      </w:pPr>
      <w:r>
        <w:rPr>
          <w:color w:val="FF0000"/>
        </w:rPr>
        <w:t xml:space="preserve"> </w:t>
      </w:r>
    </w:p>
    <w:p w:rsidRDefault="00441E91" w:rsidP="00441E91" w:rsidR="00441E91">
      <w:pPr>
        <w:spacing w:after="0"/>
      </w:pPr>
      <w:r>
        <w:t>DNA:</w:t>
      </w:r>
    </w:p>
    <w:p w:rsidRDefault="00441E91" w:rsidP="00441E91" w:rsidR="00441E91">
      <w:pPr>
        <w:spacing w:after="0"/>
      </w:pPr>
      <w:r>
        <w:t>-</w:t>
      </w:r>
      <w:r>
        <w:tab/>
        <w:t>e-Oglasna ploča</w:t>
      </w:r>
    </w:p>
    <w:p w:rsidRDefault="00441E91" w:rsidP="00441E91" w:rsidR="00441E91">
      <w:pPr>
        <w:pStyle w:val="Naslovdokumenta"/>
        <w:spacing w:after="0"/>
      </w:pPr>
    </w:p>
    <w:p w:rsidRDefault="00441E91" w:rsidP="00441E91" w:rsidR="00441E91">
      <w:pPr>
        <w:pStyle w:val="Poetniodjeljak"/>
        <w:spacing w:after="0"/>
      </w:pPr>
    </w:p>
    <w:p w:rsidRDefault="00441E91" w:rsidP="00441E91" w:rsidR="00441E91">
      <w:pPr>
        <w:pStyle w:val="NormaleSPIS"/>
        <w:spacing w:after="0"/>
        <w:rPr>
          <w:noProof/>
        </w:rPr>
      </w:pPr>
    </w:p>
    <w:p w:rsidRDefault="00441E91" w:rsidP="00441E91" w:rsidR="00441E91">
      <w:pPr>
        <w:pStyle w:val="ZapisniarPotpis"/>
        <w:spacing w:after="0"/>
      </w:pPr>
    </w:p>
    <w:p w:rsidRDefault="00441E91" w:rsidP="00441E91" w:rsidR="00441E91"/>
    <w:p w:rsidRDefault="00BE6FBB" w:rsidP="00441E91" w:rsidR="00BE6FBB" w:rsidRPr="00441E91"/>
    <w:sectPr w:rsidSect="00083099" w:rsidR="00BE6FBB" w:rsidRPr="00441E9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6D7E83">
      <w:t>40/17-10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441E91"/>
    <w:rsid w:val="006D7E83"/>
    <w:rsid w:val="0094719C"/>
    <w:rsid w:val="00BA41C9"/>
    <w:rsid w:val="00BE6FBB"/>
    <w:rsid w:val="00D6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1E91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41E91"/>
    <w:rPr>
      <w:rFonts w:cs="Times New Roman" w:eastAsia="Times New Roman"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441E9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1E91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441E91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441E9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41E91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441E91"/>
    <w:pPr>
      <w:spacing w:before="480"/>
      <w:ind w:firstLine="0"/>
    </w:pPr>
    <w:rPr>
      <w:noProof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1E91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41E91"/>
    <w:rPr>
      <w:rFonts w:ascii="Times New Roman" w:cs="Times New Roman" w:eastAsia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441E9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1E91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441E91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441E9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41E91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441E91"/>
    <w:pPr>
      <w:spacing w:before="480"/>
      <w:ind w:firstLine="0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49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St-40/2017-10</izvorni_sadrzaj>
    <derivirana_varijabla naziv="DomainObject.Oznaka_1">St-40/2017-10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ALPHA-DRVO društvo s ograničenom odgovornošću za proizvodnju, trgovinu i usluge; Lidija Lesar</izvorni_sadrzaj>
    <derivirana_varijabla naziv="DomainObject.Predmet.StrankaFormated_1">  ALPHA-DRVO društvo s ograničenom odgovornošću za proizvodnju, trgovinu i usluge; Lidija Lesar</derivirana_varijabla>
  </DomainObject.Predmet.StrankaFormated>
  <DomainObject.Predmet.StrankaFormatedOIB>
    <izvorni_sadrzaj>  ALPHA-DRVO društvo s ograničenom odgovornošću za proizvodnju, trgovinu i usluge, OIB 87735306219; Lidija Lesar, OIB 29389899347</izvorni_sadrzaj>
    <derivirana_varijabla naziv="DomainObject.Predmet.StrankaFormatedOIB_1">  ALPHA-DRVO društvo s ograničenom odgovornošću za proizvodnju, trgovinu i usluge, OIB 87735306219; Lidija Lesar, OIB 29389899347</derivirana_varijabla>
  </DomainObject.Predmet.StrankaFormatedOIB>
  <DomainObject.Predmet.StrankaFormatedWithAdress>
    <izvorni_sadrzaj> ALPHA-DRVO društvo s ograničenom odgovornošću za proizvodnju, trgovinu i usluge, Miroslava Krleže 1/1, 42000 Varaždin; Lidija Lesar, Travnička 26a, 40000 Čakovec</izvorni_sadrzaj>
    <derivirana_varijabla naziv="DomainObject.Predmet.StrankaFormatedWithAdress_1"> ALPHA-DRVO društvo s ograničenom odgovornošću za proizvodnju, trgovinu i usluge, Miroslava Krleže 1/1, 42000 Varaždin; Lidija Lesar, Travnička 26a, 40000 Čakovec</derivirana_varijabla>
  </DomainObject.Predmet.StrankaFormatedWithAdress>
  <DomainObject.Predmet.StrankaFormatedWithAdressOIB>
    <izvorni_sadrzaj> ALPHA-DRVO društvo s ograničenom odgovornošću za proizvodnju, trgovinu i usluge, OIB 87735306219, Miroslava Krleže 1/1, 42000 Varaždin; Lidija Lesar, OIB 29389899347, Travnička 26a, 40000 Čakovec</izvorni_sadrzaj>
    <derivirana_varijabla naziv="DomainObject.Predmet.StrankaFormatedWithAdressOIB_1"> ALPHA-DRVO društvo s ograničenom odgovornošću za proizvodnju, trgovinu i usluge, OIB 87735306219, Miroslava Krleže 1/1, 42000 Varaždin; Lidija Lesar, OIB 29389899347, Travnička 26a, 40000 Čakovec</derivirana_varijabla>
  </DomainObject.Predmet.StrankaFormatedWithAdressOIB>
  <DomainObject.Predmet.StrankaWithAdress>
    <izvorni_sadrzaj>ALPHA-DRVO društvo s ograničenom odgovornošću za proizvodnju, trgovinu i usluge Miroslava Krleže 1/1,42000 Varaždin,Lidija Lesar Travnička 26a,40000 Čakovec</izvorni_sadrzaj>
    <derivirana_varijabla naziv="DomainObject.Predmet.StrankaWithAdress_1">ALPHA-DRVO društvo s ograničenom odgovornošću za proizvodnju, trgovinu i usluge Miroslava Krleže 1/1,42000 Varaždin,Lidija Lesar Travnička 26a,40000 Čakovec</derivirana_varijabla>
  </DomainObject.Predmet.StrankaWithAdress>
  <DomainObject.Predmet.StrankaWithAdressOIB>
    <izvorni_sadrzaj>ALPHA-DRVO društvo s ograničenom odgovornošću za proizvodnju, trgovinu i usluge, OIB 87735306219, Miroslava Krleže 1/1,42000 Varaždin,Lidija Lesar, OIB 29389899347, Travnička 26a,40000 Čakovec</izvorni_sadrzaj>
    <derivirana_varijabla naziv="DomainObject.Predmet.StrankaWithAdressOIB_1">ALPHA-DRVO društvo s ograničenom odgovornošću za proizvodnju, trgovinu i usluge, OIB 87735306219, Miroslava Krleže 1/1,42000 Varaždin,Lidija Lesar, OIB 29389899347, Travnička 26a,40000 Čakovec</derivirana_varijabla>
  </DomainObject.Predmet.StrankaWithAdressOIB>
  <DomainObject.Predmet.StrankaNazivFormated>
    <izvorni_sadrzaj>ALPHA-DRVO društvo s ograničenom odgovornošću za proizvodnju, trgovinu i usluge,Lidija Lesar</izvorni_sadrzaj>
    <derivirana_varijabla naziv="DomainObject.Predmet.StrankaNazivFormated_1">ALPHA-DRVO društvo s ograničenom odgovornošću za proizvodnju, trgovinu i usluge,Lidija Lesar</derivirana_varijabla>
  </DomainObject.Predmet.StrankaNazivFormated>
  <DomainObject.Predmet.StrankaNazivFormatedOIB>
    <izvorni_sadrzaj>ALPHA-DRVO društvo s ograničenom odgovornošću za proizvodnju, trgovinu i usluge, OIB 87735306219,Lidija Lesar, OIB 29389899347</izvorni_sadrzaj>
    <derivirana_varijabla naziv="DomainObject.Predmet.StrankaNazivFormatedOIB_1">ALPHA-DRVO društvo s ograničenom odgovornošću za proizvodnju, trgovinu i usluge, OIB 87735306219,Lidija Lesar, OIB 29389899347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2367201.81</izvorni_sadrzaj>
    <derivirana_varijabla naziv="DomainObject.Predmet.TrenutnaVrijednost_1">2367201.81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ALPHA-DRVO društvo s ograničenom odgovornošću za proizvodnju, trgovinu i usluge</item>
      <item>Lidija Lesar</item>
    </izvorni_sadrzaj>
    <derivirana_varijabla naziv="DomainObject.Predmet.StrankaListFormated_1">
      <item>ALPHA-DRVO društvo s ograničenom odgovornošću za proizvodnju, trgovinu i usluge</item>
      <item>Lidija Lesar</item>
    </derivirana_varijabla>
  </DomainObject.Predmet.StrankaListFormated>
  <DomainObject.Predmet.StrankaList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FormatedOIB_1">
      <item>ALPHA-DRVO društvo s ograničenom odgovornošću za proizvodnju, trgovinu i usluge, OIB 87735306219</item>
      <item>Lidija Lesar, OIB 29389899347</item>
    </derivirana_varijabla>
  </DomainObject.Predmet.StrankaListFormatedOIB>
  <DomainObject.Predmet.StrankaListFormatedWithAdress>
    <izvorni_sadrzaj>
      <item>ALPHA-DRVO društvo s ograničenom odgovornošću za proizvodnju, trgovinu i usluge, Miroslava Krleže 1/1, 42000 Varaždin</item>
      <item>Lidija Lesar, Travnička 26a, 40000 Čakovec</item>
    </izvorni_sadrzaj>
    <derivirana_varijabla naziv="DomainObject.Predmet.StrankaListFormatedWithAdress_1">
      <item>ALPHA-DRVO društvo s ograničenom odgovornošću za proizvodnju, trgovinu i usluge, Miroslava Krleže 1/1, 42000 Varaždin</item>
      <item>Lidija Lesar, Travnička 26a, 40000 Čakovec</item>
    </derivirana_varijabla>
  </DomainObject.Predmet.StrankaListFormatedWithAdress>
  <DomainObject.Predmet.StrankaListFormatedWithAdressOIB>
    <izvorni_sadrzaj>
      <item>ALPHA-DRVO društvo s ograničenom odgovornošću za proizvodnju, trgovinu i usluge, OIB 87735306219, Miroslava Krleže 1/1, 42000 Varaždin</item>
      <item>Lidija Lesar, OIB 29389899347, Travnička 26a, 40000 Čakovec</item>
    </izvorni_sadrzaj>
    <derivirana_varijabla naziv="DomainObject.Predmet.StrankaListFormatedWithAdressOIB_1">
      <item>ALPHA-DRVO društvo s ograničenom odgovornošću za proizvodnju, trgovinu i usluge, OIB 87735306219, Miroslava Krleže 1/1, 42000 Varaždin</item>
      <item>Lidija Lesar, OIB 29389899347, Travnička 26a, 40000 Čakovec</item>
    </derivirana_varijabla>
  </DomainObject.Predmet.StrankaListFormatedWithAdressOIB>
  <DomainObject.Predmet.StrankaListNazivFormated>
    <izvorni_sadrzaj>
      <item>ALPHA-DRVO društvo s ograničenom odgovornošću za proizvodnju, trgovinu i usluge</item>
      <item>Lidija Lesar</item>
    </izvorni_sadrzaj>
    <derivirana_varijabla naziv="DomainObject.Predmet.StrankaListNazivFormated_1">
      <item>ALPHA-DRVO društvo s ograničenom odgovornošću za proizvodnju, trgovinu i usluge</item>
      <item>Lidija Lesar</item>
    </derivirana_varijabla>
  </DomainObject.Predmet.StrankaListNazivFormated>
  <DomainObject.Predmet.StrankaListNazivFormatedOIB>
    <izvorni_sadrzaj>
      <item>ALPHA-DRVO društvo s ograničenom odgovornošću za proizvodnju, trgovinu i usluge, OIB 87735306219</item>
      <item>Lidija Lesar, OIB 29389899347</item>
    </izvorni_sadrzaj>
    <derivirana_varijabla naziv="DomainObject.Predmet.StrankaListNazivFormatedOIB_1">
      <item>ALPHA-DRVO društvo s ograničenom odgovornošću za proizvodnju, trgovinu i usluge, OIB 87735306219</item>
      <item>Lidija Lesar, OIB 29389899347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St-40/2017-10</izvorni_sadrzaj>
    <derivirana_varijabla naziv="DomainObject.PoslovniBrojDokumenta_1">St-40/2017-10</derivirana_varijabla>
  </DomainObject.PoslovniBrojDokumenta>
  <DomainObject.Predmet.StrankaIDrugi>
    <izvorni_sadrzaj>ALPHA-DRVO društvo s ograničenom odgovornošću za proizvodnju, trgovinu i usluge i dr.</izvorni_sadrzaj>
    <derivirana_varijabla naziv="DomainObject.Predmet.StrankaIDrugi_1">ALPHA-DRVO društvo s ograničenom odgovornošću za proizvodnju,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ALPHA-DRVO društvo s ograničenom odgovornošću za proizvodnju, trgovinu i usluge, OIB 87735306219, Miroslava Krleže 1/1, 42000 Varaždin i dr.</izvorni_sadrzaj>
    <derivirana_varijabla naziv="DomainObject.Predmet.StrankaIDrugiAdressOIB_1">ALPHA-DRVO društvo s ograničenom odgovornošću za proizvodnju, trgovinu i usluge, OIB 87735306219, Miroslava Krleže 1/1,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ALPHA-DRVO društvo s ograničenom odgovornošću za proizvodnju, trgovinu i usluge</item>
      <item>Sudski registar</item>
      <item>e-oglasna ploča</item>
      <item>Lidija Lesar</item>
    </izvorni_sadrzaj>
    <derivirana_varijabla naziv="DomainObject.Predmet.SudioniciListNaziv_1">
      <item>ALPHA-DRVO društvo s ograničenom odgovornošću za proizvodnju, trgovinu i usluge</item>
      <item>Sudski registar</item>
      <item>e-oglasna ploča</item>
      <item>Lidija Lesar</item>
    </derivirana_varijabla>
  </DomainObject.Predmet.SudioniciListNaziv>
  <DomainObject.Predmet.SudioniciListAdressOIB>
    <izvorni_sadrzaj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</izvorni_sadrzaj>
    <derivirana_varijabla naziv="DomainObject.Predmet.SudioniciListAdressOIB_1">
      <item>ALPHA-DRVO društvo s ograničenom odgovornošću za proizvodnju, trgovinu i usluge, OIB 87735306219, Miroslava Krleže 1/1,42000 Varaždin</item>
      <item>Sudski registar</item>
      <item>e-oglasna ploča</item>
      <item>Lidija Lesar, OIB 29389899347, Travnička 26a,40000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87735306219</item>
      <item>, OIB null</item>
      <item>, OIB null</item>
      <item>, OIB 29389899347</item>
    </izvorni_sadrzaj>
    <derivirana_varijabla naziv="DomainObject.Predmet.SudioniciListNazivOIB_1">
      <item>, OIB 87735306219</item>
      <item>, OIB null</item>
      <item>, OIB null</item>
      <item>, OIB 29389899347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643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2017-04-04T11:21:00Z</cp:lastPrinted>
  <dcterms:modified xmlns:xsi="http://www.w3.org/2001/XMLSchema-instance" xsi:type="dcterms:W3CDTF">2017-04-05T10:06:00Z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