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160f" w14:paraId="518160f" w:rsidRDefault="002151C6" w:rsidP="002151C6" w:rsidR="002151C6" w:rsidRPr="000F656B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2151C6" w:rsidR="002151C6" w:rsidRPr="000F656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E62F8" w:rsidP="002151C6" w:rsidR="002151C6" w:rsidRPr="000F656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51C6" w:rsidP="002151C6" w:rsidR="002151C6" w:rsidRPr="000F656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2151C6" w:rsidP="002151C6" w:rsidR="002151C6" w:rsidRPr="000F656B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F656B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2151C6" w:rsidP="002151C6" w:rsidR="002151C6" w:rsidRPr="000F656B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F656B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167903" w:rsidP="003B68DA" w:rsidR="00CE3A6A" w:rsidRPr="000F656B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</w:t>
            </w:r>
            <w:r w:rsidR="00DE31EE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         Zagreb, Amruševa 2/II</w:t>
            </w:r>
          </w:p>
        </w:tc>
      </w:tr>
    </w:tbl>
    <w:p w:rsidRDefault="00C96354" w:rsidP="00293926" w:rsidR="00DE31EE" w:rsidRPr="00DE31E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ab/>
      </w:r>
    </w:p>
    <w:p w:rsidRDefault="00DE31EE" w:rsidP="00293926" w:rsidR="00DE31EE" w:rsidRPr="00293926">
      <w:pPr>
        <w:ind w:firstLine="708" w:left="4248"/>
        <w:jc w:val="right"/>
        <w:rPr>
          <w:rFonts w:hAnsi="Times New Roman" w:ascii="Times New Roman"/>
          <w:b/>
          <w:sz w:val="24"/>
          <w:szCs w:val="24"/>
        </w:rPr>
      </w:pPr>
      <w:r w:rsidRPr="00293926">
        <w:rPr>
          <w:rFonts w:hAnsi="Times New Roman" w:ascii="Times New Roman"/>
          <w:b/>
          <w:sz w:val="24"/>
          <w:szCs w:val="24"/>
        </w:rPr>
        <w:t xml:space="preserve">                     1.  St-</w:t>
      </w:r>
      <w:r w:rsidR="00293926" w:rsidRPr="00293926">
        <w:rPr>
          <w:rFonts w:hAnsi="Times New Roman" w:ascii="Times New Roman"/>
          <w:b/>
          <w:sz w:val="24"/>
          <w:szCs w:val="24"/>
        </w:rPr>
        <w:t>2498/15</w:t>
      </w:r>
      <w:r w:rsidRPr="00293926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E31EE" w:rsidP="00DE31EE" w:rsidR="00DE31EE" w:rsidRPr="00DE31EE">
      <w:pPr>
        <w:rPr>
          <w:rFonts w:hAnsi="Times New Roman" w:ascii="Times New Roman"/>
          <w:sz w:val="24"/>
          <w:szCs w:val="24"/>
        </w:rPr>
      </w:pPr>
    </w:p>
    <w:p w:rsidRDefault="00DE31EE" w:rsidP="00DE31EE" w:rsidR="00DE31EE" w:rsidRPr="00DE31EE">
      <w:pPr>
        <w:jc w:val="center"/>
        <w:rPr>
          <w:rFonts w:hAnsi="Times New Roman" w:ascii="Times New Roman"/>
          <w:sz w:val="24"/>
          <w:szCs w:val="24"/>
        </w:rPr>
      </w:pPr>
    </w:p>
    <w:p w:rsidRDefault="004F5B54" w:rsidP="004F5B54" w:rsidR="004F5B54" w:rsidRPr="002759D5">
      <w:pPr>
        <w:rPr>
          <w:rFonts w:hAnsi="Times New Roman" w:ascii="Times New Roman"/>
          <w:b/>
          <w:sz w:val="24"/>
          <w:szCs w:val="24"/>
        </w:rPr>
      </w:pPr>
      <w:r w:rsidRPr="002759D5">
        <w:rPr>
          <w:rFonts w:hAnsi="Times New Roman" w:ascii="Times New Roman"/>
          <w:sz w:val="24"/>
          <w:szCs w:val="24"/>
        </w:rPr>
        <w:tab/>
      </w:r>
      <w:r w:rsidRPr="002759D5">
        <w:rPr>
          <w:rFonts w:hAnsi="Times New Roman" w:ascii="Times New Roman"/>
          <w:sz w:val="24"/>
          <w:szCs w:val="24"/>
        </w:rPr>
        <w:tab/>
      </w:r>
      <w:r w:rsidRPr="002759D5">
        <w:rPr>
          <w:rFonts w:hAnsi="Times New Roman" w:ascii="Times New Roman"/>
          <w:sz w:val="24"/>
          <w:szCs w:val="24"/>
        </w:rPr>
        <w:tab/>
      </w:r>
      <w:r w:rsidRPr="002759D5">
        <w:rPr>
          <w:rFonts w:hAnsi="Times New Roman" w:ascii="Times New Roman"/>
          <w:i/>
          <w:sz w:val="24"/>
          <w:szCs w:val="24"/>
        </w:rPr>
        <w:tab/>
      </w:r>
      <w:r w:rsidRPr="002759D5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4F5B54" w:rsidP="004F5B54" w:rsidR="004F5B54" w:rsidRPr="00DE31EE">
      <w:pPr>
        <w:rPr>
          <w:rFonts w:hAnsi="Times New Roman" w:ascii="Times New Roman"/>
          <w:b/>
          <w:sz w:val="24"/>
          <w:szCs w:val="24"/>
        </w:rPr>
      </w:pPr>
      <w:r w:rsidRPr="002759D5">
        <w:rPr>
          <w:rFonts w:hAnsi="Times New Roman" w:ascii="Times New Roman"/>
          <w:b/>
          <w:sz w:val="24"/>
          <w:szCs w:val="24"/>
        </w:rPr>
        <w:tab/>
      </w:r>
      <w:r w:rsidRPr="002759D5">
        <w:rPr>
          <w:rFonts w:hAnsi="Times New Roman" w:ascii="Times New Roman"/>
          <w:b/>
          <w:sz w:val="24"/>
          <w:szCs w:val="24"/>
        </w:rPr>
        <w:tab/>
      </w:r>
      <w:r w:rsidRPr="002759D5">
        <w:rPr>
          <w:rFonts w:hAnsi="Times New Roman" w:ascii="Times New Roman"/>
          <w:b/>
          <w:sz w:val="24"/>
          <w:szCs w:val="24"/>
        </w:rPr>
        <w:tab/>
      </w:r>
      <w:r w:rsidRPr="002759D5">
        <w:rPr>
          <w:rFonts w:hAnsi="Times New Roman" w:ascii="Times New Roman"/>
          <w:b/>
          <w:sz w:val="24"/>
          <w:szCs w:val="24"/>
        </w:rPr>
        <w:tab/>
      </w:r>
      <w:r w:rsidRPr="002759D5">
        <w:rPr>
          <w:rFonts w:hAnsi="Times New Roman" w:ascii="Times New Roman"/>
          <w:b/>
          <w:sz w:val="24"/>
          <w:szCs w:val="24"/>
        </w:rPr>
        <w:tab/>
        <w:t xml:space="preserve">      R J E Š E NJ E </w:t>
      </w:r>
    </w:p>
    <w:p w:rsidRDefault="00DE31EE" w:rsidP="00DE31EE" w:rsidR="00DE31EE" w:rsidRPr="00DE31E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DE31EE" w:rsidP="00293926" w:rsidR="00DE31EE" w:rsidRPr="00DE31EE">
      <w:pPr>
        <w:ind w:firstLine="708"/>
        <w:jc w:val="both"/>
        <w:rPr>
          <w:rFonts w:hAnsi="Times New Roman" w:ascii="Times New Roman"/>
          <w:sz w:val="24"/>
          <w:szCs w:val="24"/>
          <w:lang w:val="en-GB"/>
        </w:rPr>
      </w:pPr>
      <w:r w:rsidRPr="00DE31EE">
        <w:rPr>
          <w:rFonts w:hAnsi="Times New Roman" w:ascii="Times New Roman"/>
          <w:sz w:val="24"/>
          <w:szCs w:val="24"/>
        </w:rPr>
        <w:t>T</w:t>
      </w:r>
      <w:r w:rsidR="002759D5">
        <w:rPr>
          <w:rFonts w:hAnsi="Times New Roman" w:ascii="Times New Roman"/>
          <w:sz w:val="24"/>
          <w:szCs w:val="24"/>
        </w:rPr>
        <w:t xml:space="preserve">rgovački sud u Zagrebu </w:t>
      </w:r>
      <w:r w:rsidRPr="00DE31EE">
        <w:rPr>
          <w:rFonts w:hAnsi="Times New Roman" w:ascii="Times New Roman"/>
          <w:sz w:val="24"/>
          <w:szCs w:val="24"/>
        </w:rPr>
        <w:t xml:space="preserve"> po sucu</w:t>
      </w:r>
      <w:r w:rsidR="004F5B54" w:rsidRPr="002759D5">
        <w:rPr>
          <w:rFonts w:hAnsi="Times New Roman" w:ascii="Times New Roman"/>
          <w:sz w:val="24"/>
          <w:szCs w:val="24"/>
        </w:rPr>
        <w:t xml:space="preserve"> pojedincu Nadi Nekić Plevko u skraćenom stečajnom postupku pokrenutim nad dužnikom ASHIDA d.o.o., iz Zagreba, Budvanska 10, OIB 39457812634, MBS 08</w:t>
      </w:r>
      <w:r w:rsidR="00293926">
        <w:rPr>
          <w:rFonts w:hAnsi="Times New Roman" w:ascii="Times New Roman"/>
          <w:sz w:val="24"/>
          <w:szCs w:val="24"/>
        </w:rPr>
        <w:t>0658932,  dana 30. lipnja 2016.</w:t>
      </w:r>
    </w:p>
    <w:p w:rsidRDefault="00DE31EE" w:rsidP="00DE31EE" w:rsidR="00DE31EE" w:rsidRPr="00DE31EE">
      <w:pPr>
        <w:rPr>
          <w:rFonts w:hAnsi="Times New Roman" w:ascii="Times New Roman"/>
          <w:b/>
          <w:sz w:val="24"/>
          <w:szCs w:val="24"/>
        </w:rPr>
      </w:pPr>
    </w:p>
    <w:p w:rsidRDefault="00DE31EE" w:rsidP="00DE31EE" w:rsidR="00DE31EE" w:rsidRPr="00DE31EE">
      <w:pPr>
        <w:jc w:val="center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 xml:space="preserve">r  </w:t>
      </w:r>
      <w:r w:rsidR="004F5B54" w:rsidRPr="002759D5">
        <w:rPr>
          <w:rFonts w:hAnsi="Times New Roman" w:ascii="Times New Roman"/>
          <w:sz w:val="24"/>
          <w:szCs w:val="24"/>
        </w:rPr>
        <w:t>i</w:t>
      </w:r>
      <w:r w:rsidRPr="00DE31EE">
        <w:rPr>
          <w:rFonts w:hAnsi="Times New Roman" w:ascii="Times New Roman"/>
          <w:sz w:val="24"/>
          <w:szCs w:val="24"/>
        </w:rPr>
        <w:t xml:space="preserve">  j  e  š  i  o    j  e</w:t>
      </w:r>
    </w:p>
    <w:p w:rsidRDefault="00DE31EE" w:rsidP="00DE31EE" w:rsidR="00DE31EE" w:rsidRPr="00DE31EE">
      <w:pPr>
        <w:rPr>
          <w:rFonts w:hAnsi="Times New Roman" w:ascii="Times New Roman"/>
          <w:sz w:val="24"/>
          <w:szCs w:val="24"/>
        </w:rPr>
      </w:pPr>
    </w:p>
    <w:p w:rsidRDefault="00DE31EE" w:rsidP="00293926" w:rsidR="00DE31EE" w:rsidRPr="00DE31EE">
      <w:pPr>
        <w:jc w:val="both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 xml:space="preserve">  </w:t>
      </w:r>
      <w:r w:rsidR="004F5B54" w:rsidRPr="002759D5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b/>
          <w:sz w:val="24"/>
          <w:szCs w:val="24"/>
        </w:rPr>
        <w:t>I</w:t>
      </w:r>
      <w:r w:rsidRPr="00DE31EE">
        <w:rPr>
          <w:rFonts w:hAnsi="Times New Roman" w:ascii="Times New Roman"/>
          <w:sz w:val="24"/>
          <w:szCs w:val="24"/>
        </w:rPr>
        <w:t xml:space="preserve">     Ispravlja se  rješenje </w:t>
      </w:r>
      <w:r w:rsidR="002759D5" w:rsidRPr="002759D5">
        <w:rPr>
          <w:rFonts w:hAnsi="Times New Roman" w:ascii="Times New Roman"/>
          <w:sz w:val="24"/>
          <w:szCs w:val="24"/>
        </w:rPr>
        <w:t>St</w:t>
      </w:r>
      <w:r w:rsidR="00F75294">
        <w:rPr>
          <w:rFonts w:hAnsi="Times New Roman" w:ascii="Times New Roman"/>
          <w:sz w:val="24"/>
          <w:szCs w:val="24"/>
        </w:rPr>
        <w:t>-</w:t>
      </w:r>
      <w:r w:rsidR="00293926">
        <w:rPr>
          <w:rFonts w:hAnsi="Times New Roman" w:ascii="Times New Roman"/>
          <w:sz w:val="24"/>
          <w:szCs w:val="24"/>
        </w:rPr>
        <w:t xml:space="preserve"> 2498/15</w:t>
      </w:r>
      <w:r w:rsidR="004F5B54" w:rsidRPr="002759D5">
        <w:rPr>
          <w:rFonts w:hAnsi="Times New Roman" w:ascii="Times New Roman"/>
          <w:sz w:val="24"/>
          <w:szCs w:val="24"/>
        </w:rPr>
        <w:t xml:space="preserve"> </w:t>
      </w:r>
      <w:r w:rsidR="00F75294">
        <w:rPr>
          <w:rFonts w:hAnsi="Times New Roman" w:ascii="Times New Roman"/>
          <w:sz w:val="24"/>
          <w:szCs w:val="24"/>
        </w:rPr>
        <w:t xml:space="preserve">od </w:t>
      </w:r>
      <w:r w:rsidR="004F5B54" w:rsidRPr="002759D5">
        <w:rPr>
          <w:rFonts w:hAnsi="Times New Roman" w:ascii="Times New Roman"/>
          <w:sz w:val="24"/>
          <w:szCs w:val="24"/>
        </w:rPr>
        <w:t>21. lipnja 2016. u uvodu</w:t>
      </w:r>
      <w:r w:rsidR="002759D5" w:rsidRPr="002759D5">
        <w:rPr>
          <w:rFonts w:hAnsi="Times New Roman" w:ascii="Times New Roman"/>
          <w:sz w:val="24"/>
          <w:szCs w:val="24"/>
        </w:rPr>
        <w:t xml:space="preserve"> i </w:t>
      </w:r>
      <w:r w:rsidR="004F5B54" w:rsidRPr="002759D5">
        <w:rPr>
          <w:rFonts w:hAnsi="Times New Roman" w:ascii="Times New Roman"/>
          <w:sz w:val="24"/>
          <w:szCs w:val="24"/>
        </w:rPr>
        <w:t xml:space="preserve"> t. I i III izreke rješenja  u dijelu</w:t>
      </w:r>
      <w:r w:rsidR="00F75294">
        <w:rPr>
          <w:rFonts w:hAnsi="Times New Roman" w:ascii="Times New Roman"/>
          <w:sz w:val="24"/>
          <w:szCs w:val="24"/>
        </w:rPr>
        <w:t xml:space="preserve"> koji se odnosi na naznaku  OIBa</w:t>
      </w:r>
      <w:r w:rsidR="004F5B54" w:rsidRPr="002759D5">
        <w:rPr>
          <w:rFonts w:hAnsi="Times New Roman" w:ascii="Times New Roman"/>
          <w:sz w:val="24"/>
          <w:szCs w:val="24"/>
        </w:rPr>
        <w:t xml:space="preserve"> </w:t>
      </w:r>
      <w:r w:rsidR="002759D5" w:rsidRPr="002759D5">
        <w:rPr>
          <w:rFonts w:hAnsi="Times New Roman" w:ascii="Times New Roman"/>
          <w:sz w:val="24"/>
          <w:szCs w:val="24"/>
        </w:rPr>
        <w:t xml:space="preserve"> dužnika </w:t>
      </w:r>
      <w:r w:rsidR="004F5B54" w:rsidRPr="002759D5">
        <w:rPr>
          <w:rFonts w:hAnsi="Times New Roman" w:ascii="Times New Roman"/>
          <w:sz w:val="24"/>
          <w:szCs w:val="24"/>
        </w:rPr>
        <w:t xml:space="preserve">tako da umjesto  „OIB 3947812634“ treba pisati </w:t>
      </w:r>
      <w:r w:rsidRPr="00DE31EE">
        <w:rPr>
          <w:rFonts w:hAnsi="Times New Roman" w:ascii="Times New Roman"/>
          <w:sz w:val="24"/>
          <w:szCs w:val="24"/>
        </w:rPr>
        <w:t xml:space="preserve"> </w:t>
      </w:r>
      <w:r w:rsidR="004F5B54" w:rsidRPr="002759D5">
        <w:rPr>
          <w:rFonts w:hAnsi="Times New Roman" w:ascii="Times New Roman"/>
          <w:sz w:val="24"/>
          <w:szCs w:val="24"/>
        </w:rPr>
        <w:t xml:space="preserve">„ OIB 39457812634“. </w:t>
      </w:r>
    </w:p>
    <w:p w:rsidRDefault="00DE31EE" w:rsidP="00293926" w:rsidR="00DE31EE" w:rsidRPr="00DE31EE">
      <w:pPr>
        <w:jc w:val="both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 xml:space="preserve">           </w:t>
      </w:r>
      <w:r w:rsidRPr="00DE31EE">
        <w:rPr>
          <w:rFonts w:hAnsi="Times New Roman" w:ascii="Times New Roman"/>
          <w:b/>
          <w:sz w:val="24"/>
          <w:szCs w:val="24"/>
        </w:rPr>
        <w:t>II</w:t>
      </w:r>
      <w:r w:rsidRPr="00DE31EE">
        <w:rPr>
          <w:rFonts w:hAnsi="Times New Roman" w:ascii="Times New Roman"/>
          <w:sz w:val="24"/>
          <w:szCs w:val="24"/>
        </w:rPr>
        <w:t xml:space="preserve">    U ostalom dijelu rješenje ostaje nepromijenjeno.</w:t>
      </w:r>
    </w:p>
    <w:p w:rsidRDefault="00DE31EE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</w:p>
    <w:p w:rsidRDefault="002759D5" w:rsidP="00DE31EE" w:rsidR="00DE31EE" w:rsidRPr="00DE31EE">
      <w:pPr>
        <w:ind w:firstLine="708" w:left="2832"/>
        <w:jc w:val="both"/>
        <w:rPr>
          <w:rFonts w:hAnsi="Times New Roman" w:ascii="Times New Roman"/>
          <w:sz w:val="24"/>
          <w:szCs w:val="24"/>
        </w:rPr>
      </w:pPr>
      <w:r w:rsidRPr="002759D5">
        <w:rPr>
          <w:rFonts w:hAnsi="Times New Roman" w:ascii="Times New Roman"/>
          <w:sz w:val="24"/>
          <w:szCs w:val="24"/>
        </w:rPr>
        <w:t xml:space="preserve">         Obrazloženje </w:t>
      </w:r>
    </w:p>
    <w:p w:rsidRDefault="00DE31EE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</w:p>
    <w:p w:rsidRDefault="00DE31EE" w:rsidP="004F5B54" w:rsidR="00DE31EE" w:rsidRPr="00DE31E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>Očitom pogreškom u pisanju</w:t>
      </w:r>
      <w:r w:rsidR="002759D5" w:rsidRPr="002759D5">
        <w:rPr>
          <w:rFonts w:hAnsi="Times New Roman" w:ascii="Times New Roman"/>
          <w:sz w:val="24"/>
          <w:szCs w:val="24"/>
        </w:rPr>
        <w:t xml:space="preserve"> u  uvod i dijelu izreke rješenja St-2498/15. od 21. lipnja 2016.  napisan je pogrešan broj OIBa dužnika te je t</w:t>
      </w:r>
      <w:r w:rsidRPr="00DE31EE">
        <w:rPr>
          <w:rFonts w:hAnsi="Times New Roman" w:ascii="Times New Roman"/>
          <w:sz w:val="24"/>
          <w:szCs w:val="24"/>
        </w:rPr>
        <w:t xml:space="preserve">emeljem članka 342. i 347. Zakona o parničnom postupku i članka </w:t>
      </w:r>
      <w:r w:rsidR="002759D5" w:rsidRPr="002759D5">
        <w:rPr>
          <w:rFonts w:hAnsi="Times New Roman" w:ascii="Times New Roman"/>
          <w:sz w:val="24"/>
          <w:szCs w:val="24"/>
        </w:rPr>
        <w:t>10</w:t>
      </w:r>
      <w:r w:rsidRPr="00DE31EE">
        <w:rPr>
          <w:rFonts w:hAnsi="Times New Roman" w:ascii="Times New Roman"/>
          <w:sz w:val="24"/>
          <w:szCs w:val="24"/>
        </w:rPr>
        <w:t>. Stečajnog zakona riješeno kao u izreci.</w:t>
      </w:r>
    </w:p>
    <w:p w:rsidRDefault="00DE31EE" w:rsidP="00DE31EE" w:rsidR="00DE31EE">
      <w:pPr>
        <w:ind w:firstLine="708" w:left="2124"/>
        <w:jc w:val="both"/>
        <w:rPr>
          <w:rFonts w:hAnsi="Times New Roman" w:ascii="Times New Roman"/>
          <w:sz w:val="24"/>
          <w:szCs w:val="24"/>
        </w:rPr>
      </w:pPr>
    </w:p>
    <w:p w:rsidRDefault="00293926" w:rsidP="00DE31EE" w:rsidR="00293926" w:rsidRPr="00DE31EE">
      <w:pPr>
        <w:ind w:firstLine="708" w:left="2124"/>
        <w:jc w:val="both"/>
        <w:rPr>
          <w:rFonts w:hAnsi="Times New Roman" w:ascii="Times New Roman"/>
          <w:sz w:val="24"/>
          <w:szCs w:val="24"/>
        </w:rPr>
      </w:pPr>
    </w:p>
    <w:p w:rsidRDefault="002759D5" w:rsidP="00DE31EE" w:rsidR="00DE31EE" w:rsidRPr="00DE31EE">
      <w:pPr>
        <w:ind w:firstLine="708" w:left="2124"/>
        <w:jc w:val="both"/>
        <w:rPr>
          <w:rFonts w:hAnsi="Times New Roman" w:ascii="Times New Roman"/>
          <w:sz w:val="24"/>
          <w:szCs w:val="24"/>
        </w:rPr>
      </w:pPr>
      <w:r w:rsidRPr="002759D5">
        <w:rPr>
          <w:rFonts w:hAnsi="Times New Roman" w:ascii="Times New Roman"/>
          <w:sz w:val="24"/>
          <w:szCs w:val="24"/>
        </w:rPr>
        <w:t xml:space="preserve">           </w:t>
      </w:r>
      <w:r w:rsidR="00DE31EE" w:rsidRPr="00DE31EE">
        <w:rPr>
          <w:rFonts w:hAnsi="Times New Roman" w:ascii="Times New Roman"/>
          <w:sz w:val="24"/>
          <w:szCs w:val="24"/>
        </w:rPr>
        <w:t xml:space="preserve">U Zagrebu, </w:t>
      </w:r>
      <w:r w:rsidRPr="002759D5">
        <w:rPr>
          <w:rFonts w:hAnsi="Times New Roman" w:ascii="Times New Roman"/>
          <w:sz w:val="24"/>
          <w:szCs w:val="24"/>
        </w:rPr>
        <w:t xml:space="preserve">30. lipnja 2016. </w:t>
      </w:r>
    </w:p>
    <w:p w:rsidRDefault="00DE31EE" w:rsidP="00293926" w:rsidR="00293926">
      <w:pPr>
        <w:jc w:val="right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</w:p>
    <w:p w:rsidRDefault="00DE31EE" w:rsidP="00293926" w:rsidR="00DE31EE" w:rsidRPr="00DE31EE">
      <w:pPr>
        <w:jc w:val="right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>SUDAC:</w:t>
      </w:r>
    </w:p>
    <w:p w:rsidRDefault="00DE31EE" w:rsidP="008045C5" w:rsidR="00293926">
      <w:pPr>
        <w:jc w:val="right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 xml:space="preserve">                                                                    </w:t>
      </w:r>
      <w:r w:rsidR="00293926">
        <w:rPr>
          <w:rFonts w:hAnsi="Times New Roman" w:ascii="Times New Roman"/>
          <w:sz w:val="24"/>
          <w:szCs w:val="24"/>
        </w:rPr>
        <w:t xml:space="preserve">                              </w:t>
      </w:r>
      <w:r w:rsidR="00293926">
        <w:rPr>
          <w:rFonts w:hAnsi="Times New Roman" w:ascii="Times New Roman"/>
          <w:sz w:val="24"/>
          <w:szCs w:val="24"/>
        </w:rPr>
        <w:tab/>
      </w:r>
      <w:r w:rsidR="002759D5" w:rsidRPr="002759D5">
        <w:rPr>
          <w:rFonts w:hAnsi="Times New Roman" w:ascii="Times New Roman"/>
          <w:sz w:val="24"/>
          <w:szCs w:val="24"/>
        </w:rPr>
        <w:t xml:space="preserve">Nada </w:t>
      </w:r>
      <w:r w:rsidR="00E3494E">
        <w:rPr>
          <w:rFonts w:hAnsi="Times New Roman" w:ascii="Times New Roman"/>
          <w:sz w:val="24"/>
          <w:szCs w:val="24"/>
        </w:rPr>
        <w:t>N</w:t>
      </w:r>
      <w:r w:rsidR="002759D5" w:rsidRPr="002759D5">
        <w:rPr>
          <w:rFonts w:hAnsi="Times New Roman" w:ascii="Times New Roman"/>
          <w:sz w:val="24"/>
          <w:szCs w:val="24"/>
        </w:rPr>
        <w:t>ekić Plevko</w:t>
      </w:r>
    </w:p>
    <w:p w:rsidRDefault="00293926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2759D5" w:rsidRPr="002759D5">
        <w:rPr>
          <w:rFonts w:hAnsi="Times New Roman" w:ascii="Times New Roman"/>
          <w:sz w:val="24"/>
          <w:szCs w:val="24"/>
        </w:rPr>
        <w:t xml:space="preserve"> </w:t>
      </w:r>
    </w:p>
    <w:p w:rsidRDefault="00DE31EE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  <w:r w:rsidRPr="00DE31EE">
        <w:rPr>
          <w:rFonts w:hAnsi="Times New Roman" w:ascii="Times New Roman"/>
          <w:sz w:val="24"/>
          <w:szCs w:val="24"/>
        </w:rPr>
        <w:tab/>
      </w:r>
    </w:p>
    <w:p w:rsidRDefault="00DE31EE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>POUKA O PRAVNOM LIJEKU:</w:t>
      </w:r>
    </w:p>
    <w:p w:rsidRDefault="00DE31EE" w:rsidP="00293926" w:rsidR="00293926">
      <w:pPr>
        <w:jc w:val="both"/>
        <w:rPr>
          <w:rFonts w:hAnsi="Times New Roman" w:ascii="Times New Roman"/>
          <w:sz w:val="24"/>
          <w:szCs w:val="24"/>
        </w:rPr>
      </w:pPr>
      <w:r w:rsidRPr="00DE31EE">
        <w:rPr>
          <w:rFonts w:hAnsi="Times New Roman" w:ascii="Times New Roman"/>
          <w:sz w:val="24"/>
          <w:szCs w:val="24"/>
        </w:rPr>
        <w:t xml:space="preserve">Protiv ovog rješenja žalba nije dopuštena. </w:t>
      </w:r>
    </w:p>
    <w:p w:rsidRDefault="00293926" w:rsidP="00293926" w:rsidR="00293926">
      <w:pPr>
        <w:jc w:val="both"/>
        <w:rPr>
          <w:rFonts w:hAnsi="Times New Roman" w:ascii="Times New Roman"/>
          <w:szCs w:val="24"/>
        </w:rPr>
      </w:pPr>
    </w:p>
    <w:p w:rsidRDefault="00293926" w:rsidP="00293926" w:rsidR="00293926">
      <w:pPr>
        <w:jc w:val="both"/>
        <w:rPr>
          <w:rFonts w:hAnsi="Times New Roman" w:ascii="Times New Roman"/>
          <w:szCs w:val="24"/>
        </w:rPr>
      </w:pPr>
    </w:p>
    <w:p w:rsidRDefault="00E3494E" w:rsidP="00293926" w:rsidR="00E3494E" w:rsidRPr="0029392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Podnositelju zahtjeva: FINA </w:t>
      </w:r>
    </w:p>
    <w:p w:rsidRDefault="00293926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2.) Dužniku </w:t>
      </w:r>
      <w:r w:rsidR="00E3494E">
        <w:rPr>
          <w:rFonts w:hAnsi="Times New Roman" w:ascii="Times New Roman"/>
          <w:szCs w:val="24"/>
        </w:rPr>
        <w:t xml:space="preserve"> i zz dužnika</w:t>
      </w: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4.)  ŽDO prema sjedištu dužnika</w:t>
      </w:r>
    </w:p>
    <w:p w:rsidRDefault="00E3494E" w:rsidP="00E3494E" w:rsidR="00E3494E">
      <w:p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5.) Za javnost - e-Oglasna ploča (15 dana)</w:t>
      </w: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7.) Stečajnom upravitelju</w:t>
      </w:r>
    </w:p>
    <w:p w:rsidRDefault="00E3494E" w:rsidP="00E3494E" w:rsidR="00E349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8.) </w:t>
      </w:r>
      <w:r>
        <w:rPr>
          <w:rFonts w:hAnsi="Times New Roman" w:ascii="Times New Roman"/>
        </w:rPr>
        <w:t>Bankama kod kojih dužnik ima otvorene račune</w:t>
      </w:r>
    </w:p>
    <w:p w:rsidRDefault="00E3494E" w:rsidP="00E3494E" w:rsidR="00E3494E">
      <w:pPr>
        <w:rPr>
          <w:rFonts w:hAnsi="Times New Roman" w:ascii="Times New Roman"/>
          <w:sz w:val="32"/>
          <w:szCs w:val="20"/>
          <w:highlight w:val="green"/>
          <w:u w:val="single"/>
        </w:rPr>
      </w:pPr>
      <w:r>
        <w:rPr>
          <w:rFonts w:hAnsi="Times New Roman" w:ascii="Times New Roman"/>
        </w:rPr>
        <w:t xml:space="preserve">9.) </w:t>
      </w:r>
      <w:r>
        <w:rPr>
          <w:rFonts w:hAnsi="Times New Roman" w:ascii="Times New Roman"/>
          <w:szCs w:val="24"/>
        </w:rPr>
        <w:t xml:space="preserve">Sudski registar – elektronski i neposredno   -  </w:t>
      </w:r>
      <w:r>
        <w:rPr>
          <w:rFonts w:hAnsi="Times New Roman" w:ascii="Times New Roman"/>
          <w:b/>
          <w:szCs w:val="24"/>
          <w:u w:val="single"/>
        </w:rPr>
        <w:t>po pravomoćnosti</w:t>
      </w:r>
      <w:r>
        <w:rPr>
          <w:rFonts w:hAnsi="Times New Roman" w:ascii="Times New Roman"/>
        </w:rPr>
        <w:t xml:space="preserve"> </w:t>
      </w:r>
    </w:p>
    <w:p w:rsidRDefault="00E3494E" w:rsidP="00E3494E" w:rsidR="00E3494E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E3494E" w:rsidP="00E3494E" w:rsidR="00E3494E">
      <w:pPr>
        <w:jc w:val="center"/>
        <w:rPr>
          <w:rFonts w:hAnsi="Arial" w:ascii="Arial"/>
          <w:sz w:val="32"/>
          <w:u w:val="single"/>
        </w:rPr>
      </w:pPr>
    </w:p>
    <w:p w:rsidRDefault="00DE31EE" w:rsidP="00DE31EE" w:rsidR="00DE31EE" w:rsidRPr="00DE31EE">
      <w:pPr>
        <w:rPr>
          <w:rFonts w:hAnsi="Times New Roman" w:ascii="Times New Roman"/>
          <w:sz w:val="24"/>
          <w:szCs w:val="24"/>
        </w:rPr>
      </w:pPr>
    </w:p>
    <w:p w:rsidRDefault="00DE31EE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</w:p>
    <w:p w:rsidRDefault="00DE31EE" w:rsidP="00DE31EE" w:rsidR="00DE31EE" w:rsidRPr="00DE31EE">
      <w:pPr>
        <w:jc w:val="both"/>
        <w:rPr>
          <w:rFonts w:hAnsi="Times New Roman" w:ascii="Times New Roman"/>
          <w:sz w:val="24"/>
          <w:szCs w:val="24"/>
        </w:rPr>
      </w:pPr>
    </w:p>
    <w:p w:rsidRDefault="00DE31EE" w:rsidP="00DE31EE" w:rsidR="00DE31EE" w:rsidRPr="007B4A45">
      <w:pPr>
        <w:ind w:left="708"/>
        <w:rPr>
          <w:rFonts w:hAnsi="Times New Roman" w:ascii="Times New Roman"/>
          <w:sz w:val="24"/>
          <w:szCs w:val="24"/>
        </w:rPr>
      </w:pPr>
    </w:p>
    <w:sectPr w:rsidR="00DE31EE" w:rsidRPr="007B4A45">
      <w:headerReference w:type="default" r:id="rId12"/>
      <w:pgSz w:h="15840" w:w="12240"/>
      <w:pgMar w:gutter="0" w:footer="708" w:header="708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330" w:rsidP="00AC5BB2" w:rsidR="00CC6330">
      <w:r>
        <w:separator/>
      </w:r>
    </w:p>
  </w:endnote>
  <w:endnote w:id="0" w:type="continuationSeparator">
    <w:p w:rsidRDefault="00CC6330" w:rsidP="00AC5BB2" w:rsidR="00CC6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330" w:rsidP="00AC5BB2" w:rsidR="00CC6330">
      <w:r>
        <w:separator/>
      </w:r>
    </w:p>
  </w:footnote>
  <w:footnote w:id="0" w:type="continuationSeparator">
    <w:p w:rsidRDefault="00CC6330" w:rsidP="00AC5BB2" w:rsidR="00CC6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BB2" w:rsidP="00AC5BB2" w:rsidR="00AC5BB2">
    <w:pPr>
      <w:pStyle w:val="Zaglavlje"/>
    </w:pPr>
  </w:p>
  <w:p w:rsidRDefault="00AC5BB2" w:rsidP="00AC5BB2" w:rsidR="00AC5BB2" w:rsidRPr="00AC5B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47D5"/>
    <w:multiLevelType w:val="hybridMultilevel"/>
    <w:tmpl w:val="12CEEBE8"/>
    <w:lvl w:tplc="9C5E29FC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1">
    <w:nsid w:val="0831716C"/>
    <w:multiLevelType w:val="hybridMultilevel"/>
    <w:tmpl w:val="F544E0C4"/>
    <w:lvl w:tplc="9C2850D8" w:ilvl="0">
      <w:numFmt w:val="bullet"/>
      <w:lvlText w:val="-"/>
      <w:lvlJc w:val="left"/>
      <w:pPr>
        <w:ind w:hanging="360" w:left="35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2">
    <w:nsid w:val="096E7B26"/>
    <w:multiLevelType w:val="hybridMultilevel"/>
    <w:tmpl w:val="3C0AAB76"/>
    <w:lvl w:tplc="E592A9E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B462D6C"/>
    <w:multiLevelType w:val="hybridMultilevel"/>
    <w:tmpl w:val="5C221A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EE5AC8"/>
    <w:multiLevelType w:val="hybridMultilevel"/>
    <w:tmpl w:val="54DC157E"/>
    <w:lvl w:tplc="6C9E6BB4" w:ilvl="0">
      <w:start w:val="4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4194A0C"/>
    <w:multiLevelType w:val="hybridMultilevel"/>
    <w:tmpl w:val="09E84D9C"/>
    <w:lvl w:tplc="58B6ACA6" w:ilvl="0">
      <w:start w:val="1"/>
      <w:numFmt w:val="bullet"/>
      <w:lvlText w:val="-"/>
      <w:lvlJc w:val="left"/>
      <w:pPr>
        <w:ind w:hanging="360" w:left="3189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9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49"/>
      </w:pPr>
      <w:rPr>
        <w:rFonts w:hAnsi="Wingdings" w:ascii="Wingdings" w:hint="default"/>
      </w:rPr>
    </w:lvl>
  </w:abstractNum>
  <w:abstractNum w:abstractNumId="6">
    <w:nsid w:val="17E71E16"/>
    <w:multiLevelType w:val="hybridMultilevel"/>
    <w:tmpl w:val="16E494B6"/>
    <w:lvl w:tplc="71FC3CB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B2A456E"/>
    <w:multiLevelType w:val="hybridMultilevel"/>
    <w:tmpl w:val="B20AD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1754EA"/>
    <w:multiLevelType w:val="hybridMultilevel"/>
    <w:tmpl w:val="42E847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4266BB"/>
    <w:multiLevelType w:val="hybridMultilevel"/>
    <w:tmpl w:val="1B8E7304"/>
    <w:lvl w:tplc="886E513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2FD41DA0"/>
    <w:multiLevelType w:val="hybridMultilevel"/>
    <w:tmpl w:val="2640BB06"/>
    <w:lvl w:tplc="BF4EC1F4" w:ilvl="0">
      <w:start w:val="10"/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11">
    <w:nsid w:val="33904BEC"/>
    <w:multiLevelType w:val="hybridMultilevel"/>
    <w:tmpl w:val="820C83E2"/>
    <w:lvl w:tplc="A88694CA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12">
    <w:nsid w:val="36843781"/>
    <w:multiLevelType w:val="hybridMultilevel"/>
    <w:tmpl w:val="F576742C"/>
    <w:lvl w:tplc="3B1CF476" w:ilvl="0">
      <w:start w:val="8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7602251"/>
    <w:multiLevelType w:val="hybridMultilevel"/>
    <w:tmpl w:val="E4B0B56C"/>
    <w:lvl w:tplc="DA78A8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8345818"/>
    <w:multiLevelType w:val="hybridMultilevel"/>
    <w:tmpl w:val="12C44506"/>
    <w:lvl w:tplc="7ABE3B52" w:ilvl="0">
      <w:start w:val="16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5">
    <w:nsid w:val="45285DBF"/>
    <w:multiLevelType w:val="hybridMultilevel"/>
    <w:tmpl w:val="2B2CB71A"/>
    <w:lvl w:tplc="84B8F10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92E3F4F"/>
    <w:multiLevelType w:val="hybridMultilevel"/>
    <w:tmpl w:val="95AA4650"/>
    <w:lvl w:tplc="BD2E1914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A514293"/>
    <w:multiLevelType w:val="hybridMultilevel"/>
    <w:tmpl w:val="D2BE763E"/>
    <w:lvl w:tplc="B4661E88" w:ilvl="0"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8">
    <w:nsid w:val="5D7E69FA"/>
    <w:multiLevelType w:val="hybridMultilevel"/>
    <w:tmpl w:val="FC4C9D06"/>
    <w:lvl w:tplc="64E6473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EC457D3"/>
    <w:multiLevelType w:val="hybridMultilevel"/>
    <w:tmpl w:val="C52E1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1F7CE9"/>
    <w:multiLevelType w:val="hybridMultilevel"/>
    <w:tmpl w:val="74D8FE30"/>
    <w:lvl w:tplc="2FAC2E3E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1">
    <w:nsid w:val="655B1F29"/>
    <w:multiLevelType w:val="hybridMultilevel"/>
    <w:tmpl w:val="A2529572"/>
    <w:lvl w:tplc="6D7EEF72" w:ilvl="0"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2">
    <w:nsid w:val="6671429F"/>
    <w:multiLevelType w:val="hybridMultilevel"/>
    <w:tmpl w:val="C3620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BC52DCC"/>
    <w:multiLevelType w:val="hybridMultilevel"/>
    <w:tmpl w:val="4492E4A4"/>
    <w:lvl w:tplc="8D3EEB80" w:ilvl="0">
      <w:start w:val="2015"/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24">
    <w:nsid w:val="6CC871DC"/>
    <w:multiLevelType w:val="hybridMultilevel"/>
    <w:tmpl w:val="FE78E986"/>
    <w:lvl w:tplc="A088EAEC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25">
    <w:nsid w:val="6CD16584"/>
    <w:multiLevelType w:val="hybridMultilevel"/>
    <w:tmpl w:val="6B0048EE"/>
    <w:lvl w:tplc="27F429E4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26">
    <w:nsid w:val="6DC438F5"/>
    <w:multiLevelType w:val="hybridMultilevel"/>
    <w:tmpl w:val="47E0B43E"/>
    <w:lvl w:tplc="BEA43E60" w:ilvl="0">
      <w:start w:val="10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7">
    <w:nsid w:val="6EFC789D"/>
    <w:multiLevelType w:val="hybridMultilevel"/>
    <w:tmpl w:val="D8CE0DBE"/>
    <w:lvl w:tplc="78F8584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6F5631B"/>
    <w:multiLevelType w:val="hybridMultilevel"/>
    <w:tmpl w:val="378428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B0E21CB"/>
    <w:multiLevelType w:val="hybridMultilevel"/>
    <w:tmpl w:val="C47AFFB2"/>
    <w:lvl w:tplc="04F6CFA0" w:ilvl="0"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0">
    <w:nsid w:val="7B3628E9"/>
    <w:multiLevelType w:val="hybridMultilevel"/>
    <w:tmpl w:val="E4A2B3F6"/>
    <w:lvl w:tplc="9F24BB46" w:ilvl="0">
      <w:numFmt w:val="bullet"/>
      <w:lvlText w:val="-"/>
      <w:lvlJc w:val="left"/>
      <w:pPr>
        <w:ind w:hanging="360" w:left="22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7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4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</w:abstractNum>
  <w:abstractNum w:abstractNumId="31">
    <w:nsid w:val="7E652C90"/>
    <w:multiLevelType w:val="hybridMultilevel"/>
    <w:tmpl w:val="4DD2C6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19"/>
  </w:num>
  <w:num w:numId="3">
    <w:abstractNumId w:val="2"/>
  </w:num>
  <w:num w:numId="4">
    <w:abstractNumId w:val="28"/>
  </w:num>
  <w:num w:numId="5">
    <w:abstractNumId w:val="7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0"/>
  </w:num>
  <w:num w:numId="9">
    <w:abstractNumId w:val="8"/>
  </w:num>
  <w:num w:numId="10">
    <w:abstractNumId w:val="5"/>
  </w:num>
  <w:num w:numId="11">
    <w:abstractNumId w:val="25"/>
  </w:num>
  <w:num w:numId="12">
    <w:abstractNumId w:val="30"/>
  </w:num>
  <w:num w:numId="13">
    <w:abstractNumId w:val="29"/>
  </w:num>
  <w:num w:numId="14">
    <w:abstractNumId w:val="15"/>
  </w:num>
  <w:num w:numId="15">
    <w:abstractNumId w:val="14"/>
  </w:num>
  <w:num w:numId="16">
    <w:abstractNumId w:val="10"/>
  </w:num>
  <w:num w:numId="17">
    <w:abstractNumId w:val="26"/>
  </w:num>
  <w:num w:numId="18">
    <w:abstractNumId w:val="24"/>
  </w:num>
  <w:num w:numId="19">
    <w:abstractNumId w:val="1"/>
  </w:num>
  <w:num w:numId="20">
    <w:abstractNumId w:val="11"/>
  </w:num>
  <w:num w:numId="21">
    <w:abstractNumId w:val="13"/>
  </w:num>
  <w:num w:numId="22">
    <w:abstractNumId w:val="23"/>
  </w:num>
  <w:num w:numId="23">
    <w:abstractNumId w:val="18"/>
  </w:num>
  <w:num w:numId="24">
    <w:abstractNumId w:val="21"/>
  </w:num>
  <w:num w:numId="25">
    <w:abstractNumId w:val="6"/>
  </w:num>
  <w:num w:numId="26">
    <w:abstractNumId w:val="22"/>
  </w:num>
  <w:num w:numId="27">
    <w:abstractNumId w:val="4"/>
  </w:num>
  <w:num w:numId="28">
    <w:abstractNumId w:val="12"/>
  </w:num>
  <w:num w:numId="29">
    <w:abstractNumId w:val="17"/>
  </w:num>
  <w:num w:numId="30">
    <w:abstractNumId w:val="0"/>
  </w:num>
  <w:num w:numId="31">
    <w:abstractNumId w:val="9"/>
  </w:num>
  <w:num w:numId="32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51C6"/>
    <w:rsid w:val="000368B2"/>
    <w:rsid w:val="000419F7"/>
    <w:rsid w:val="000439EC"/>
    <w:rsid w:val="00046F3D"/>
    <w:rsid w:val="00047463"/>
    <w:rsid w:val="00067779"/>
    <w:rsid w:val="00070040"/>
    <w:rsid w:val="00072C83"/>
    <w:rsid w:val="00076192"/>
    <w:rsid w:val="00082493"/>
    <w:rsid w:val="00085E88"/>
    <w:rsid w:val="0009559A"/>
    <w:rsid w:val="000B4AC9"/>
    <w:rsid w:val="000B6DB2"/>
    <w:rsid w:val="000C4591"/>
    <w:rsid w:val="000E6EAA"/>
    <w:rsid w:val="000F064D"/>
    <w:rsid w:val="000F338A"/>
    <w:rsid w:val="000F4327"/>
    <w:rsid w:val="000F64EA"/>
    <w:rsid w:val="000F656B"/>
    <w:rsid w:val="00110CF9"/>
    <w:rsid w:val="00117505"/>
    <w:rsid w:val="00127E13"/>
    <w:rsid w:val="00141638"/>
    <w:rsid w:val="00147171"/>
    <w:rsid w:val="001633E7"/>
    <w:rsid w:val="00165894"/>
    <w:rsid w:val="00167903"/>
    <w:rsid w:val="001911CA"/>
    <w:rsid w:val="001956AD"/>
    <w:rsid w:val="001961C8"/>
    <w:rsid w:val="001B6BD4"/>
    <w:rsid w:val="001D19EC"/>
    <w:rsid w:val="001E2A8D"/>
    <w:rsid w:val="001F2782"/>
    <w:rsid w:val="00206F1D"/>
    <w:rsid w:val="00214171"/>
    <w:rsid w:val="002151C6"/>
    <w:rsid w:val="00222D12"/>
    <w:rsid w:val="002453E9"/>
    <w:rsid w:val="00255671"/>
    <w:rsid w:val="00261DB0"/>
    <w:rsid w:val="0026316A"/>
    <w:rsid w:val="002759D5"/>
    <w:rsid w:val="00293926"/>
    <w:rsid w:val="002952BC"/>
    <w:rsid w:val="002A1644"/>
    <w:rsid w:val="002A26D6"/>
    <w:rsid w:val="002D3847"/>
    <w:rsid w:val="002E583F"/>
    <w:rsid w:val="002E612B"/>
    <w:rsid w:val="002F46C2"/>
    <w:rsid w:val="002F5E12"/>
    <w:rsid w:val="003020FF"/>
    <w:rsid w:val="00303CE5"/>
    <w:rsid w:val="00303DD6"/>
    <w:rsid w:val="00321069"/>
    <w:rsid w:val="00330554"/>
    <w:rsid w:val="003418BE"/>
    <w:rsid w:val="00350077"/>
    <w:rsid w:val="00356414"/>
    <w:rsid w:val="0036523D"/>
    <w:rsid w:val="00374D81"/>
    <w:rsid w:val="00381143"/>
    <w:rsid w:val="00386551"/>
    <w:rsid w:val="003866AC"/>
    <w:rsid w:val="00386B26"/>
    <w:rsid w:val="0039481C"/>
    <w:rsid w:val="00396169"/>
    <w:rsid w:val="003B3748"/>
    <w:rsid w:val="003B68DA"/>
    <w:rsid w:val="003C24C0"/>
    <w:rsid w:val="003C294E"/>
    <w:rsid w:val="003E4F8E"/>
    <w:rsid w:val="003E62F8"/>
    <w:rsid w:val="003E7B77"/>
    <w:rsid w:val="003F0AB9"/>
    <w:rsid w:val="0040602A"/>
    <w:rsid w:val="00406F4B"/>
    <w:rsid w:val="00430B1B"/>
    <w:rsid w:val="00434A2A"/>
    <w:rsid w:val="00435471"/>
    <w:rsid w:val="0043599A"/>
    <w:rsid w:val="00460C35"/>
    <w:rsid w:val="0046193F"/>
    <w:rsid w:val="00472213"/>
    <w:rsid w:val="00480563"/>
    <w:rsid w:val="004829F8"/>
    <w:rsid w:val="00495838"/>
    <w:rsid w:val="004A11C4"/>
    <w:rsid w:val="004B1386"/>
    <w:rsid w:val="004C32EC"/>
    <w:rsid w:val="004C7991"/>
    <w:rsid w:val="004C7C7A"/>
    <w:rsid w:val="004D549D"/>
    <w:rsid w:val="004E085E"/>
    <w:rsid w:val="004F5B54"/>
    <w:rsid w:val="00506B56"/>
    <w:rsid w:val="00520E3C"/>
    <w:rsid w:val="00527517"/>
    <w:rsid w:val="00530C87"/>
    <w:rsid w:val="00534DFE"/>
    <w:rsid w:val="005438E8"/>
    <w:rsid w:val="00552D1F"/>
    <w:rsid w:val="00555DDD"/>
    <w:rsid w:val="00564B84"/>
    <w:rsid w:val="00574EFD"/>
    <w:rsid w:val="00592C6B"/>
    <w:rsid w:val="005A2FA3"/>
    <w:rsid w:val="005A30CC"/>
    <w:rsid w:val="005B1B93"/>
    <w:rsid w:val="005B337A"/>
    <w:rsid w:val="005C6CCA"/>
    <w:rsid w:val="005D57FF"/>
    <w:rsid w:val="005E00E8"/>
    <w:rsid w:val="005E6C2F"/>
    <w:rsid w:val="005F3859"/>
    <w:rsid w:val="005F400E"/>
    <w:rsid w:val="00601C1F"/>
    <w:rsid w:val="006124A3"/>
    <w:rsid w:val="006263D6"/>
    <w:rsid w:val="006269F8"/>
    <w:rsid w:val="0064250B"/>
    <w:rsid w:val="00645FBF"/>
    <w:rsid w:val="006512E5"/>
    <w:rsid w:val="006529AC"/>
    <w:rsid w:val="00656C31"/>
    <w:rsid w:val="00693C06"/>
    <w:rsid w:val="00694C73"/>
    <w:rsid w:val="00697E2E"/>
    <w:rsid w:val="006B1684"/>
    <w:rsid w:val="006B3967"/>
    <w:rsid w:val="006C358E"/>
    <w:rsid w:val="006D2336"/>
    <w:rsid w:val="006E5114"/>
    <w:rsid w:val="006F2903"/>
    <w:rsid w:val="006F682D"/>
    <w:rsid w:val="00705A78"/>
    <w:rsid w:val="00705D4C"/>
    <w:rsid w:val="00722F6E"/>
    <w:rsid w:val="00724069"/>
    <w:rsid w:val="007409DC"/>
    <w:rsid w:val="0074364D"/>
    <w:rsid w:val="00743A4B"/>
    <w:rsid w:val="007622D2"/>
    <w:rsid w:val="00781003"/>
    <w:rsid w:val="00787500"/>
    <w:rsid w:val="0079120C"/>
    <w:rsid w:val="00796EC6"/>
    <w:rsid w:val="007A366B"/>
    <w:rsid w:val="007A5DA5"/>
    <w:rsid w:val="007A7125"/>
    <w:rsid w:val="007B4A45"/>
    <w:rsid w:val="007B7D37"/>
    <w:rsid w:val="007C74D7"/>
    <w:rsid w:val="007D0AA3"/>
    <w:rsid w:val="007D5C1A"/>
    <w:rsid w:val="007D61AC"/>
    <w:rsid w:val="007E49BD"/>
    <w:rsid w:val="007F1738"/>
    <w:rsid w:val="008045C5"/>
    <w:rsid w:val="008135CE"/>
    <w:rsid w:val="00821145"/>
    <w:rsid w:val="0082281E"/>
    <w:rsid w:val="008266DC"/>
    <w:rsid w:val="0082740B"/>
    <w:rsid w:val="00837600"/>
    <w:rsid w:val="008453E3"/>
    <w:rsid w:val="00846165"/>
    <w:rsid w:val="00857261"/>
    <w:rsid w:val="00874215"/>
    <w:rsid w:val="00875AAB"/>
    <w:rsid w:val="00895493"/>
    <w:rsid w:val="00896661"/>
    <w:rsid w:val="008B3CB8"/>
    <w:rsid w:val="008C3B09"/>
    <w:rsid w:val="008D58A8"/>
    <w:rsid w:val="00901DAC"/>
    <w:rsid w:val="009074AC"/>
    <w:rsid w:val="00910814"/>
    <w:rsid w:val="00922571"/>
    <w:rsid w:val="00927E92"/>
    <w:rsid w:val="00930432"/>
    <w:rsid w:val="009464A8"/>
    <w:rsid w:val="009473E0"/>
    <w:rsid w:val="00950142"/>
    <w:rsid w:val="009503DB"/>
    <w:rsid w:val="00952497"/>
    <w:rsid w:val="00962AB1"/>
    <w:rsid w:val="009700D2"/>
    <w:rsid w:val="009707C4"/>
    <w:rsid w:val="00972640"/>
    <w:rsid w:val="00987A9B"/>
    <w:rsid w:val="009A6445"/>
    <w:rsid w:val="009A7B0A"/>
    <w:rsid w:val="009C10C5"/>
    <w:rsid w:val="009C3A92"/>
    <w:rsid w:val="009C47DF"/>
    <w:rsid w:val="009D1F22"/>
    <w:rsid w:val="009D5DFC"/>
    <w:rsid w:val="009E00BA"/>
    <w:rsid w:val="009E0308"/>
    <w:rsid w:val="009E541D"/>
    <w:rsid w:val="009F1B5B"/>
    <w:rsid w:val="009F57F7"/>
    <w:rsid w:val="00A00EBC"/>
    <w:rsid w:val="00A13E14"/>
    <w:rsid w:val="00A1439B"/>
    <w:rsid w:val="00A20F88"/>
    <w:rsid w:val="00A32F54"/>
    <w:rsid w:val="00A471EB"/>
    <w:rsid w:val="00A47C51"/>
    <w:rsid w:val="00A53092"/>
    <w:rsid w:val="00A54007"/>
    <w:rsid w:val="00A56782"/>
    <w:rsid w:val="00A6107A"/>
    <w:rsid w:val="00A66A59"/>
    <w:rsid w:val="00A67279"/>
    <w:rsid w:val="00A71822"/>
    <w:rsid w:val="00A77932"/>
    <w:rsid w:val="00A86C6C"/>
    <w:rsid w:val="00A87288"/>
    <w:rsid w:val="00A9061E"/>
    <w:rsid w:val="00A93E39"/>
    <w:rsid w:val="00A961B5"/>
    <w:rsid w:val="00A972B3"/>
    <w:rsid w:val="00AC5BB2"/>
    <w:rsid w:val="00AC646A"/>
    <w:rsid w:val="00AC6A60"/>
    <w:rsid w:val="00AD1C1F"/>
    <w:rsid w:val="00AD366B"/>
    <w:rsid w:val="00AE388B"/>
    <w:rsid w:val="00AE735A"/>
    <w:rsid w:val="00B07577"/>
    <w:rsid w:val="00B12B17"/>
    <w:rsid w:val="00B135E5"/>
    <w:rsid w:val="00B1396E"/>
    <w:rsid w:val="00B158DB"/>
    <w:rsid w:val="00B27AB0"/>
    <w:rsid w:val="00B350BB"/>
    <w:rsid w:val="00B53106"/>
    <w:rsid w:val="00B612BA"/>
    <w:rsid w:val="00B65B53"/>
    <w:rsid w:val="00B91C68"/>
    <w:rsid w:val="00B9298C"/>
    <w:rsid w:val="00B95184"/>
    <w:rsid w:val="00BC0037"/>
    <w:rsid w:val="00BC7B44"/>
    <w:rsid w:val="00BD2DF1"/>
    <w:rsid w:val="00BD4929"/>
    <w:rsid w:val="00BD7299"/>
    <w:rsid w:val="00BE103B"/>
    <w:rsid w:val="00BE16EF"/>
    <w:rsid w:val="00BE41E0"/>
    <w:rsid w:val="00BE5DD4"/>
    <w:rsid w:val="00BE5EC6"/>
    <w:rsid w:val="00C00DA2"/>
    <w:rsid w:val="00C062C7"/>
    <w:rsid w:val="00C234A4"/>
    <w:rsid w:val="00C240DF"/>
    <w:rsid w:val="00C6212D"/>
    <w:rsid w:val="00C624EC"/>
    <w:rsid w:val="00C62D0E"/>
    <w:rsid w:val="00C63DB9"/>
    <w:rsid w:val="00C655BD"/>
    <w:rsid w:val="00C65777"/>
    <w:rsid w:val="00C76CDD"/>
    <w:rsid w:val="00C824C0"/>
    <w:rsid w:val="00C905BA"/>
    <w:rsid w:val="00C96354"/>
    <w:rsid w:val="00C96DE9"/>
    <w:rsid w:val="00CA1137"/>
    <w:rsid w:val="00CA491B"/>
    <w:rsid w:val="00CC06F1"/>
    <w:rsid w:val="00CC1216"/>
    <w:rsid w:val="00CC348F"/>
    <w:rsid w:val="00CC6330"/>
    <w:rsid w:val="00CD0B46"/>
    <w:rsid w:val="00CD688C"/>
    <w:rsid w:val="00CD695A"/>
    <w:rsid w:val="00CE3A6A"/>
    <w:rsid w:val="00CF7027"/>
    <w:rsid w:val="00D01918"/>
    <w:rsid w:val="00D0529E"/>
    <w:rsid w:val="00D05CDA"/>
    <w:rsid w:val="00D061D4"/>
    <w:rsid w:val="00D14DD2"/>
    <w:rsid w:val="00D17B2E"/>
    <w:rsid w:val="00D21513"/>
    <w:rsid w:val="00D373E6"/>
    <w:rsid w:val="00D37E53"/>
    <w:rsid w:val="00D4259F"/>
    <w:rsid w:val="00D6024C"/>
    <w:rsid w:val="00D655CD"/>
    <w:rsid w:val="00D811BB"/>
    <w:rsid w:val="00D92198"/>
    <w:rsid w:val="00DB2CA9"/>
    <w:rsid w:val="00DB5523"/>
    <w:rsid w:val="00DC1B8E"/>
    <w:rsid w:val="00DC6DDB"/>
    <w:rsid w:val="00DD1696"/>
    <w:rsid w:val="00DD7861"/>
    <w:rsid w:val="00DE31EE"/>
    <w:rsid w:val="00E007D9"/>
    <w:rsid w:val="00E04246"/>
    <w:rsid w:val="00E15F3B"/>
    <w:rsid w:val="00E22188"/>
    <w:rsid w:val="00E27596"/>
    <w:rsid w:val="00E32D1A"/>
    <w:rsid w:val="00E3494E"/>
    <w:rsid w:val="00E37643"/>
    <w:rsid w:val="00E47146"/>
    <w:rsid w:val="00E47B9A"/>
    <w:rsid w:val="00E551E1"/>
    <w:rsid w:val="00E82707"/>
    <w:rsid w:val="00E84A49"/>
    <w:rsid w:val="00E84E4E"/>
    <w:rsid w:val="00E90EC4"/>
    <w:rsid w:val="00E92933"/>
    <w:rsid w:val="00EA10E5"/>
    <w:rsid w:val="00EA2FEB"/>
    <w:rsid w:val="00EA66E9"/>
    <w:rsid w:val="00EE5874"/>
    <w:rsid w:val="00EF1491"/>
    <w:rsid w:val="00EF1ED7"/>
    <w:rsid w:val="00EF2582"/>
    <w:rsid w:val="00F05112"/>
    <w:rsid w:val="00F05B2A"/>
    <w:rsid w:val="00F2013F"/>
    <w:rsid w:val="00F236ED"/>
    <w:rsid w:val="00F27A37"/>
    <w:rsid w:val="00F36853"/>
    <w:rsid w:val="00F36D64"/>
    <w:rsid w:val="00F41FE1"/>
    <w:rsid w:val="00F50F05"/>
    <w:rsid w:val="00F65757"/>
    <w:rsid w:val="00F67DF0"/>
    <w:rsid w:val="00F70B29"/>
    <w:rsid w:val="00F74606"/>
    <w:rsid w:val="00F75294"/>
    <w:rsid w:val="00F76671"/>
    <w:rsid w:val="00F77039"/>
    <w:rsid w:val="00FB5AA5"/>
    <w:rsid w:val="00FC209C"/>
    <w:rsid w:val="00FD4B1E"/>
    <w:rsid w:val="00FD58D2"/>
    <w:rsid w:val="00FE3250"/>
    <w:rsid w:val="00FE4B46"/>
    <w:rsid w:val="00FE6960"/>
    <w:rsid w:val="00FF4948"/>
    <w:rsid w:val="00FF7257"/>
    <w:rsid w:val="00FF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51C6"/>
    <w:rPr>
      <w:rFonts w:hAnsi="Calibri" w:ascii="Calibri"/>
      <w:sz w:val="22"/>
      <w:szCs w:val="22"/>
    </w:rPr>
  </w:style>
  <w:style w:styleId="Naslov1" w:type="paragraph">
    <w:name w:val="heading 1"/>
    <w:basedOn w:val="Normal"/>
    <w:qFormat/>
    <w:rsid w:val="00BE5EC6"/>
    <w:pPr>
      <w:spacing w:afterAutospacing="true" w:after="100" w:beforeAutospacing="true" w:before="100"/>
      <w:outlineLvl w:val="0"/>
    </w:pPr>
    <w:rPr>
      <w:rFonts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151C6"/>
    <w:rPr>
      <w:color w:val="0000FF"/>
      <w:u w:val="single"/>
    </w:rPr>
  </w:style>
  <w:style w:styleId="Tijeloteksta-uvlaka3" w:type="paragraph">
    <w:name w:val="Body Text Indent 3"/>
    <w:basedOn w:val="Normal"/>
    <w:rsid w:val="002151C6"/>
    <w:pPr>
      <w:ind w:firstLine="708" w:left="5664"/>
      <w:jc w:val="both"/>
    </w:pPr>
    <w:rPr>
      <w:rFonts w:hAnsi="Times New Roman" w:ascii="Times New Roman"/>
      <w:sz w:val="24"/>
      <w:szCs w:val="24"/>
    </w:rPr>
  </w:style>
  <w:style w:customStyle="true" w:styleId="nnekic" w:type="character">
    <w:name w:val="nnekic"/>
    <w:semiHidden/>
    <w:rsid w:val="002151C6"/>
    <w:rPr>
      <w:rFonts w:cs="Arial" w:hAnsi="Arial" w:ascii="Arial"/>
      <w:color w:val="000080"/>
      <w:sz w:val="20"/>
      <w:szCs w:val="20"/>
    </w:rPr>
  </w:style>
  <w:style w:styleId="SlijeenaHiperveza" w:type="character">
    <w:name w:val="FollowedHyperlink"/>
    <w:rsid w:val="009D5DFC"/>
    <w:rPr>
      <w:color w:val="800080"/>
      <w:u w:val="single"/>
    </w:rPr>
  </w:style>
  <w:style w:styleId="Tekstbalonia" w:type="paragraph">
    <w:name w:val="Balloon Text"/>
    <w:basedOn w:val="Normal"/>
    <w:semiHidden/>
    <w:rsid w:val="00D17B2E"/>
    <w:rPr>
      <w:rFonts w:cs="Tahoma" w:hAnsi="Tahoma" w:ascii="Tahoma"/>
      <w:sz w:val="16"/>
      <w:szCs w:val="16"/>
    </w:rPr>
  </w:style>
  <w:style w:customStyle="true" w:styleId="newsoverheading" w:type="paragraph">
    <w:name w:val="news_overheading"/>
    <w:basedOn w:val="Normal"/>
    <w:rsid w:val="00BE5EC6"/>
    <w:pPr>
      <w:pBdr>
        <w:bottom w:space="2" w:sz="6" w:color="C8C8C8" w:val="dotted"/>
      </w:pBdr>
      <w:jc w:val="center"/>
    </w:pPr>
    <w:rPr>
      <w:rFonts w:hAnsi="Trebuchet MS" w:ascii="Trebuchet MS"/>
      <w:caps/>
      <w:color w:val="999999"/>
      <w:spacing w:val="120"/>
      <w:sz w:val="15"/>
      <w:szCs w:val="15"/>
    </w:rPr>
  </w:style>
  <w:style w:customStyle="true" w:styleId="rightcoloverheading" w:type="paragraph">
    <w:name w:val="rightcol_overheading"/>
    <w:basedOn w:val="Normal"/>
    <w:rsid w:val="00BE5EC6"/>
    <w:pPr>
      <w:pBdr>
        <w:bottom w:space="2" w:sz="6" w:color="C8C8C8" w:val="dotted"/>
      </w:pBdr>
      <w:spacing w:after="60"/>
      <w:ind w:right="75" w:left="150"/>
    </w:pPr>
    <w:rPr>
      <w:rFonts w:hAnsi="Trebuchet MS" w:ascii="Trebuchet MS"/>
      <w:b/>
      <w:bCs/>
      <w:caps/>
      <w:color w:val="666666"/>
      <w:spacing w:val="24"/>
      <w:sz w:val="17"/>
      <w:szCs w:val="17"/>
    </w:rPr>
  </w:style>
  <w:style w:customStyle="true" w:styleId="rightcolbody" w:type="paragraph">
    <w:name w:val="rightcol_body"/>
    <w:basedOn w:val="Normal"/>
    <w:rsid w:val="00BE5EC6"/>
    <w:pPr>
      <w:spacing w:lineRule="atLeast" w:line="312" w:after="60"/>
      <w:ind w:right="90" w:left="150"/>
    </w:pPr>
    <w:rPr>
      <w:rFonts w:hAnsi="Times New Roman" w:ascii="Times New Roman"/>
      <w:sz w:val="18"/>
      <w:szCs w:val="18"/>
    </w:rPr>
  </w:style>
  <w:style w:customStyle="true" w:styleId="rightcolfilterheading" w:type="paragraph">
    <w:name w:val="rightcol_filterheading"/>
    <w:basedOn w:val="Normal"/>
    <w:rsid w:val="00BE5EC6"/>
    <w:pPr>
      <w:pBdr>
        <w:top w:space="0" w:sz="6" w:color="C8C8C8" w:val="dotted"/>
      </w:pBdr>
      <w:spacing w:after="30" w:before="150"/>
      <w:ind w:right="150" w:left="150"/>
    </w:pPr>
    <w:rPr>
      <w:rFonts w:hAnsi="Trebuchet MS" w:ascii="Trebuchet MS"/>
      <w:b/>
      <w:bCs/>
      <w:color w:val="666666"/>
      <w:sz w:val="18"/>
      <w:szCs w:val="18"/>
    </w:rPr>
  </w:style>
  <w:style w:customStyle="true" w:styleId="login1" w:type="paragraph">
    <w:name w:val="login1"/>
    <w:basedOn w:val="Normal"/>
    <w:rsid w:val="00BE5EC6"/>
    <w:pPr>
      <w:spacing w:lineRule="atLeast" w:line="240" w:before="240"/>
      <w:ind w:right="150" w:left="270"/>
    </w:pPr>
    <w:rPr>
      <w:rFonts w:hAnsi="Times New Roman" w:ascii="Times New Roman"/>
      <w:b/>
      <w:bCs/>
      <w:sz w:val="24"/>
      <w:szCs w:val="24"/>
    </w:rPr>
  </w:style>
  <w:style w:customStyle="true" w:styleId="newuser1" w:type="paragraph">
    <w:name w:val="newuser1"/>
    <w:basedOn w:val="Normal"/>
    <w:rsid w:val="00BE5EC6"/>
    <w:pPr>
      <w:spacing w:lineRule="atLeast" w:line="240" w:before="60"/>
      <w:ind w:right="150" w:left="270"/>
    </w:pPr>
    <w:rPr>
      <w:rFonts w:hAnsi="Times New Roman" w:ascii="Times New Roman"/>
      <w:sz w:val="24"/>
      <w:szCs w:val="24"/>
    </w:rPr>
  </w:style>
  <w:style w:styleId="z-vrhobrasca" w:type="paragraph">
    <w:name w:val="HTML Top of Form"/>
    <w:basedOn w:val="Normal"/>
    <w:next w:val="Normal"/>
    <w:hidden/>
    <w:rsid w:val="00BE5EC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</w:rPr>
  </w:style>
  <w:style w:styleId="Naglaeno" w:type="character">
    <w:name w:val="Strong"/>
    <w:qFormat/>
    <w:rsid w:val="00BE5EC6"/>
    <w:rPr>
      <w:b/>
      <w:bCs/>
    </w:rPr>
  </w:style>
  <w:style w:customStyle="true" w:styleId="lbloutput1" w:type="character">
    <w:name w:val="lbloutput1"/>
    <w:rsid w:val="00BE5EC6"/>
    <w:rPr>
      <w:b w:val="false"/>
      <w:bCs w:val="false"/>
      <w:color w:val="159BC4"/>
      <w:sz w:val="18"/>
      <w:szCs w:val="18"/>
    </w:rPr>
  </w:style>
  <w:style w:customStyle="true" w:styleId="ratingstarfilledratingstar" w:type="character">
    <w:name w:val="ratingstar filledratingstar"/>
    <w:basedOn w:val="Zadanifontodlomka"/>
    <w:rsid w:val="00BE5EC6"/>
  </w:style>
  <w:style w:customStyle="true" w:styleId="ratingstaremptyratingstar" w:type="character">
    <w:name w:val="ratingstar emptyratingstar"/>
    <w:basedOn w:val="Zadanifontodlomka"/>
    <w:rsid w:val="00BE5EC6"/>
  </w:style>
  <w:style w:styleId="z-dnoobrasca" w:type="paragraph">
    <w:name w:val="HTML Bottom of Form"/>
    <w:basedOn w:val="Normal"/>
    <w:next w:val="Normal"/>
    <w:hidden/>
    <w:rsid w:val="00BE5EC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</w:rPr>
  </w:style>
  <w:style w:styleId="Odlomakpopisa" w:type="paragraph">
    <w:name w:val="List Paragraph"/>
    <w:basedOn w:val="Normal"/>
    <w:uiPriority w:val="34"/>
    <w:qFormat/>
    <w:rsid w:val="00AC6A60"/>
    <w:pPr>
      <w:ind w:left="708"/>
    </w:pPr>
  </w:style>
  <w:style w:styleId="Zaglavlje" w:type="paragraph">
    <w:name w:val="header"/>
    <w:basedOn w:val="Normal"/>
    <w:link w:val="ZaglavljeChar"/>
    <w:rsid w:val="00AC5B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C5BB2"/>
    <w:rPr>
      <w:rFonts w:hAnsi="Calibri" w:ascii="Calibri"/>
      <w:sz w:val="22"/>
      <w:szCs w:val="22"/>
    </w:rPr>
  </w:style>
  <w:style w:styleId="Podnoje" w:type="paragraph">
    <w:name w:val="footer"/>
    <w:basedOn w:val="Normal"/>
    <w:link w:val="PodnojeChar"/>
    <w:rsid w:val="00AC5B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C5BB2"/>
    <w:rPr>
      <w:rFonts w:hAnsi="Calibri" w:ascii="Calibri"/>
      <w:sz w:val="22"/>
      <w:szCs w:val="22"/>
    </w:rPr>
  </w:style>
  <w:style w:styleId="Reetkatablice" w:type="table">
    <w:name w:val="Table Grid"/>
    <w:basedOn w:val="Obinatablica"/>
    <w:rsid w:val="007C74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7C74D7"/>
    <w:rPr>
      <w:rFonts w:eastAsia="Calibri"/>
      <w:lang w:eastAsia="en-US"/>
    </w:rPr>
  </w:style>
  <w:style w:customStyle="true" w:styleId="t-9-8" w:type="paragraph">
    <w:name w:val="t-9-8"/>
    <w:basedOn w:val="Normal"/>
    <w:rsid w:val="007A5DA5"/>
    <w:pPr>
      <w:spacing w:afterAutospacing="true" w:after="100" w:beforeAutospacing="true" w:before="10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4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5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5C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5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5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51C6"/>
    <w:rPr>
      <w:rFonts w:ascii="Calibri" w:hAnsi="Calibri"/>
      <w:sz w:val="22"/>
      <w:szCs w:val="22"/>
    </w:rPr>
  </w:style>
  <w:style w:styleId="Naslov1" w:type="paragraph">
    <w:name w:val="heading 1"/>
    <w:basedOn w:val="Normal"/>
    <w:qFormat/>
    <w:rsid w:val="00BE5EC6"/>
    <w:pPr>
      <w:spacing w:after="100" w:afterAutospacing="1" w:before="100" w:before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151C6"/>
    <w:rPr>
      <w:color w:val="0000FF"/>
      <w:u w:val="single"/>
    </w:rPr>
  </w:style>
  <w:style w:styleId="Tijeloteksta-uvlaka3" w:type="paragraph">
    <w:name w:val="Body Text Indent 3"/>
    <w:basedOn w:val="Normal"/>
    <w:rsid w:val="002151C6"/>
    <w:pPr>
      <w:ind w:firstLine="708" w:left="5664"/>
      <w:jc w:val="both"/>
    </w:pPr>
    <w:rPr>
      <w:rFonts w:ascii="Times New Roman" w:hAnsi="Times New Roman"/>
      <w:sz w:val="24"/>
      <w:szCs w:val="24"/>
    </w:rPr>
  </w:style>
  <w:style w:customStyle="1" w:styleId="nnekic" w:type="character">
    <w:name w:val="nnekic"/>
    <w:semiHidden/>
    <w:rsid w:val="002151C6"/>
    <w:rPr>
      <w:rFonts w:ascii="Arial" w:cs="Arial" w:hAnsi="Arial"/>
      <w:color w:val="000080"/>
      <w:sz w:val="20"/>
      <w:szCs w:val="20"/>
    </w:rPr>
  </w:style>
  <w:style w:styleId="SlijeenaHiperveza" w:type="character">
    <w:name w:val="FollowedHyperlink"/>
    <w:rsid w:val="009D5DFC"/>
    <w:rPr>
      <w:color w:val="800080"/>
      <w:u w:val="single"/>
    </w:rPr>
  </w:style>
  <w:style w:styleId="Tekstbalonia" w:type="paragraph">
    <w:name w:val="Balloon Text"/>
    <w:basedOn w:val="Normal"/>
    <w:semiHidden/>
    <w:rsid w:val="00D17B2E"/>
    <w:rPr>
      <w:rFonts w:ascii="Tahoma" w:cs="Tahoma" w:hAnsi="Tahoma"/>
      <w:sz w:val="16"/>
      <w:szCs w:val="16"/>
    </w:rPr>
  </w:style>
  <w:style w:customStyle="1" w:styleId="newsoverheading" w:type="paragraph">
    <w:name w:val="news_overheading"/>
    <w:basedOn w:val="Normal"/>
    <w:rsid w:val="00BE5EC6"/>
    <w:pPr>
      <w:pBdr>
        <w:bottom w:color="C8C8C8" w:space="2" w:sz="6" w:val="dotted"/>
      </w:pBdr>
      <w:jc w:val="center"/>
    </w:pPr>
    <w:rPr>
      <w:rFonts w:ascii="Trebuchet MS" w:hAnsi="Trebuchet MS"/>
      <w:caps/>
      <w:color w:val="999999"/>
      <w:spacing w:val="120"/>
      <w:sz w:val="15"/>
      <w:szCs w:val="15"/>
    </w:rPr>
  </w:style>
  <w:style w:customStyle="1" w:styleId="rightcoloverheading" w:type="paragraph">
    <w:name w:val="rightcol_overheading"/>
    <w:basedOn w:val="Normal"/>
    <w:rsid w:val="00BE5EC6"/>
    <w:pPr>
      <w:pBdr>
        <w:bottom w:color="C8C8C8" w:space="2" w:sz="6" w:val="dotted"/>
      </w:pBdr>
      <w:spacing w:after="60"/>
      <w:ind w:left="150" w:right="75"/>
    </w:pPr>
    <w:rPr>
      <w:rFonts w:ascii="Trebuchet MS" w:hAnsi="Trebuchet MS"/>
      <w:b/>
      <w:bCs/>
      <w:caps/>
      <w:color w:val="666666"/>
      <w:spacing w:val="24"/>
      <w:sz w:val="17"/>
      <w:szCs w:val="17"/>
    </w:rPr>
  </w:style>
  <w:style w:customStyle="1" w:styleId="rightcolbody" w:type="paragraph">
    <w:name w:val="rightcol_body"/>
    <w:basedOn w:val="Normal"/>
    <w:rsid w:val="00BE5EC6"/>
    <w:pPr>
      <w:spacing w:after="60" w:line="312" w:lineRule="atLeast"/>
      <w:ind w:left="150" w:right="90"/>
    </w:pPr>
    <w:rPr>
      <w:rFonts w:ascii="Times New Roman" w:hAnsi="Times New Roman"/>
      <w:sz w:val="18"/>
      <w:szCs w:val="18"/>
    </w:rPr>
  </w:style>
  <w:style w:customStyle="1" w:styleId="rightcolfilterheading" w:type="paragraph">
    <w:name w:val="rightcol_filterheading"/>
    <w:basedOn w:val="Normal"/>
    <w:rsid w:val="00BE5EC6"/>
    <w:pPr>
      <w:pBdr>
        <w:top w:color="C8C8C8" w:space="0" w:sz="6" w:val="dotted"/>
      </w:pBdr>
      <w:spacing w:after="30" w:before="150"/>
      <w:ind w:left="150" w:right="150"/>
    </w:pPr>
    <w:rPr>
      <w:rFonts w:ascii="Trebuchet MS" w:hAnsi="Trebuchet MS"/>
      <w:b/>
      <w:bCs/>
      <w:color w:val="666666"/>
      <w:sz w:val="18"/>
      <w:szCs w:val="18"/>
    </w:rPr>
  </w:style>
  <w:style w:customStyle="1" w:styleId="login1" w:type="paragraph">
    <w:name w:val="login1"/>
    <w:basedOn w:val="Normal"/>
    <w:rsid w:val="00BE5EC6"/>
    <w:pPr>
      <w:spacing w:before="240" w:line="240" w:lineRule="atLeast"/>
      <w:ind w:left="270" w:right="150"/>
    </w:pPr>
    <w:rPr>
      <w:rFonts w:ascii="Times New Roman" w:hAnsi="Times New Roman"/>
      <w:b/>
      <w:bCs/>
      <w:sz w:val="24"/>
      <w:szCs w:val="24"/>
    </w:rPr>
  </w:style>
  <w:style w:customStyle="1" w:styleId="newuser1" w:type="paragraph">
    <w:name w:val="newuser1"/>
    <w:basedOn w:val="Normal"/>
    <w:rsid w:val="00BE5EC6"/>
    <w:pPr>
      <w:spacing w:before="60" w:line="240" w:lineRule="atLeast"/>
      <w:ind w:left="270" w:right="150"/>
    </w:pPr>
    <w:rPr>
      <w:rFonts w:ascii="Times New Roman" w:hAnsi="Times New Roman"/>
      <w:sz w:val="24"/>
      <w:szCs w:val="24"/>
    </w:rPr>
  </w:style>
  <w:style w:styleId="z-vrhobrasca" w:type="paragraph">
    <w:name w:val="HTML Top of Form"/>
    <w:basedOn w:val="Normal"/>
    <w:next w:val="Normal"/>
    <w:hidden/>
    <w:rsid w:val="00BE5EC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</w:rPr>
  </w:style>
  <w:style w:styleId="Naglaeno" w:type="character">
    <w:name w:val="Strong"/>
    <w:qFormat/>
    <w:rsid w:val="00BE5EC6"/>
    <w:rPr>
      <w:b/>
      <w:bCs/>
    </w:rPr>
  </w:style>
  <w:style w:customStyle="1" w:styleId="lbloutput1" w:type="character">
    <w:name w:val="lbloutput1"/>
    <w:rsid w:val="00BE5EC6"/>
    <w:rPr>
      <w:b w:val="0"/>
      <w:bCs w:val="0"/>
      <w:color w:val="159BC4"/>
      <w:sz w:val="18"/>
      <w:szCs w:val="18"/>
    </w:rPr>
  </w:style>
  <w:style w:customStyle="1" w:styleId="ratingstarfilledratingstar" w:type="character">
    <w:name w:val="ratingstar filledratingstar"/>
    <w:basedOn w:val="Zadanifontodlomka"/>
    <w:rsid w:val="00BE5EC6"/>
  </w:style>
  <w:style w:customStyle="1" w:styleId="ratingstaremptyratingstar" w:type="character">
    <w:name w:val="ratingstar emptyratingstar"/>
    <w:basedOn w:val="Zadanifontodlomka"/>
    <w:rsid w:val="00BE5EC6"/>
  </w:style>
  <w:style w:styleId="z-dnoobrasca" w:type="paragraph">
    <w:name w:val="HTML Bottom of Form"/>
    <w:basedOn w:val="Normal"/>
    <w:next w:val="Normal"/>
    <w:hidden/>
    <w:rsid w:val="00BE5EC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</w:rPr>
  </w:style>
  <w:style w:styleId="Odlomakpopisa" w:type="paragraph">
    <w:name w:val="List Paragraph"/>
    <w:basedOn w:val="Normal"/>
    <w:uiPriority w:val="34"/>
    <w:qFormat/>
    <w:rsid w:val="00AC6A60"/>
    <w:pPr>
      <w:ind w:left="708"/>
    </w:pPr>
  </w:style>
  <w:style w:styleId="Zaglavlje" w:type="paragraph">
    <w:name w:val="header"/>
    <w:basedOn w:val="Normal"/>
    <w:link w:val="ZaglavljeChar"/>
    <w:rsid w:val="00AC5B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C5BB2"/>
    <w:rPr>
      <w:rFonts w:ascii="Calibri" w:hAnsi="Calibri"/>
      <w:sz w:val="22"/>
      <w:szCs w:val="22"/>
    </w:rPr>
  </w:style>
  <w:style w:styleId="Podnoje" w:type="paragraph">
    <w:name w:val="footer"/>
    <w:basedOn w:val="Normal"/>
    <w:link w:val="PodnojeChar"/>
    <w:rsid w:val="00AC5B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C5BB2"/>
    <w:rPr>
      <w:rFonts w:ascii="Calibri" w:hAnsi="Calibri"/>
      <w:sz w:val="22"/>
      <w:szCs w:val="22"/>
    </w:rPr>
  </w:style>
  <w:style w:styleId="Reetkatablice" w:type="table">
    <w:name w:val="Table Grid"/>
    <w:basedOn w:val="Obinatablica"/>
    <w:rsid w:val="007C74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7C74D7"/>
    <w:rPr>
      <w:rFonts w:eastAsia="Calibri"/>
      <w:lang w:eastAsia="en-US"/>
    </w:rPr>
  </w:style>
  <w:style w:customStyle="1" w:styleId="t-9-8" w:type="paragraph">
    <w:name w:val="t-9-8"/>
    <w:basedOn w:val="Normal"/>
    <w:rsid w:val="007A5DA5"/>
    <w:pPr>
      <w:spacing w:after="100" w:afterAutospacing="1" w:before="100" w:beforeAutospacing="1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4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5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5C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5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5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71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507885">
      <w:marLeft w:val="150"/>
      <w:marRight w:val="15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6661559">
          <w:marLeft w:val="0"/>
          <w:marRight w:val="0"/>
          <w:marTop w:val="45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61379461">
          <w:marLeft w:val="0"/>
          <w:marRight w:val="0"/>
          <w:marTop w:val="45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00158318">
          <w:marLeft w:val="0"/>
          <w:marRight w:val="0"/>
          <w:marTop w:val="1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581080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91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51751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94689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69022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3739352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189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96382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505220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45177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544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678316">
      <w:marLeft w:val="300"/>
      <w:marRight w:val="75"/>
      <w:marTop w:val="150"/>
      <w:marBottom w:val="7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351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6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0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lipnja 2016.</izvorni_sadrzaj>
    <derivirana_varijabla naziv="DomainObject.Predmet.DatumRjesavanja_1">21.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St-2498/2015</izvorni_sadrzaj>
    <derivirana_varijabla naziv="DomainObject.Predmet.OznakaBroj_1">St-2498/2015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58788538704</izvorni_sadrzaj>
    <derivirana_varijabla naziv="DomainObject.Predmet.PredmetRijesio.Oib_1">58788538704</derivirana_varijabla>
  </DomainObject.Predmet.PredmetRijesio.Oib>
  <DomainObject.Predmet.PredmetRijesio.Prezime>
    <izvorni_sadrzaj>Nekić-Plevko</izvorni_sadrzaj>
    <derivirana_varijabla naziv="DomainObject.Predmet.PredmetRijesio.Prezime_1">Nekić-Plevko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ASHIDA d.o.o.</izvorni_sadrzaj>
    <derivirana_varijabla naziv="DomainObject.Predmet.ProtustrankaFormated_1">  ASHIDA d.o.o.</derivirana_varijabla>
  </DomainObject.Predmet.ProtustrankaFormated>
  <DomainObject.Predmet.ProtustrankaFormatedOIB>
    <izvorni_sadrzaj>  ASHIDA d.o.o., OIB 39457812634</izvorni_sadrzaj>
    <derivirana_varijabla naziv="DomainObject.Predmet.ProtustrankaFormatedOIB_1">  ASHIDA d.o.o., OIB 39457812634</derivirana_varijabla>
  </DomainObject.Predmet.ProtustrankaFormatedOIB>
  <DomainObject.Predmet.ProtustrankaFormatedWithAdress>
    <izvorni_sadrzaj> ASHIDA d.o.o., Budvanska 10, 10000 Zagreb</izvorni_sadrzaj>
    <derivirana_varijabla naziv="DomainObject.Predmet.ProtustrankaFormatedWithAdress_1"> ASHIDA d.o.o., Budvanska 10, 10000 Zagreb</derivirana_varijabla>
  </DomainObject.Predmet.ProtustrankaFormatedWithAdress>
  <DomainObject.Predmet.ProtustrankaFormatedWithAdressOIB>
    <izvorni_sadrzaj> ASHIDA d.o.o., OIB 39457812634, Budvanska 10, 10000 Zagreb</izvorni_sadrzaj>
    <derivirana_varijabla naziv="DomainObject.Predmet.ProtustrankaFormatedWithAdressOIB_1"> ASHIDA d.o.o., OIB 39457812634, Budvanska 10, 10000 Zagreb</derivirana_varijabla>
  </DomainObject.Predmet.ProtustrankaFormatedWithAdressOIB>
  <DomainObject.Predmet.ProtustrankaWithAdress>
    <izvorni_sadrzaj>ASHIDA d.o.o. Budvanska 10, 10000 Zagreb</izvorni_sadrzaj>
    <derivirana_varijabla naziv="DomainObject.Predmet.ProtustrankaWithAdress_1">ASHIDA d.o.o. Budvanska 10, 10000 Zagreb</derivirana_varijabla>
  </DomainObject.Predmet.ProtustrankaWithAdress>
  <DomainObject.Predmet.ProtustrankaWithAdressOIB>
    <izvorni_sadrzaj>ASHIDA d.o.o., OIB 39457812634, Budvanska 10, 10000 Zagreb</izvorni_sadrzaj>
    <derivirana_varijabla naziv="DomainObject.Predmet.ProtustrankaWithAdressOIB_1">ASHIDA d.o.o., OIB 39457812634, Budvanska 10, 10000 Zagreb</derivirana_varijabla>
  </DomainObject.Predmet.ProtustrankaWithAdressOIB>
  <DomainObject.Predmet.ProtustrankaNazivFormated>
    <izvorni_sadrzaj>ASHIDA d.o.o.</izvorni_sadrzaj>
    <derivirana_varijabla naziv="DomainObject.Predmet.ProtustrankaNazivFormated_1">ASHIDA d.o.o.</derivirana_varijabla>
  </DomainObject.Predmet.ProtustrankaNazivFormated>
  <DomainObject.Predmet.ProtustrankaNazivFormatedOIB>
    <izvorni_sadrzaj>ASHIDA d.o.o., OIB 39457812634</izvorni_sadrzaj>
    <derivirana_varijabla naziv="DomainObject.Predmet.ProtustrankaNazivFormatedOIB_1">ASHIDA d.o.o., OIB 39457812634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ASHIDA d.o.o.</item>
    </izvorni_sadrzaj>
    <derivirana_varijabla naziv="DomainObject.Predmet.ProtuStrankaListFormated_1">
      <item>ASHIDA d.o.o.</item>
    </derivirana_varijabla>
  </DomainObject.Predmet.ProtuStrankaListFormated>
  <DomainObject.Predmet.ProtuStrankaListFormatedOIB>
    <izvorni_sadrzaj>
      <item>ASHIDA d.o.o., OIB 39457812634</item>
    </izvorni_sadrzaj>
    <derivirana_varijabla naziv="DomainObject.Predmet.ProtuStrankaListFormatedOIB_1">
      <item>ASHIDA d.o.o., OIB 39457812634</item>
    </derivirana_varijabla>
  </DomainObject.Predmet.ProtuStrankaListFormatedOIB>
  <DomainObject.Predmet.ProtuStrankaListFormatedWithAdress>
    <izvorni_sadrzaj>
      <item>ASHIDA d.o.o., Budvanska 10, 10000 Zagreb</item>
    </izvorni_sadrzaj>
    <derivirana_varijabla naziv="DomainObject.Predmet.ProtuStrankaListFormatedWithAdress_1">
      <item>ASHIDA d.o.o., Budvanska 10, 10000 Zagreb</item>
    </derivirana_varijabla>
  </DomainObject.Predmet.ProtuStrankaListFormatedWithAdress>
  <DomainObject.Predmet.ProtuStrankaListFormatedWithAdressOIB>
    <izvorni_sadrzaj>
      <item>ASHIDA d.o.o., OIB 39457812634, Budvanska 10, 10000 Zagreb</item>
    </izvorni_sadrzaj>
    <derivirana_varijabla naziv="DomainObject.Predmet.ProtuStrankaListFormatedWithAdressOIB_1">
      <item>ASHIDA d.o.o., OIB 39457812634, Budvanska 10, 10000 Zagreb</item>
    </derivirana_varijabla>
  </DomainObject.Predmet.ProtuStrankaListFormatedWithAdressOIB>
  <DomainObject.Predmet.ProtuStrankaListNazivFormated>
    <izvorni_sadrzaj>
      <item>ASHIDA d.o.o.</item>
    </izvorni_sadrzaj>
    <derivirana_varijabla naziv="DomainObject.Predmet.ProtuStrankaListNazivFormated_1">
      <item>ASHIDA d.o.o.</item>
    </derivirana_varijabla>
  </DomainObject.Predmet.ProtuStrankaListNazivFormated>
  <DomainObject.Predmet.ProtuStrankaListNazivFormatedOIB>
    <izvorni_sadrzaj>
      <item>ASHIDA d.o.o., OIB 39457812634</item>
    </izvorni_sadrzaj>
    <derivirana_varijabla naziv="DomainObject.Predmet.ProtuStrankaListNazivFormatedOIB_1">
      <item>ASHIDA d.o.o., OIB 39457812634</item>
    </derivirana_varijabla>
  </DomainObject.Predmet.ProtuStrankaListNazivFormatedOIB>
  <DomainObject.Predmet.OstaliListFormated>
    <izvorni_sadrzaj>
      <item>Dragica Kramarić</item>
      <item>Katarina Kristina Strong</item>
    </izvorni_sadrzaj>
    <derivirana_varijabla naziv="DomainObject.Predmet.OstaliListFormated_1">
      <item>Dragica Kramarić</item>
      <item>Katarina Kristina Strong</item>
    </derivirana_varijabla>
  </DomainObject.Predmet.OstaliListFormated>
  <DomainObject.Predmet.OstaliListFormatedOIB>
    <izvorni_sadrzaj>
      <item>Dragica Kramarić, OIB </item>
      <item>Katarina Kristina Strong, OIB 57766856299</item>
    </izvorni_sadrzaj>
    <derivirana_varijabla naziv="DomainObject.Predmet.OstaliListFormatedOIB_1">
      <item>Dragica Kramarić, OIB </item>
      <item>Katarina Kristina Strong, OIB 57766856299</item>
    </derivirana_varijabla>
  </DomainObject.Predmet.OstaliListFormatedOIB>
  <DomainObject.Predmet.OstaliListFormatedWithAdress>
    <izvorni_sadrzaj>
      <item>Dragica Kramarić, Budvanska 10, 10000 Zagreb</item>
      <item>Katarina Kristina Strong, Budvanska 10, 10000 Zagreb</item>
    </izvorni_sadrzaj>
    <derivirana_varijabla naziv="DomainObject.Predmet.OstaliListFormatedWithAdress_1">
      <item>Dragica Kramarić, Budvanska 10, 10000 Zagreb</item>
      <item>Katarina Kristina Strong, Budvanska 10, 10000 Zagreb</item>
    </derivirana_varijabla>
  </DomainObject.Predmet.OstaliListFormatedWithAdress>
  <DomainObject.Predmet.OstaliListFormatedWithAdressOIB>
    <izvorni_sadrzaj>
      <item>Dragica Kramarić, OIB , Budvanska 10, 10000 Zagreb</item>
      <item>Katarina Kristina Strong, OIB 57766856299, Budvanska 10, 10000 Zagreb</item>
    </izvorni_sadrzaj>
    <derivirana_varijabla naziv="DomainObject.Predmet.OstaliListFormatedWithAdressOIB_1">
      <item>Dragica Kramarić, OIB , Budvanska 10, 10000 Zagreb</item>
      <item>Katarina Kristina Strong, OIB 57766856299, Budvanska 10, 10000 Zagreb</item>
    </derivirana_varijabla>
  </DomainObject.Predmet.OstaliListFormatedWithAdressOIB>
  <DomainObject.Predmet.OstaliListNazivFormated>
    <izvorni_sadrzaj>
      <item>Dragica Kramarić</item>
      <item>Katarina Kristina Strong</item>
    </izvorni_sadrzaj>
    <derivirana_varijabla naziv="DomainObject.Predmet.OstaliListNazivFormated_1">
      <item>Dragica Kramarić</item>
      <item>Katarina Kristina Strong</item>
    </derivirana_varijabla>
  </DomainObject.Predmet.OstaliListNazivFormated>
  <DomainObject.Predmet.OstaliListNazivFormatedOIB>
    <izvorni_sadrzaj>
      <item>Dragica Kramarić, OIB </item>
      <item>Katarina Kristina Strong, OIB 57766856299</item>
    </izvorni_sadrzaj>
    <derivirana_varijabla naziv="DomainObject.Predmet.OstaliListNazivFormatedOIB_1">
      <item>Dragica Kramarić, OIB </item>
      <item>Katarina Kristina Strong, OIB 57766856299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ASHIDA d.o.o.</izvorni_sadrzaj>
    <derivirana_varijabla naziv="DomainObject.Predmet.ProtustrankaIDrugi_1">ASHIDA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ASHIDA d.o.o., OIB 39457812634, Budvanska 10, 10000 Zagreb</izvorni_sadrzaj>
    <derivirana_varijabla naziv="DomainObject.Predmet.ProtustrankaIDrugiAdressOIB_1">ASHIDA d.o.o., OIB 39457812634, Budvanska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2016.</izvorni_sadrzaj>
    <derivirana_varijabla naziv="DomainObject.Predmet.OdlukaRjesenje.DatumDonosenjaOdluke_1">21.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St-2498/2015-6</izvorni_sadrzaj>
    <derivirana_varijabla naziv="DomainObject.Predmet.OdlukaRjesenje.Oznaka_1">St-2498/2015-6</derivirana_varijabla>
  </DomainObject.Predmet.OdlukaRjesenje.Oznaka>
  <DomainObject.Predmet.SudioniciListNaziv>
    <izvorni_sadrzaj>
      <item>ASHIDA d.o.o.</item>
      <item>FINA Regionalni centar Zagreb</item>
      <item>Dragica Kramarić</item>
      <item>Katarina Kristina Strong</item>
    </izvorni_sadrzaj>
    <derivirana_varijabla naziv="DomainObject.Predmet.SudioniciListNaziv_1">
      <item>ASHIDA d.o.o.</item>
      <item>FINA Regionalni centar Zagreb</item>
      <item>Dragica Kramarić</item>
      <item>Katarina Kristina Strong</item>
    </derivirana_varijabla>
  </DomainObject.Predmet.SudioniciListNaziv>
  <DomainObject.Predmet.SudioniciListAdressOIB>
    <izvorni_sadrzaj>
      <item>ASHIDA d.o.o., OIB 39457812634, Budvanska 10,10000 Zagreb</item>
      <item>FINA Regionalni centar Zagreb, OIB 85821130368, Trg Svibanjskih žrtava 1995. br. 1,10000 Zagreb</item>
      <item>Dragica Kramarić, OIB , Budvanska 10,10000 Zagreb</item>
      <item>Katarina Kristina Strong, OIB 57766856299, Budvanska 10,10000 Zagreb</item>
    </izvorni_sadrzaj>
    <derivirana_varijabla naziv="DomainObject.Predmet.SudioniciListAdressOIB_1">
      <item>ASHIDA d.o.o., OIB 39457812634, Budvanska 10,10000 Zagreb</item>
      <item>FINA Regionalni centar Zagreb, OIB 85821130368, Trg Svibanjskih žrtava 1995. br. 1,10000 Zagreb</item>
      <item>Dragica Kramarić, OIB , Budvanska 10,10000 Zagreb</item>
      <item>Katarina Kristina Strong, OIB 57766856299, Budvanska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39457812634</item>
      <item>, OIB 85821130368</item>
      <item>, OIB </item>
      <item>, OIB 57766856299</item>
    </izvorni_sadrzaj>
    <derivirana_varijabla naziv="DomainObject.Predmet.SudioniciListNazivOIB_1">
      <item>, OIB 39457812634</item>
      <item>, OIB 85821130368</item>
      <item>, OIB </item>
      <item>, OIB 57766856299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D105C-FD5D-4440-B9B1-3B2119CD8A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230</properties:Words>
  <properties:Characters>1084</properties:Characters>
  <properties:Lines>56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1633</properties:CharactersWithSpaces>
  <properties:SharedDoc>false</properties:SharedDoc>
  <properties:HLinks>
    <vt:vector size="6" baseType="variant">
      <vt:variant>
        <vt:i4>2752579</vt:i4>
      </vt:variant>
      <vt:variant>
        <vt:i4>2198</vt:i4>
      </vt:variant>
      <vt:variant>
        <vt:i4>1025</vt:i4>
      </vt:variant>
      <vt:variant>
        <vt:i4>1</vt:i4>
      </vt:variant>
      <vt:variant>
        <vt:lpwstr>cid:image002.jpg@01CCFBB1.81EABE90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2016-07-21T11:26:00Z</dcterms:created>
  <dc:creator>Tomislav Tukač</dc:creator>
  <cp:lastModifiedBy>Tomislav Tukač</cp:lastModifiedBy>
  <cp:lastPrinted>2016-07-21T11:22:00Z</cp:lastPrinted>
  <dcterms:modified xmlns:xsi="http://www.w3.org/2001/XMLSchema-instance" xsi:type="dcterms:W3CDTF">2016-07-21T11:27:00Z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