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1e33" w14:paraId="7301e33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CB731F">
        <w:t xml:space="preserve">tupka nad dužnikom PERGAM d.o.o., </w:t>
      </w:r>
      <w:proofErr w:type="spellStart"/>
      <w:r w:rsidR="00CB731F">
        <w:t>Margečan</w:t>
      </w:r>
      <w:proofErr w:type="spellEnd"/>
      <w:r w:rsidR="00CB731F">
        <w:t xml:space="preserve"> 61, </w:t>
      </w:r>
      <w:proofErr w:type="spellStart"/>
      <w:r w:rsidR="00CB731F">
        <w:t>Margečan</w:t>
      </w:r>
      <w:proofErr w:type="spellEnd"/>
      <w:r w:rsidR="003E0D32">
        <w:t>,</w:t>
      </w:r>
      <w:r w:rsidR="00CB731F">
        <w:t xml:space="preserve"> OIB: 78952989048</w:t>
      </w:r>
      <w:r w:rsidR="001B05AE">
        <w:t>,</w:t>
      </w:r>
      <w:r w:rsidR="00CA760E">
        <w:t xml:space="preserve"> </w:t>
      </w:r>
      <w:r w:rsidR="00F82D16">
        <w:t>dana</w:t>
      </w:r>
      <w:r w:rsidR="00057E88">
        <w:t xml:space="preserve"> 22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CB731F" w:rsidRPr="00CB731F">
        <w:t xml:space="preserve"> </w:t>
      </w:r>
      <w:r w:rsidR="00CB731F">
        <w:t xml:space="preserve">PERGAM d.o.o., </w:t>
      </w:r>
      <w:proofErr w:type="spellStart"/>
      <w:r w:rsidR="00CB731F">
        <w:t>Margečan</w:t>
      </w:r>
      <w:proofErr w:type="spellEnd"/>
      <w:r w:rsidR="00CB731F">
        <w:t xml:space="preserve"> 61, </w:t>
      </w:r>
      <w:proofErr w:type="spellStart"/>
      <w:r w:rsidR="00CB731F">
        <w:t>Margečan</w:t>
      </w:r>
      <w:proofErr w:type="spellEnd"/>
      <w:r w:rsidR="00CB731F">
        <w:t>, OIB: 78952989048</w:t>
      </w:r>
      <w:r w:rsidR="00057E88">
        <w:rPr>
          <w:szCs w:val="24"/>
        </w:rPr>
        <w:t>, s danom 22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D27A06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CB731F">
        <w:t xml:space="preserve">PERGAM d.o.o., </w:t>
      </w:r>
      <w:proofErr w:type="spellStart"/>
      <w:r w:rsidR="00CB731F">
        <w:t>Margečan</w:t>
      </w:r>
      <w:proofErr w:type="spellEnd"/>
      <w:r w:rsidR="00CB731F">
        <w:t xml:space="preserve"> 61, </w:t>
      </w:r>
      <w:proofErr w:type="spellStart"/>
      <w:r w:rsidR="00CB731F">
        <w:t>Margečan</w:t>
      </w:r>
      <w:proofErr w:type="spellEnd"/>
      <w:r w:rsidR="00CB731F">
        <w:t>, OIB: 78952989048.</w:t>
      </w:r>
    </w:p>
    <w:p w:rsidRDefault="00CB731F" w:rsidP="00BD5D5B" w:rsidR="00CB731F">
      <w:pPr>
        <w:ind w:hanging="708" w:left="1413"/>
        <w:jc w:val="both"/>
      </w:pPr>
    </w:p>
    <w:p w:rsidRDefault="00BD5D5B" w:rsidP="00D27A06" w:rsidR="00D03264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CB731F">
        <w:t xml:space="preserve">Berislav Maksimović, </w:t>
      </w:r>
      <w:proofErr w:type="spellStart"/>
      <w:r w:rsidR="00CB731F">
        <w:t>Hrašćica</w:t>
      </w:r>
      <w:proofErr w:type="spellEnd"/>
      <w:r w:rsidR="00CB731F">
        <w:t>, Braće Radić 1, Varaždin, OIB: 57300759557.</w:t>
      </w:r>
    </w:p>
    <w:p w:rsidRDefault="00213DB3" w:rsidP="00213DB3" w:rsidR="00213DB3">
      <w:pPr>
        <w:jc w:val="both"/>
      </w:pPr>
    </w:p>
    <w:p w:rsidRDefault="00D03264" w:rsidP="00213DB3" w:rsidR="00213DB3">
      <w:pPr>
        <w:jc w:val="both"/>
        <w:rPr>
          <w:szCs w:val="24"/>
        </w:rPr>
      </w:pPr>
      <w:r>
        <w:t xml:space="preserve"> 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CB731F" w:rsidRPr="00CB731F">
        <w:t xml:space="preserve"> </w:t>
      </w:r>
      <w:r w:rsidR="00CB731F">
        <w:t xml:space="preserve">PERGAM d.o.o., </w:t>
      </w:r>
      <w:proofErr w:type="spellStart"/>
      <w:r w:rsidR="00CB731F">
        <w:t>Margečan</w:t>
      </w:r>
      <w:proofErr w:type="spellEnd"/>
      <w:r w:rsidR="00CB731F">
        <w:t xml:space="preserve"> 61, </w:t>
      </w:r>
      <w:proofErr w:type="spellStart"/>
      <w:r w:rsidR="00CB731F">
        <w:t>Margečan</w:t>
      </w:r>
      <w:proofErr w:type="spellEnd"/>
      <w:r w:rsidR="00CB731F">
        <w:t>, OIB: 78952989048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D27A06">
        <w:rPr>
          <w:szCs w:val="24"/>
        </w:rPr>
        <w:t>je dana 30.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057E88">
        <w:rPr>
          <w:szCs w:val="24"/>
        </w:rPr>
        <w:t xml:space="preserve"> 22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0B356B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057E88" w:rsidR="00E377C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E377C1" w:rsidP="00E377C1" w:rsidR="00E377C1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CB731F">
        <w:t xml:space="preserve">PERGAM d.o.o., </w:t>
      </w:r>
      <w:proofErr w:type="spellStart"/>
      <w:r w:rsidR="00CB731F">
        <w:t>Margečan</w:t>
      </w:r>
      <w:proofErr w:type="spellEnd"/>
      <w:r w:rsidR="00CB731F">
        <w:t xml:space="preserve"> 61, </w:t>
      </w:r>
      <w:proofErr w:type="spellStart"/>
      <w:r w:rsidR="00CB731F">
        <w:t>Margečan</w:t>
      </w:r>
      <w:proofErr w:type="spellEnd"/>
      <w:r w:rsidR="00CB731F">
        <w:t>, 42242 Radovan</w:t>
      </w:r>
    </w:p>
    <w:p w:rsidRDefault="00AC315C" w:rsidP="006B6E63" w:rsidR="00AC315C" w:rsidRPr="006B6E6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CB731F">
        <w:rPr>
          <w:szCs w:val="24"/>
        </w:rPr>
        <w:t xml:space="preserve">Štefica </w:t>
      </w:r>
      <w:proofErr w:type="spellStart"/>
      <w:r w:rsidR="00CB731F">
        <w:rPr>
          <w:szCs w:val="24"/>
        </w:rPr>
        <w:t>Brežnjak</w:t>
      </w:r>
      <w:proofErr w:type="spellEnd"/>
      <w:r w:rsidR="00CB731F">
        <w:rPr>
          <w:szCs w:val="24"/>
        </w:rPr>
        <w:t>,</w:t>
      </w:r>
      <w:r w:rsidR="006B6E63">
        <w:rPr>
          <w:szCs w:val="24"/>
        </w:rPr>
        <w:t xml:space="preserve"> Ulica </w:t>
      </w:r>
      <w:proofErr w:type="spellStart"/>
      <w:r w:rsidR="006B6E63">
        <w:rPr>
          <w:szCs w:val="24"/>
        </w:rPr>
        <w:t>Biškupovec</w:t>
      </w:r>
      <w:proofErr w:type="spellEnd"/>
      <w:r w:rsidR="006B6E63">
        <w:rPr>
          <w:szCs w:val="24"/>
        </w:rPr>
        <w:t xml:space="preserve"> 28, </w:t>
      </w:r>
      <w:proofErr w:type="spellStart"/>
      <w:r w:rsidR="006B6E63">
        <w:rPr>
          <w:szCs w:val="24"/>
        </w:rPr>
        <w:t>Margečan</w:t>
      </w:r>
      <w:proofErr w:type="spellEnd"/>
      <w:r w:rsidR="006B6E63">
        <w:rPr>
          <w:szCs w:val="24"/>
        </w:rPr>
        <w:t>, 42242 Radovan</w:t>
      </w:r>
    </w:p>
    <w:p w:rsidRDefault="00CB731F" w:rsidP="00057E88" w:rsidR="00CB731F" w:rsidRPr="00057E8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Osoba ovlaštena za zastupanje dužnika Josip </w:t>
      </w:r>
      <w:proofErr w:type="spellStart"/>
      <w:r>
        <w:rPr>
          <w:szCs w:val="24"/>
        </w:rPr>
        <w:t>Kasapović</w:t>
      </w:r>
      <w:proofErr w:type="spellEnd"/>
      <w:r>
        <w:rPr>
          <w:szCs w:val="24"/>
        </w:rPr>
        <w:t>,</w:t>
      </w:r>
      <w:r w:rsidR="006B6E63">
        <w:rPr>
          <w:szCs w:val="24"/>
        </w:rPr>
        <w:t xml:space="preserve"> Ulica </w:t>
      </w:r>
      <w:proofErr w:type="spellStart"/>
      <w:r w:rsidR="006B6E63">
        <w:rPr>
          <w:szCs w:val="24"/>
        </w:rPr>
        <w:t>Biškupovec</w:t>
      </w:r>
      <w:proofErr w:type="spellEnd"/>
      <w:r w:rsidR="006B6E63">
        <w:rPr>
          <w:szCs w:val="24"/>
        </w:rPr>
        <w:t xml:space="preserve"> 28, </w:t>
      </w:r>
      <w:proofErr w:type="spellStart"/>
      <w:r w:rsidR="006B6E63">
        <w:rPr>
          <w:szCs w:val="24"/>
        </w:rPr>
        <w:t>Margečan</w:t>
      </w:r>
      <w:proofErr w:type="spellEnd"/>
      <w:r w:rsidR="006B6E63">
        <w:rPr>
          <w:szCs w:val="24"/>
        </w:rPr>
        <w:t>, 42242 Radovan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</w:t>
      </w:r>
      <w:r w:rsidR="00057E88">
        <w:rPr>
          <w:szCs w:val="24"/>
        </w:rPr>
        <w:t>tska, Ispostava Varaždin, Varaždin</w:t>
      </w:r>
      <w:r w:rsidR="00670F24">
        <w:rPr>
          <w:szCs w:val="24"/>
        </w:rPr>
        <w:t xml:space="preserve">, </w:t>
      </w:r>
      <w:proofErr w:type="spellStart"/>
      <w:r w:rsidR="00057E88">
        <w:rPr>
          <w:szCs w:val="24"/>
        </w:rPr>
        <w:t>Graberje</w:t>
      </w:r>
      <w:proofErr w:type="spellEnd"/>
      <w:r w:rsidR="00057E88">
        <w:rPr>
          <w:szCs w:val="24"/>
        </w:rPr>
        <w:t xml:space="preserve"> </w:t>
      </w:r>
      <w:r w:rsidR="003E0D32">
        <w:rPr>
          <w:szCs w:val="24"/>
        </w:rPr>
        <w:t>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CB731F">
        <w:t xml:space="preserve">Berislav Maksimović, </w:t>
      </w:r>
      <w:proofErr w:type="spellStart"/>
      <w:r w:rsidR="00CB731F">
        <w:t>Hrašćica</w:t>
      </w:r>
      <w:proofErr w:type="spellEnd"/>
      <w:r w:rsidR="00CB731F">
        <w:t>, Braće Radić 1, 42000 Varaždin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7A646E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D5E" w:rsidP="006E5853" w:rsidR="00102D5E">
      <w:r>
        <w:separator/>
      </w:r>
    </w:p>
  </w:endnote>
  <w:endnote w:id="0" w:type="continuationSeparator">
    <w:p w:rsidRDefault="00102D5E" w:rsidP="006E5853" w:rsidR="00102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D5E" w:rsidP="006E5853" w:rsidR="00102D5E">
      <w:r>
        <w:separator/>
      </w:r>
    </w:p>
  </w:footnote>
  <w:footnote w:id="0" w:type="continuationSeparator">
    <w:p w:rsidRDefault="00102D5E" w:rsidP="006E5853" w:rsidR="00102D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31F" w:rsidP="006E5853" w:rsidR="00BD5D5B">
    <w:pPr>
      <w:pStyle w:val="Zaglavlje"/>
      <w:jc w:val="right"/>
    </w:pPr>
    <w:r>
      <w:t>Poslovni broj: St-42</w:t>
    </w:r>
    <w:r w:rsidR="00D27A06">
      <w:t>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57E88"/>
    <w:rsid w:val="00066303"/>
    <w:rsid w:val="000A16EA"/>
    <w:rsid w:val="000B356B"/>
    <w:rsid w:val="000E130B"/>
    <w:rsid w:val="00100876"/>
    <w:rsid w:val="00102D5E"/>
    <w:rsid w:val="001B05AE"/>
    <w:rsid w:val="001D29D2"/>
    <w:rsid w:val="001F6A31"/>
    <w:rsid w:val="00213DB3"/>
    <w:rsid w:val="002435BA"/>
    <w:rsid w:val="002439C7"/>
    <w:rsid w:val="00262923"/>
    <w:rsid w:val="002C5554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670F24"/>
    <w:rsid w:val="006842AE"/>
    <w:rsid w:val="006B07F7"/>
    <w:rsid w:val="006B087D"/>
    <w:rsid w:val="006B6E63"/>
    <w:rsid w:val="006E5853"/>
    <w:rsid w:val="00791A89"/>
    <w:rsid w:val="007A646E"/>
    <w:rsid w:val="007A6AF2"/>
    <w:rsid w:val="007D2555"/>
    <w:rsid w:val="00806A38"/>
    <w:rsid w:val="00842FEB"/>
    <w:rsid w:val="00850758"/>
    <w:rsid w:val="00865DDA"/>
    <w:rsid w:val="008C60D6"/>
    <w:rsid w:val="008D4E02"/>
    <w:rsid w:val="00915FC7"/>
    <w:rsid w:val="00A60097"/>
    <w:rsid w:val="00AC315C"/>
    <w:rsid w:val="00B12F61"/>
    <w:rsid w:val="00B327DC"/>
    <w:rsid w:val="00B72CD2"/>
    <w:rsid w:val="00B76A79"/>
    <w:rsid w:val="00BC4D7A"/>
    <w:rsid w:val="00BD5D5B"/>
    <w:rsid w:val="00BD7494"/>
    <w:rsid w:val="00CA760E"/>
    <w:rsid w:val="00CB731F"/>
    <w:rsid w:val="00CF5185"/>
    <w:rsid w:val="00D03264"/>
    <w:rsid w:val="00D25C15"/>
    <w:rsid w:val="00D27A06"/>
    <w:rsid w:val="00D463E2"/>
    <w:rsid w:val="00D4718D"/>
    <w:rsid w:val="00D907BF"/>
    <w:rsid w:val="00DD056A"/>
    <w:rsid w:val="00E21DDE"/>
    <w:rsid w:val="00E274EB"/>
    <w:rsid w:val="00E377C1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A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A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A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A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A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A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A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A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PERGAM društvo s ograničenom odgovornošću za trgovinu zastupanog po punomoćniku Josip Kasapović; Štefica Brežnjak</izvorni_sadrzaj>
    <derivirana_varijabla naziv="DomainObject.Predmet.ProtustrankaFormated_1">  PERGAM društvo s ograničenom odgovornošću za trgovinu zastupanog po punomoćniku Josip Kasapović; Štefica Brežnjak</derivirana_varijabla>
  </DomainObject.Predmet.ProtustrankaFormated>
  <DomainObject.Predmet.ProtustrankaFormatedOIB>
    <izvorni_sadrzaj>  PERGAM društvo s ograničenom odgovornošću za trgovinu, OIB 78952989048 zastupanog po punomoćniku Josip Kasapović; Štefica Brežnjak</izvorni_sadrzaj>
    <derivirana_varijabla naziv="DomainObject.Predmet.ProtustrankaFormatedOIB_1">  PERGAM društvo s ograničenom odgovornošću za trgovinu, OIB 78952989048 zastupanog po punomoćniku Josip Kasapović; Štefica Brežnjak</derivirana_varijabla>
  </DomainObject.Predmet.ProtustrankaFormatedOIB>
  <DomainObject.Predmet.ProtustrankaFormatedWithAdress>
    <izvorni_sadrzaj> PERGAM društvo s ograničenom odgovornošću za trgovinu,  61, 42242 Margečan zastupanog po punomoćniku Josip Kasapović; Štefica Brežnjak</izvorni_sadrzaj>
    <derivirana_varijabla naziv="DomainObject.Predmet.ProtustrankaFormatedWithAdress_1"> PERGAM društvo s ograničenom odgovornošću za trgovinu,  61, 42242 Margečan zastupanog po punomoćniku Josip Kasapović; Štefica Brežnjak</derivirana_varijabla>
  </DomainObject.Predmet.ProtustrankaFormatedWithAdress>
  <DomainObject.Predmet.ProtustrankaFormatedWithAdressOIB>
    <izvorni_sadrzaj> PERGAM društvo s ograničenom odgovornošću za trgovinu, OIB 78952989048,  61, 42242 Margečan zastupanog po punomoćniku Josip Kasapović; Štefica Brežnjak</izvorni_sadrzaj>
    <derivirana_varijabla naziv="DomainObject.Predmet.ProtustrankaFormatedWithAdressOIB_1"> PERGAM društvo s ograničenom odgovornošću za trgovinu, OIB 78952989048,  61, 42242 Margečan zastupanog po punomoćniku Josip Kasapović; Štefica Brežnjak</derivirana_varijabla>
  </DomainObject.Predmet.ProtustrankaFormatedWithAdressOIB>
  <DomainObject.Predmet.ProtustrankaWithAdress>
    <izvorni_sadrzaj>PERGAM društvo s ograničenom odgovornošću za trgovinu  61, 42242 Margečan</izvorni_sadrzaj>
    <derivirana_varijabla naziv="DomainObject.Predmet.ProtustrankaWithAdress_1">PERGAM društvo s ograničenom odgovornošću za trgovinu  61, 42242 Margečan</derivirana_varijabla>
  </DomainObject.Predmet.ProtustrankaWithAdress>
  <DomainObject.Predmet.ProtustrankaWithAdressOIB>
    <izvorni_sadrzaj>PERGAM društvo s ograničenom odgovornošću za trgovinu, OIB 78952989048,  61, 42242 Margečan</izvorni_sadrzaj>
    <derivirana_varijabla naziv="DomainObject.Predmet.ProtustrankaWithAdressOIB_1">PERGAM društvo s ograničenom odgovornošću za trgovinu, OIB 78952989048,  61, 42242 Margečan</derivirana_varijabla>
  </DomainObject.Predmet.ProtustrankaWithAdressOIB>
  <DomainObject.Predmet.ProtustrankaNazivFormated>
    <izvorni_sadrzaj>PERGAM društvo s ograničenom odgovornošću za trgovinu</izvorni_sadrzaj>
    <derivirana_varijabla naziv="DomainObject.Predmet.ProtustrankaNazivFormated_1">PERGAM društvo s ograničenom odgovornošću za trgovinu</derivirana_varijabla>
  </DomainObject.Predmet.ProtustrankaNazivFormated>
  <DomainObject.Predmet.ProtustrankaNazivFormatedOIB>
    <izvorni_sadrzaj>PERGAM društvo s ograničenom odgovornošću za trgovinu, OIB 78952989048</izvorni_sadrzaj>
    <derivirana_varijabla naziv="DomainObject.Predmet.ProtustrankaNazivFormatedOIB_1">PERGAM društvo s ograničenom odgovornošću za trgovinu, OIB 78952989048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12367.40</izvorni_sadrzaj>
    <derivirana_varijabla naziv="DomainObject.Predmet.TrenutnaVrijednost_1">12367.40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PERGAM društvo s ograničenom odgovornošću za trgovinu zastupanog po punomoćniku Josip Kasapović; Štefica Brežnjak</item>
    </izvorni_sadrzaj>
    <derivirana_varijabla naziv="DomainObject.Predmet.ProtuStrankaListFormated_1">
      <item>PERGAM društvo s ograničenom odgovornošću za trgovinu zastupanog po punomoćniku Josip Kasapović; Štefica Brežnjak</item>
    </derivirana_varijabla>
  </DomainObject.Predmet.ProtuStrankaListFormated>
  <DomainObject.Predmet.ProtuStrankaListFormatedOIB>
    <izvorni_sadrzaj>
      <item>PERGAM društvo s ograničenom odgovornošću za trgovinu, OIB 78952989048 zastupanog po punomoćniku Josip Kasapović; Štefica Brežnjak</item>
    </izvorni_sadrzaj>
    <derivirana_varijabla naziv="DomainObject.Predmet.ProtuStrankaListFormatedOIB_1">
      <item>PERGAM društvo s ograničenom odgovornošću za trgovinu, OIB 78952989048 zastupanog po punomoćniku Josip Kasapović; Štefica Brežnjak</item>
    </derivirana_varijabla>
  </DomainObject.Predmet.ProtuStrankaListFormatedOIB>
  <DomainObject.Predmet.ProtuStrankaListFormatedWithAdress>
    <izvorni_sadrzaj>
      <item>PERGAM društvo s ograničenom odgovornošću za trgovinu,  61, 42242 Margečan zastupanog po punomoćniku Josip Kasapović; Štefica Brežnjak</item>
    </izvorni_sadrzaj>
    <derivirana_varijabla naziv="DomainObject.Predmet.ProtuStrankaListFormatedWithAdress_1">
      <item>PERGAM društvo s ograničenom odgovornošću za trgovinu,  61, 42242 Margečan zastupanog po punomoćniku Josip Kasapović; Štefica Brežnjak</item>
    </derivirana_varijabla>
  </DomainObject.Predmet.ProtuStrankaListFormatedWithAdress>
  <DomainObject.Predmet.ProtuStrankaListFormatedWithAdressOIB>
    <izvorni_sadrzaj>
      <item>PERGAM društvo s ograničenom odgovornošću za trgovinu, OIB 78952989048,  61, 42242 Margečan zastupanog po punomoćniku Josip Kasapović; Štefica Brežnjak</item>
    </izvorni_sadrzaj>
    <derivirana_varijabla naziv="DomainObject.Predmet.ProtuStrankaListFormatedWithAdressOIB_1">
      <item>PERGAM društvo s ograničenom odgovornošću za trgovinu, OIB 78952989048,  61, 42242 Margečan zastupanog po punomoćniku Josip Kasapović; Štefica Brežnjak</item>
    </derivirana_varijabla>
  </DomainObject.Predmet.ProtuStrankaListFormatedWithAdressOIB>
  <DomainObject.Predmet.ProtuStrankaListNazivFormated>
    <izvorni_sadrzaj>
      <item>PERGAM društvo s ograničenom odgovornošću za trgovinu</item>
    </izvorni_sadrzaj>
    <derivirana_varijabla naziv="DomainObject.Predmet.ProtuStrankaListNazivFormated_1">
      <item>PERGAM društvo s ograničenom odgovornošću za trgovinu</item>
    </derivirana_varijabla>
  </DomainObject.Predmet.ProtuStrankaListNazivFormated>
  <DomainObject.Predmet.ProtuStrankaListNazivFormatedOIB>
    <izvorni_sadrzaj>
      <item>PERGAM društvo s ograničenom odgovornošću za trgovinu, OIB 78952989048</item>
    </izvorni_sadrzaj>
    <derivirana_varijabla naziv="DomainObject.Predmet.ProtuStrankaListNazivFormatedOIB_1">
      <item>PERGAM društvo s ograničenom odgovornošću za trgovinu, OIB 78952989048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Štefica Brežnjak punomoćnik sudionika u postupku PERGAM društvo s ograničenom odgovornošću za trgovinu</item>
      <item>Josip Kasapović punomoćnik sudionika u postupku PERGAM društvo s ograničenom odgovornošću za trgovinu</item>
    </izvorni_sadrzaj>
    <derivirana_varijabla naziv="DomainObject.Predmet.OstaliListFormated_1">
      <item>E-oglasna ploča ovog suda</item>
      <item>Sudski registar, Trgovački sud u Varaždinu</item>
      <item>Štefica Brežnjak punomoćnik sudionika u postupku PERGAM društvo s ograničenom odgovornošću za trgovinu</item>
      <item>Josip Kasapović punomoćnik sudionika u postupku PERGAM društvo s ograničenom odgovornošću za trgovinu</item>
    </derivirana_varijabla>
  </DomainObject.Predmet.OstaliListFormated>
  <DomainObject.Predmet.OstaliListFormatedOIB>
    <izvorni_sadrzaj>
      <item>E-oglasna ploča ovog suda</item>
      <item>Sudski registar, Trgovački sud u Varaždinu</item>
      <item>Štefica Brežnjak, OIB 47836456309 punomoćnik sudionika u postupku PERGAM društvo s ograničenom odgovornošću za trgovinu</item>
      <item>Josip Kasapović, OIB 68255793380 punomoćnik sudionika u postupku PERGAM društvo s ograničenom odgovornošću za trgovinu</item>
    </izvorni_sadrzaj>
    <derivirana_varijabla naziv="DomainObject.Predmet.OstaliListFormatedOIB_1">
      <item>E-oglasna ploča ovog suda</item>
      <item>Sudski registar, Trgovački sud u Varaždinu</item>
      <item>Štefica Brežnjak, OIB 47836456309 punomoćnik sudionika u postupku PERGAM društvo s ograničenom odgovornošću za trgovinu</item>
      <item>Josip Kasapović, OIB 68255793380 punomoćnik sudionika u postupku PERGAM društvo s ograničenom odgovornošću za trgovinu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Štefica Brežnjak, ULICA BIŠKUPOVEC 28 (ranije: MARGEČAN, MARGEČAN, 61), 42242 Margečan punomoćnik sudionika u postupku PERGAM društvo s ograničenom odgovornošću za trgovinu</item>
      <item>Josip Kasapović, Ulica Biškupovec 28, 42242 Margečan punomoćnik sudionika u postupku PERGAM društvo s ograničenom odgovornošću za trgovinu</item>
    </izvorni_sadrzaj>
    <derivirana_varijabla naziv="DomainObject.Predmet.OstaliListFormatedWithAdress_1">
      <item>E-oglasna ploča ovog suda</item>
      <item>Sudski registar, Trgovački sud u Varaždinu</item>
      <item>Štefica Brežnjak, ULICA BIŠKUPOVEC 28 (ranije: MARGEČAN, MARGEČAN, 61), 42242 Margečan punomoćnik sudionika u postupku PERGAM društvo s ograničenom odgovornošću za trgovinu</item>
      <item>Josip Kasapović, Ulica Biškupovec 28, 42242 Margečan punomoćnik sudionika u postupku PERGAM društvo s ograničenom odgovornošću za trgovinu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Štefica Brežnjak, OIB 47836456309, ULICA BIŠKUPOVEC 28 (ranije: MARGEČAN, MARGEČAN, 61), 42242 Margečan punomoćnik sudionika u postupku PERGAM društvo s ograničenom odgovornošću za trgovinu</item>
      <item>Josip Kasapović, OIB 68255793380, Ulica Biškupovec 28, 42242 Margečan punomoćnik sudionika u postupku PERGAM društvo s ograničenom odgovornošću za trgovinu</item>
    </izvorni_sadrzaj>
    <derivirana_varijabla naziv="DomainObject.Predmet.OstaliListFormatedWithAdressOIB_1">
      <item>E-oglasna ploča ovog suda</item>
      <item>Sudski registar, Trgovački sud u Varaždinu</item>
      <item>Štefica Brežnjak, OIB 47836456309, ULICA BIŠKUPOVEC 28 (ranije: MARGEČAN, MARGEČAN, 61), 42242 Margečan punomoćnik sudionika u postupku PERGAM društvo s ograničenom odgovornošću za trgovinu</item>
      <item>Josip Kasapović, OIB 68255793380, Ulica Biškupovec 28, 42242 Margečan punomoćnik sudionika u postupku PERGAM društvo s ograničenom odgovornošću za trgovinu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Štefica Brežnjak</item>
      <item>Josip Kasapović</item>
    </izvorni_sadrzaj>
    <derivirana_varijabla naziv="DomainObject.Predmet.OstaliListNazivFormated_1">
      <item>E-oglasna ploča ovog suda</item>
      <item>Sudski registar, Trgovački sud u Varaždinu</item>
      <item>Štefica Brežnjak</item>
      <item>Josip Kasapović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Štefica Brežnjak, OIB 47836456309</item>
      <item>Josip Kasapović, OIB 68255793380</item>
    </izvorni_sadrzaj>
    <derivirana_varijabla naziv="DomainObject.Predmet.OstaliListNazivFormatedOIB_1">
      <item>E-oglasna ploča ovog suda</item>
      <item>Sudski registar, Trgovački sud u Varaždinu</item>
      <item>Štefica Brežnjak, OIB 47836456309</item>
      <item>Josip Kasapović, OIB 68255793380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PERGAM društvo s ograničenom odgovornošću za trgovinu</izvorni_sadrzaj>
    <derivirana_varijabla naziv="DomainObject.Predmet.ProtustrankaIDrugi_1">PERGAM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PERGAM društvo s ograničenom odgovornošću za trgovinu, OIB 78952989048,  61, 42242 Margečan</izvorni_sadrzaj>
    <derivirana_varijabla naziv="DomainObject.Predmet.ProtustrankaIDrugiAdressOIB_1">PERGAM društvo s ograničenom odgovornošću za trgovinu, OIB 78952989048,  61, 42242 Margečan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PERGAM društvo s ograničenom odgovornošću za trgovinu</item>
      <item>E-oglasna ploča ovog suda</item>
      <item>Sudski registar, Trgovački sud u Varaždinu</item>
      <item>Štefica Brežnjak</item>
      <item>Josip Kasapović</item>
    </izvorni_sadrzaj>
    <derivirana_varijabla naziv="DomainObject.Predmet.SudioniciListNaziv_1">
      <item>Financijska agencija</item>
      <item>PERGAM društvo s ograničenom odgovornošću za trgovinu</item>
      <item>E-oglasna ploča ovog suda</item>
      <item>Sudski registar, Trgovački sud u Varaždinu</item>
      <item>Štefica Brežnjak</item>
      <item>Josip Kasapović</item>
    </derivirana_varijabla>
  </DomainObject.Predmet.SudioniciListNaziv>
  <DomainObject.Predmet.SudioniciListAdressOIB>
    <izvorni_sadrzaj>
      <item>Financijska agencija, OIB 85821130368, A. Cesarca 2,42000 Varaždin</item>
      <item>PERGAM društvo s ograničenom odgovornošću za trgovinu, OIB 78952989048,  61,42242 Margečan</item>
      <item>E-oglasna ploča ovog suda</item>
      <item>Sudski registar, Trgovački sud u Varaždinu</item>
      <item>Štefica Brežnjak, OIB 47836456309, ULICA BIŠKUPOVEC 28 (ranije: MARGEČAN, MARGEČAN, 61),42242 Margečan</item>
      <item>Josip Kasapović, OIB 68255793380, Ulica Biškupovec 28,42242 Margečan</item>
    </izvorni_sadrzaj>
    <derivirana_varijabla naziv="DomainObject.Predmet.SudioniciListAdressOIB_1">
      <item>Financijska agencija, OIB 85821130368, A. Cesarca 2,42000 Varaždin</item>
      <item>PERGAM društvo s ograničenom odgovornošću za trgovinu, OIB 78952989048,  61,42242 Margečan</item>
      <item>E-oglasna ploča ovog suda</item>
      <item>Sudski registar, Trgovački sud u Varaždinu</item>
      <item>Štefica Brežnjak, OIB 47836456309, ULICA BIŠKUPOVEC 28 (ranije: MARGEČAN, MARGEČAN, 61),42242 Margečan</item>
      <item>Josip Kasapović, OIB 68255793380, Ulica Biškupovec 28,42242 Margečan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78952989048</item>
      <item>, OIB null</item>
      <item>, OIB null</item>
      <item>, OIB 47836456309</item>
      <item>, OIB 68255793380</item>
    </izvorni_sadrzaj>
    <derivirana_varijabla naziv="DomainObject.Predmet.SudioniciListNazivOIB_1">
      <item>, OIB 85821130368</item>
      <item>, OIB 78952989048</item>
      <item>, OIB null</item>
      <item>, OIB null</item>
      <item>, OIB 47836456309</item>
      <item>, OIB 68255793380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2933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2016-01-22T11:14:00Z</dcterms:created>
  <dc:creator>Ljubica Makovec</dc:creator>
  <cp:lastModifiedBy>Maja Marčec</cp:lastModifiedBy>
  <cp:lastPrinted>2016-01-21T09:45:00Z</cp:lastPrinted>
  <dcterms:modified xmlns:xsi="http://www.w3.org/2001/XMLSchema-instance" xsi:type="dcterms:W3CDTF">2016-01-22T11:44:00Z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