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270e8" w14:paraId="83270e8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6B4B1E">
        <w:rPr>
          <w:sz w:val="24"/>
          <w:szCs w:val="24"/>
        </w:rPr>
        <w:t>1366</w:t>
      </w:r>
      <w:r w:rsidR="00E01A4B">
        <w:rPr>
          <w:sz w:val="24"/>
          <w:szCs w:val="24"/>
        </w:rPr>
        <w:t>/2016,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F67396">
        <w:rPr>
          <w:sz w:val="24"/>
          <w:szCs w:val="24"/>
        </w:rPr>
        <w:t>14. listopada</w:t>
      </w:r>
      <w:r>
        <w:rPr>
          <w:sz w:val="24"/>
          <w:szCs w:val="24"/>
        </w:rPr>
        <w:t xml:space="preserve"> 2016. 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6B4B1E">
        <w:rPr>
          <w:sz w:val="24"/>
          <w:szCs w:val="24"/>
        </w:rPr>
        <w:t>MONTE CAPRA d.o.o. Opatija, Ulica Andrije Štangera 19, OIB: 67080351084</w:t>
      </w:r>
      <w:r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dan </w:t>
      </w:r>
      <w:r w:rsidR="006B4B1E">
        <w:rPr>
          <w:color w:val="000000"/>
          <w:sz w:val="24"/>
          <w:szCs w:val="24"/>
        </w:rPr>
        <w:t>29. kolovoza</w:t>
      </w:r>
      <w:r>
        <w:rPr>
          <w:color w:val="000000"/>
          <w:sz w:val="24"/>
          <w:szCs w:val="24"/>
        </w:rPr>
        <w:t xml:space="preserve"> 2016. godine iznosi </w:t>
      </w:r>
      <w:r w:rsidR="006B4B1E">
        <w:rPr>
          <w:color w:val="000000"/>
          <w:sz w:val="24"/>
          <w:szCs w:val="24"/>
        </w:rPr>
        <w:t>129.015,87</w:t>
      </w:r>
      <w:r w:rsidR="00384C70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6B4B1E">
      <w:rPr>
        <w:sz w:val="24"/>
        <w:szCs w:val="24"/>
      </w:rPr>
      <w:t>1366</w:t>
    </w:r>
    <w:r w:rsidR="00AF4729" w:rsidRPr="00AF4729">
      <w:rPr>
        <w:sz w:val="24"/>
        <w:szCs w:val="24"/>
      </w:rPr>
      <w:t>/16-</w:t>
    </w:r>
    <w:r w:rsidR="006B4B1E">
      <w:rPr>
        <w:sz w:val="24"/>
        <w:szCs w:val="24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0E7C3E"/>
    <w:rsid w:val="0018571E"/>
    <w:rsid w:val="001A0450"/>
    <w:rsid w:val="001A1804"/>
    <w:rsid w:val="0020434D"/>
    <w:rsid w:val="00206C54"/>
    <w:rsid w:val="002242D4"/>
    <w:rsid w:val="002363CA"/>
    <w:rsid w:val="00251615"/>
    <w:rsid w:val="0026090B"/>
    <w:rsid w:val="0028135C"/>
    <w:rsid w:val="00297FFB"/>
    <w:rsid w:val="002D50BC"/>
    <w:rsid w:val="003009ED"/>
    <w:rsid w:val="00316716"/>
    <w:rsid w:val="00343E4E"/>
    <w:rsid w:val="003662E5"/>
    <w:rsid w:val="00384C70"/>
    <w:rsid w:val="003E52C0"/>
    <w:rsid w:val="004A534D"/>
    <w:rsid w:val="0053523B"/>
    <w:rsid w:val="00577FF6"/>
    <w:rsid w:val="00635648"/>
    <w:rsid w:val="00635D1B"/>
    <w:rsid w:val="00647591"/>
    <w:rsid w:val="006B4B1E"/>
    <w:rsid w:val="006B5B6E"/>
    <w:rsid w:val="00780CD9"/>
    <w:rsid w:val="00854878"/>
    <w:rsid w:val="00864CD4"/>
    <w:rsid w:val="00897D8E"/>
    <w:rsid w:val="008B635C"/>
    <w:rsid w:val="008C0FCE"/>
    <w:rsid w:val="008D1A1A"/>
    <w:rsid w:val="008F1B9E"/>
    <w:rsid w:val="00955B0C"/>
    <w:rsid w:val="00957323"/>
    <w:rsid w:val="00A367FD"/>
    <w:rsid w:val="00A61780"/>
    <w:rsid w:val="00A71598"/>
    <w:rsid w:val="00AC43D3"/>
    <w:rsid w:val="00AD35AF"/>
    <w:rsid w:val="00AE2F9B"/>
    <w:rsid w:val="00AF4729"/>
    <w:rsid w:val="00B6266A"/>
    <w:rsid w:val="00B74753"/>
    <w:rsid w:val="00B93C81"/>
    <w:rsid w:val="00BA60C0"/>
    <w:rsid w:val="00BB671C"/>
    <w:rsid w:val="00C73D62"/>
    <w:rsid w:val="00C92DC3"/>
    <w:rsid w:val="00C97D74"/>
    <w:rsid w:val="00CF24AF"/>
    <w:rsid w:val="00D30C69"/>
    <w:rsid w:val="00D35E50"/>
    <w:rsid w:val="00D42ECF"/>
    <w:rsid w:val="00D53F10"/>
    <w:rsid w:val="00D8217F"/>
    <w:rsid w:val="00DB3DC6"/>
    <w:rsid w:val="00E01A4B"/>
    <w:rsid w:val="00E424F4"/>
    <w:rsid w:val="00E94CED"/>
    <w:rsid w:val="00EF1580"/>
    <w:rsid w:val="00F24F69"/>
    <w:rsid w:val="00F67396"/>
    <w:rsid w:val="00F82505"/>
    <w:rsid w:val="00FB000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15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15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15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15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15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15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15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15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15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15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1366</izvorni_sadrzaj>
    <derivirana_varijabla naziv="DomainObject.Predmet.Broj_1">1366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St-1366/2016</izvorni_sadrzaj>
    <derivirana_varijabla naziv="DomainObject.Predmet.OznakaBroj_1">St-1366/2016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MONTE CAPRA d.o.o.</izvorni_sadrzaj>
    <derivirana_varijabla naziv="DomainObject.Predmet.ProtustrankaFormated_1">  MONTE CAPRA d.o.o.</derivirana_varijabla>
  </DomainObject.Predmet.ProtustrankaFormated>
  <DomainObject.Predmet.ProtustrankaFormatedOIB>
    <izvorni_sadrzaj>  MONTE CAPRA d.o.o., OIB 67080351084</izvorni_sadrzaj>
    <derivirana_varijabla naziv="DomainObject.Predmet.ProtustrankaFormatedOIB_1">  MONTE CAPRA d.o.o., OIB 67080351084</derivirana_varijabla>
  </DomainObject.Predmet.ProtustrankaFormatedOIB>
  <DomainObject.Predmet.ProtustrankaFormatedWithAdress>
    <izvorni_sadrzaj> MONTE CAPRA d.o.o., Andrije Štangera 19, 51410 Opatija</izvorni_sadrzaj>
    <derivirana_varijabla naziv="DomainObject.Predmet.ProtustrankaFormatedWithAdress_1"> MONTE CAPRA d.o.o., Andrije Štangera 19, 51410 Opatija</derivirana_varijabla>
  </DomainObject.Predmet.ProtustrankaFormatedWithAdress>
  <DomainObject.Predmet.ProtustrankaFormatedWithAdressOIB>
    <izvorni_sadrzaj> MONTE CAPRA d.o.o., OIB 67080351084, Andrije Štangera 19, 51410 Opatija</izvorni_sadrzaj>
    <derivirana_varijabla naziv="DomainObject.Predmet.ProtustrankaFormatedWithAdressOIB_1"> MONTE CAPRA d.o.o., OIB 67080351084, Andrije Štangera 19, 51410 Opatija</derivirana_varijabla>
  </DomainObject.Predmet.ProtustrankaFormatedWithAdressOIB>
  <DomainObject.Predmet.ProtustrankaWithAdress>
    <izvorni_sadrzaj>MONTE CAPRA d.o.o. Andrije Štangera 19, 51410 Opatija</izvorni_sadrzaj>
    <derivirana_varijabla naziv="DomainObject.Predmet.ProtustrankaWithAdress_1">MONTE CAPRA d.o.o. Andrije Štangera 19, 51410 Opatija</derivirana_varijabla>
  </DomainObject.Predmet.ProtustrankaWithAdress>
  <DomainObject.Predmet.ProtustrankaWithAdressOIB>
    <izvorni_sadrzaj>MONTE CAPRA d.o.o., OIB 67080351084, Andrije Štangera 19, 51410 Opatija</izvorni_sadrzaj>
    <derivirana_varijabla naziv="DomainObject.Predmet.ProtustrankaWithAdressOIB_1">MONTE CAPRA d.o.o., OIB 67080351084, Andrije Štangera 19, 51410 Opatija</derivirana_varijabla>
  </DomainObject.Predmet.ProtustrankaWithAdressOIB>
  <DomainObject.Predmet.ProtustrankaNazivFormated>
    <izvorni_sadrzaj>MONTE CAPRA d.o.o.</izvorni_sadrzaj>
    <derivirana_varijabla naziv="DomainObject.Predmet.ProtustrankaNazivFormated_1">MONTE CAPRA d.o.o.</derivirana_varijabla>
  </DomainObject.Predmet.ProtustrankaNazivFormated>
  <DomainObject.Predmet.ProtustrankaNazivFormatedOIB>
    <izvorni_sadrzaj>MONTE CAPRA d.o.o., OIB 67080351084</izvorni_sadrzaj>
    <derivirana_varijabla naziv="DomainObject.Predmet.ProtustrankaNazivFormatedOIB_1">MONTE CAPRA d.o.o., OIB 67080351084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MONTE CAPRA d.o.o.</item>
    </izvorni_sadrzaj>
    <derivirana_varijabla naziv="DomainObject.Predmet.ProtuStrankaListFormated_1">
      <item>MONTE CAPRA d.o.o.</item>
    </derivirana_varijabla>
  </DomainObject.Predmet.ProtuStrankaListFormated>
  <DomainObject.Predmet.ProtuStrankaListFormatedOIB>
    <izvorni_sadrzaj>
      <item>MONTE CAPRA d.o.o., OIB 67080351084</item>
    </izvorni_sadrzaj>
    <derivirana_varijabla naziv="DomainObject.Predmet.ProtuStrankaListFormatedOIB_1">
      <item>MONTE CAPRA d.o.o., OIB 67080351084</item>
    </derivirana_varijabla>
  </DomainObject.Predmet.ProtuStrankaListFormatedOIB>
  <DomainObject.Predmet.ProtuStrankaListFormatedWithAdress>
    <izvorni_sadrzaj>
      <item>MONTE CAPRA d.o.o., Andrije Štangera 19, 51410 Opatija</item>
    </izvorni_sadrzaj>
    <derivirana_varijabla naziv="DomainObject.Predmet.ProtuStrankaListFormatedWithAdress_1">
      <item>MONTE CAPRA d.o.o., Andrije Štangera 19, 51410 Opatija</item>
    </derivirana_varijabla>
  </DomainObject.Predmet.ProtuStrankaListFormatedWithAdress>
  <DomainObject.Predmet.ProtuStrankaListFormatedWithAdressOIB>
    <izvorni_sadrzaj>
      <item>MONTE CAPRA d.o.o., OIB 67080351084, Andrije Štangera 19, 51410 Opatija</item>
    </izvorni_sadrzaj>
    <derivirana_varijabla naziv="DomainObject.Predmet.ProtuStrankaListFormatedWithAdressOIB_1">
      <item>MONTE CAPRA d.o.o., OIB 67080351084, Andrije Štangera 19, 51410 Opatija</item>
    </derivirana_varijabla>
  </DomainObject.Predmet.ProtuStrankaListFormatedWithAdressOIB>
  <DomainObject.Predmet.ProtuStrankaListNazivFormated>
    <izvorni_sadrzaj>
      <item>MONTE CAPRA d.o.o.</item>
    </izvorni_sadrzaj>
    <derivirana_varijabla naziv="DomainObject.Predmet.ProtuStrankaListNazivFormated_1">
      <item>MONTE CAPRA d.o.o.</item>
    </derivirana_varijabla>
  </DomainObject.Predmet.ProtuStrankaListNazivFormated>
  <DomainObject.Predmet.ProtuStrankaListNazivFormatedOIB>
    <izvorni_sadrzaj>
      <item>MONTE CAPRA d.o.o., OIB 67080351084</item>
    </izvorni_sadrzaj>
    <derivirana_varijabla naziv="DomainObject.Predmet.ProtuStrankaListNazivFormatedOIB_1">
      <item>MONTE CAPRA d.o.o., OIB 67080351084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MONTE CAPRA d.o.o.</izvorni_sadrzaj>
    <derivirana_varijabla naziv="DomainObject.Predmet.ProtustrankaIDrugi_1">MONTE CAPRA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MONTE CAPRA d.o.o., OIB 67080351084, Andrije Štangera 19, 51410 Opatija</izvorni_sadrzaj>
    <derivirana_varijabla naziv="DomainObject.Predmet.ProtustrankaIDrugiAdressOIB_1">MONTE CAPRA d.o.o., OIB 67080351084, Andrije Štangera 19,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MONTE CAPRA d.o.o.</item>
    </izvorni_sadrzaj>
    <derivirana_varijabla naziv="DomainObject.Predmet.SudioniciListNaziv_1">
      <item>FINA  Rijeka</item>
      <item>MONTE CAPRA d.o.o.</item>
    </derivirana_varijabla>
  </DomainObject.Predmet.SudioniciListNaziv>
  <DomainObject.Predmet.SudioniciListAdressOIB>
    <izvorni_sadrzaj>
      <item>FINA  Rijeka, OIB 85821130368, Frana Kurelca 8,51000 Rijeka</item>
      <item>MONTE CAPRA d.o.o., OIB 67080351084, Andrije Štangera 19,51410 Opatija</item>
    </izvorni_sadrzaj>
    <derivirana_varijabla naziv="DomainObject.Predmet.SudioniciListAdressOIB_1">
      <item>FINA  Rijeka, OIB 85821130368, Frana Kurelca 8,51000 Rijeka</item>
      <item>MONTE CAPRA d.o.o., OIB 67080351084, Andrije Štangera 19,51410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67080351084</item>
    </izvorni_sadrzaj>
    <derivirana_varijabla naziv="DomainObject.Predmet.SudioniciListNazivOIB_1">
      <item>, OIB 85821130368</item>
      <item>, OIB 67080351084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1391</properties:Characters>
  <properties:Lines>33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2016-10-14T08:55:00Z</dcterms:created>
  <dc:creator>Barbara Slavujević</dc:creator>
  <cp:lastModifiedBy>Barbara Slavujević</cp:lastModifiedBy>
  <cp:lastPrinted>2016-10-14T08:53:00Z</cp:lastPrinted>
  <dcterms:modified xmlns:xsi="http://www.w3.org/2001/XMLSchema-instance" xsi:type="dcterms:W3CDTF">2016-10-14T09:01:00Z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