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9e1a" w14:paraId="dd19e1a" w:rsidRDefault="00D667B9" w:rsidP="00AD18BE" w:rsidR="00D667B9" w:rsidRPr="00FE2721">
      <w:pPr>
        <w:jc w:val="right"/>
        <w15:collapsed w:val="false"/>
      </w:pPr>
      <w:bookmarkStart w:name="_GoBack" w:id="0"/>
      <w:bookmarkEnd w:id="0"/>
      <w:r w:rsidRPr="00FE2721">
        <w:tab/>
      </w:r>
      <w:r w:rsidR="007079A7" w:rsidRPr="00FE2721">
        <w:tab/>
      </w:r>
      <w:r w:rsidR="007079A7" w:rsidRPr="00FE2721">
        <w:tab/>
      </w:r>
      <w:r w:rsidR="007079A7" w:rsidRPr="00FE2721">
        <w:tab/>
      </w:r>
      <w:r w:rsidR="007079A7" w:rsidRPr="00FE2721">
        <w:tab/>
      </w:r>
      <w:r w:rsidR="007079A7" w:rsidRPr="00FE2721">
        <w:tab/>
      </w:r>
      <w:r w:rsidR="007079A7" w:rsidRPr="00FE2721">
        <w:tab/>
      </w:r>
      <w:r w:rsidR="007079A7" w:rsidRPr="00FE2721">
        <w:tab/>
      </w:r>
      <w:r w:rsidR="007079A7" w:rsidRPr="00FE2721">
        <w:tab/>
      </w:r>
      <w:r w:rsidR="007079A7" w:rsidRPr="00FE2721">
        <w:tab/>
      </w:r>
      <w:r w:rsidR="006C0E5D" w:rsidRPr="00FE2721">
        <w:t>5</w:t>
      </w:r>
      <w:r w:rsidR="003162BB" w:rsidRPr="00FE2721">
        <w:t xml:space="preserve"> St-</w:t>
      </w:r>
      <w:r w:rsidR="00BD36FA" w:rsidRPr="00FE2721">
        <w:t>562</w:t>
      </w:r>
      <w:r w:rsidR="006C0E5D" w:rsidRPr="00FE2721">
        <w:t>/1</w:t>
      </w:r>
      <w:r w:rsidR="00BD36FA" w:rsidRPr="00FE2721">
        <w:t>4</w:t>
      </w:r>
      <w:r w:rsidR="00FE2721">
        <w:t>-</w:t>
      </w:r>
    </w:p>
    <w:p w:rsidRDefault="00D667B9" w:rsidP="00D667B9" w:rsidR="00D667B9" w:rsidRPr="00FE2721"/>
    <w:p w:rsidRDefault="006C0E5D" w:rsidP="006C0E5D" w:rsidR="006C0E5D" w:rsidRPr="00FE2721">
      <w:pPr>
        <w:widowControl w:val="false"/>
        <w:jc w:val="both"/>
        <w:rPr>
          <w:lang w:eastAsia="en-US"/>
        </w:rPr>
      </w:pPr>
      <w:r w:rsidRPr="00FE2721">
        <w:rPr>
          <w:lang w:eastAsia="en-US"/>
        </w:rPr>
        <w:t>REPUBLIKA HRVATSKA</w:t>
      </w:r>
    </w:p>
    <w:p w:rsidRDefault="006C0E5D" w:rsidP="006C0E5D" w:rsidR="006C0E5D" w:rsidRPr="00FE2721">
      <w:pPr>
        <w:widowControl w:val="false"/>
        <w:jc w:val="both"/>
        <w:rPr>
          <w:lang w:eastAsia="en-US"/>
        </w:rPr>
      </w:pPr>
      <w:r w:rsidRPr="00FE2721">
        <w:rPr>
          <w:lang w:eastAsia="en-US"/>
        </w:rPr>
        <w:t>TRGOVAČKI SUD U ZAGREBU</w:t>
      </w:r>
    </w:p>
    <w:p w:rsidRDefault="006C0E5D" w:rsidP="006C0E5D" w:rsidR="006C0E5D" w:rsidRPr="00FE2721">
      <w:pPr>
        <w:widowControl w:val="false"/>
        <w:jc w:val="both"/>
        <w:rPr>
          <w:lang w:eastAsia="en-US"/>
        </w:rPr>
      </w:pPr>
      <w:r w:rsidRPr="00FE2721">
        <w:rPr>
          <w:lang w:eastAsia="en-US"/>
        </w:rPr>
        <w:t>Zagreb, Amruševa 2/II</w:t>
      </w:r>
    </w:p>
    <w:p w:rsidRDefault="00FE2721" w:rsidP="009B42FF" w:rsidR="00FE2721">
      <w:pPr>
        <w:jc w:val="center"/>
      </w:pPr>
    </w:p>
    <w:p w:rsidRDefault="00FE2721" w:rsidP="009B42FF" w:rsidR="00FE2721">
      <w:pPr>
        <w:jc w:val="center"/>
      </w:pPr>
      <w:r>
        <w:t>R E P U B L I K A  H R V A T S K A</w:t>
      </w:r>
    </w:p>
    <w:p w:rsidRDefault="006C0E5D" w:rsidP="008C50C5" w:rsidR="006C0E5D" w:rsidRPr="00FE2721">
      <w:pPr>
        <w:jc w:val="center"/>
        <w:rPr>
          <w:b/>
        </w:rPr>
      </w:pPr>
    </w:p>
    <w:p w:rsidRDefault="008C50C5" w:rsidP="008C50C5" w:rsidR="008C50C5" w:rsidRPr="00FE2721">
      <w:pPr>
        <w:jc w:val="center"/>
      </w:pPr>
      <w:r w:rsidRPr="00FE2721">
        <w:t>R J E Š E N J E</w:t>
      </w:r>
    </w:p>
    <w:p w:rsidRDefault="008C50C5" w:rsidP="008C50C5" w:rsidR="008C50C5" w:rsidRPr="00FE2721">
      <w:pPr>
        <w:jc w:val="both"/>
      </w:pPr>
    </w:p>
    <w:p w:rsidRDefault="008C50C5" w:rsidP="00512F88" w:rsidR="00D667B9" w:rsidRPr="00FE2721">
      <w:pPr>
        <w:jc w:val="both"/>
      </w:pPr>
      <w:r w:rsidRPr="00FE2721">
        <w:tab/>
        <w:t xml:space="preserve">Trgovački sud u Zagrebu po stečajnom sucu toga suda </w:t>
      </w:r>
      <w:r w:rsidR="00AD18BE" w:rsidRPr="00FE2721">
        <w:t>d</w:t>
      </w:r>
      <w:r w:rsidR="00D667B9" w:rsidRPr="00FE2721">
        <w:t>r. sc. Jeleni Čuveljak, u stečajnom postupku, nad dužnikom</w:t>
      </w:r>
      <w:r w:rsidR="006C0E5D" w:rsidRPr="00FE2721">
        <w:t xml:space="preserve"> </w:t>
      </w:r>
      <w:r w:rsidR="00185E60" w:rsidRPr="00FE2721">
        <w:t>PRIMA d.o.o. u stečaju Plaški, Plitvička 11., MBS 020031113., OIB 04349812191</w:t>
      </w:r>
      <w:r w:rsidR="00AD18BE" w:rsidRPr="00FE2721">
        <w:t>,</w:t>
      </w:r>
      <w:r w:rsidR="00D667B9" w:rsidRPr="00FE2721">
        <w:t xml:space="preserve"> dana </w:t>
      </w:r>
      <w:r w:rsidR="00BD36FA" w:rsidRPr="00FE2721">
        <w:t>1</w:t>
      </w:r>
      <w:r w:rsidR="000D5D5D" w:rsidRPr="00FE2721">
        <w:t>3</w:t>
      </w:r>
      <w:r w:rsidR="00224DA6" w:rsidRPr="00FE2721">
        <w:t xml:space="preserve">. </w:t>
      </w:r>
      <w:r w:rsidR="00BD36FA" w:rsidRPr="00FE2721">
        <w:t>listopada</w:t>
      </w:r>
      <w:r w:rsidR="00D667B9" w:rsidRPr="00FE2721">
        <w:t xml:space="preserve"> 20</w:t>
      </w:r>
      <w:r w:rsidR="00E7150A" w:rsidRPr="00FE2721">
        <w:t>1</w:t>
      </w:r>
      <w:r w:rsidR="008771A2" w:rsidRPr="00FE2721">
        <w:t>5</w:t>
      </w:r>
      <w:r w:rsidR="00D667B9" w:rsidRPr="00FE2721">
        <w:t>. godine</w:t>
      </w:r>
    </w:p>
    <w:p w:rsidRDefault="006C0E5D" w:rsidP="00D667B9" w:rsidR="006C0E5D" w:rsidRPr="00FE2721">
      <w:pPr>
        <w:jc w:val="center"/>
        <w:rPr>
          <w:b/>
        </w:rPr>
      </w:pPr>
    </w:p>
    <w:p w:rsidRDefault="00D667B9" w:rsidP="00D667B9" w:rsidR="00D667B9" w:rsidRPr="00FE2721">
      <w:pPr>
        <w:jc w:val="center"/>
      </w:pPr>
      <w:r w:rsidRPr="00FE2721">
        <w:t>r i j e š i o     j e</w:t>
      </w:r>
    </w:p>
    <w:p w:rsidRDefault="00F776BF" w:rsidP="00D667B9" w:rsidR="00F776BF" w:rsidRPr="00FE2721">
      <w:pPr>
        <w:jc w:val="center"/>
        <w:rPr>
          <w:b/>
        </w:rPr>
      </w:pPr>
    </w:p>
    <w:p w:rsidRDefault="00F776BF" w:rsidP="00F776BF" w:rsidR="00BD36FA" w:rsidRPr="00FE2721">
      <w:r w:rsidRPr="00FE2721">
        <w:tab/>
      </w:r>
      <w:r w:rsidR="00BD36FA" w:rsidRPr="00FE2721">
        <w:t xml:space="preserve">Ispravlja se Tablica ispitanih tražbina i rješenje o ispitanim tražbinama na način da u </w:t>
      </w:r>
      <w:r w:rsidRPr="00FE2721">
        <w:t xml:space="preserve">I. </w:t>
      </w:r>
      <w:r w:rsidR="00BD36FA" w:rsidRPr="00FE2721">
        <w:t>višem isplatnom redu tablica ispravno glasi:</w:t>
      </w:r>
    </w:p>
    <w:p w:rsidRDefault="00BD36FA" w:rsidP="00F776BF" w:rsidR="00BB0793" w:rsidRPr="00FE2721">
      <w:r w:rsidRPr="00FE2721">
        <w:t xml:space="preserve"> </w:t>
      </w:r>
    </w:p>
    <w:p w:rsidRDefault="00BB0793" w:rsidP="00BB0793" w:rsidR="00BB0793" w:rsidRPr="00FE2721">
      <w:pPr>
        <w:jc w:val="center"/>
      </w:pPr>
      <w:r w:rsidRPr="00FE2721">
        <w:t xml:space="preserve">I VIŠI ISPLATNI RED </w:t>
      </w:r>
    </w:p>
    <w:p w:rsidRDefault="00BB0793" w:rsidP="00BB0793" w:rsidR="00BB0793" w:rsidRPr="00FE2721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420"/>
        <w:gridCol w:w="4083"/>
        <w:gridCol w:w="3543"/>
      </w:tblGrid>
      <w:tr w:rsidTr="00BD36FA" w:rsidR="00BD36FA" w:rsidRPr="00FE2721">
        <w:tc>
          <w:tcPr>
            <w:tcW w:type="dxa" w:w="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36FA" w:rsidP="00C26A21" w:rsidR="00BD36FA" w:rsidRPr="00FE2721">
            <w:pPr>
              <w:jc w:val="both"/>
            </w:pPr>
          </w:p>
        </w:tc>
        <w:tc>
          <w:tcPr>
            <w:tcW w:type="dxa" w:w="40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36FA" w:rsidP="00C26A21" w:rsidR="00BD36FA" w:rsidRPr="00FE2721">
            <w:pPr>
              <w:jc w:val="both"/>
            </w:pPr>
            <w:r w:rsidRPr="00FE2721">
              <w:t>VJEROVNIK</w:t>
            </w:r>
          </w:p>
        </w:tc>
        <w:tc>
          <w:tcPr>
            <w:tcW w:type="dxa" w:w="35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36FA" w:rsidP="00C26A21" w:rsidR="00BD36FA" w:rsidRPr="00FE2721">
            <w:pPr>
              <w:jc w:val="both"/>
            </w:pPr>
            <w:r w:rsidRPr="00FE2721">
              <w:t>PRIZNATO</w:t>
            </w:r>
          </w:p>
        </w:tc>
      </w:tr>
      <w:tr w:rsidTr="00BD36FA" w:rsidR="00BD36FA" w:rsidRPr="00FE2721">
        <w:tc>
          <w:tcPr>
            <w:tcW w:type="dxa" w:w="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36FA" w:rsidP="00C26A21" w:rsidR="00BD36FA" w:rsidRPr="00FE2721">
            <w:pPr>
              <w:jc w:val="center"/>
            </w:pPr>
            <w:r w:rsidRPr="00FE2721">
              <w:t>1.</w:t>
            </w:r>
          </w:p>
        </w:tc>
        <w:tc>
          <w:tcPr>
            <w:tcW w:type="dxa" w:w="40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36FA" w:rsidP="00C26A21" w:rsidR="00BD36FA" w:rsidRPr="00FE2721">
            <w:pPr>
              <w:jc w:val="center"/>
            </w:pPr>
            <w:r w:rsidRPr="00FE2721">
              <w:t>Ivo Matijević OIB 22170948690, Dugo Selo, Nard Jalševec,1. Nardski odvojak 6</w:t>
            </w:r>
          </w:p>
        </w:tc>
        <w:tc>
          <w:tcPr>
            <w:tcW w:type="dxa" w:w="35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36FA" w:rsidP="00BD36FA" w:rsidR="00BD36FA" w:rsidRPr="00FE2721">
            <w:pPr>
              <w:jc w:val="center"/>
            </w:pPr>
            <w:r w:rsidRPr="00FE2721">
              <w:t>1.462.206,24 kn</w:t>
            </w:r>
          </w:p>
        </w:tc>
      </w:tr>
      <w:tr w:rsidTr="00BD36FA" w:rsidR="00BD36FA" w:rsidRPr="00FE2721">
        <w:tc>
          <w:tcPr>
            <w:tcW w:type="dxa" w:w="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36FA" w:rsidP="00C26A21" w:rsidR="00BD36FA" w:rsidRPr="00FE2721">
            <w:pPr>
              <w:jc w:val="center"/>
            </w:pPr>
            <w:r w:rsidRPr="00FE2721">
              <w:t>2.</w:t>
            </w:r>
          </w:p>
        </w:tc>
        <w:tc>
          <w:tcPr>
            <w:tcW w:type="dxa" w:w="40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36FA" w:rsidP="00C26A21" w:rsidR="00BD36FA" w:rsidRPr="00FE2721">
            <w:pPr>
              <w:jc w:val="center"/>
            </w:pPr>
            <w:r w:rsidRPr="00FE2721">
              <w:t>Borislav Drecun OIB 20105239090 Plaški, Stjepana Radića 22</w:t>
            </w:r>
          </w:p>
        </w:tc>
        <w:tc>
          <w:tcPr>
            <w:tcW w:type="dxa" w:w="35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36FA" w:rsidP="00C26A21" w:rsidR="00BD36FA" w:rsidRPr="00FE2721">
            <w:pPr>
              <w:jc w:val="center"/>
            </w:pPr>
            <w:r w:rsidRPr="00FE2721">
              <w:t>150.000,00 kn</w:t>
            </w:r>
          </w:p>
        </w:tc>
      </w:tr>
      <w:tr w:rsidTr="00BD36FA" w:rsidR="00BD36FA" w:rsidRPr="00FE2721">
        <w:tc>
          <w:tcPr>
            <w:tcW w:type="dxa" w:w="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36FA" w:rsidP="00C26A21" w:rsidR="00BD36FA" w:rsidRPr="00FE2721">
            <w:pPr>
              <w:jc w:val="center"/>
            </w:pPr>
            <w:r w:rsidRPr="00FE2721">
              <w:t>3.</w:t>
            </w:r>
          </w:p>
        </w:tc>
        <w:tc>
          <w:tcPr>
            <w:tcW w:type="dxa" w:w="40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36FA" w:rsidP="00C26A21" w:rsidR="00BD36FA" w:rsidRPr="00FE2721">
            <w:pPr>
              <w:jc w:val="center"/>
            </w:pPr>
            <w:r w:rsidRPr="00FE2721">
              <w:t>Milan Kraguljac OIB 77525638137, Plaški, Kraguljci 13</w:t>
            </w:r>
          </w:p>
        </w:tc>
        <w:tc>
          <w:tcPr>
            <w:tcW w:type="dxa" w:w="35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36FA" w:rsidP="00BD36FA" w:rsidR="00BD36FA" w:rsidRPr="00FE2721">
            <w:pPr>
              <w:jc w:val="center"/>
            </w:pPr>
            <w:r w:rsidRPr="00FE2721">
              <w:t>10.937,50 kn</w:t>
            </w:r>
          </w:p>
        </w:tc>
      </w:tr>
      <w:tr w:rsidTr="00BD36FA" w:rsidR="00BD36FA" w:rsidRPr="00FE2721">
        <w:tc>
          <w:tcPr>
            <w:tcW w:type="dxa" w:w="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36FA" w:rsidP="00C26A21" w:rsidR="00BD36FA" w:rsidRPr="00FE2721">
            <w:pPr>
              <w:jc w:val="center"/>
            </w:pPr>
            <w:r w:rsidRPr="00FE2721">
              <w:t>4.</w:t>
            </w:r>
          </w:p>
        </w:tc>
        <w:tc>
          <w:tcPr>
            <w:tcW w:type="dxa" w:w="40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36FA" w:rsidP="00C26A21" w:rsidR="00BD36FA" w:rsidRPr="00FE2721">
            <w:pPr>
              <w:jc w:val="center"/>
            </w:pPr>
            <w:r w:rsidRPr="00FE2721">
              <w:t>Anto Blažan OIB 30691701624, Plaški, Lapat 31</w:t>
            </w:r>
          </w:p>
        </w:tc>
        <w:tc>
          <w:tcPr>
            <w:tcW w:type="dxa" w:w="35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36FA" w:rsidP="00BD36FA" w:rsidR="00BD36FA" w:rsidRPr="00FE2721">
            <w:pPr>
              <w:jc w:val="center"/>
            </w:pPr>
            <w:r w:rsidRPr="00FE2721">
              <w:t>157.353,00 kn</w:t>
            </w:r>
          </w:p>
        </w:tc>
      </w:tr>
      <w:tr w:rsidTr="00BD36FA" w:rsidR="00BD36FA" w:rsidRPr="00FE2721">
        <w:tc>
          <w:tcPr>
            <w:tcW w:type="dxa" w:w="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36FA" w:rsidP="00C26A21" w:rsidR="00BD36FA" w:rsidRPr="00FE2721">
            <w:pPr>
              <w:jc w:val="center"/>
            </w:pPr>
            <w:r w:rsidRPr="00FE2721">
              <w:t>5.</w:t>
            </w:r>
          </w:p>
        </w:tc>
        <w:tc>
          <w:tcPr>
            <w:tcW w:type="dxa" w:w="40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36FA" w:rsidP="00C26A21" w:rsidR="00BD36FA" w:rsidRPr="00FE2721">
            <w:pPr>
              <w:jc w:val="center"/>
            </w:pPr>
            <w:r w:rsidRPr="00FE2721">
              <w:t>Stipo Josipović OIB 50404600389, Plaški, E. Kvaternika 2</w:t>
            </w:r>
          </w:p>
        </w:tc>
        <w:tc>
          <w:tcPr>
            <w:tcW w:type="dxa" w:w="35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36FA" w:rsidP="00BD36FA" w:rsidR="00BD36FA" w:rsidRPr="00FE2721">
            <w:pPr>
              <w:jc w:val="center"/>
            </w:pPr>
            <w:r w:rsidRPr="00FE2721">
              <w:t>90.625,00 kn</w:t>
            </w:r>
          </w:p>
        </w:tc>
      </w:tr>
    </w:tbl>
    <w:p w:rsidRDefault="007F76CF" w:rsidP="0073359E" w:rsidR="007F76CF" w:rsidRPr="00FE2721">
      <w:pPr>
        <w:jc w:val="center"/>
        <w:rPr>
          <w:b/>
        </w:rPr>
      </w:pPr>
    </w:p>
    <w:p w:rsidRDefault="0073359E" w:rsidP="0073359E" w:rsidR="0073359E" w:rsidRPr="00FE2721">
      <w:pPr>
        <w:jc w:val="center"/>
      </w:pPr>
      <w:r w:rsidRPr="00FE2721">
        <w:t>Obrazloženje</w:t>
      </w:r>
    </w:p>
    <w:p w:rsidRDefault="0073359E" w:rsidP="0073359E" w:rsidR="007F76CF" w:rsidRPr="00FE2721">
      <w:r w:rsidRPr="00FE2721">
        <w:tab/>
      </w:r>
    </w:p>
    <w:p w:rsidRDefault="00BD36FA" w:rsidP="006D4D40" w:rsidR="00BD36FA" w:rsidRPr="00FE2721">
      <w:pPr>
        <w:ind w:firstLine="708"/>
        <w:jc w:val="both"/>
      </w:pPr>
      <w:r w:rsidRPr="00FE2721">
        <w:t>Uslijed greške u zbrajanju a na</w:t>
      </w:r>
      <w:r w:rsidR="00FE2721" w:rsidRPr="00FE2721">
        <w:t xml:space="preserve"> </w:t>
      </w:r>
      <w:r w:rsidRPr="00FE2721">
        <w:t>prijedlog stečajnog upravitelja od 4. kolovoza 2015. i uz suglasnost vjerovnika (list 113. – 118. spisa) je riješeno kao u izreci.</w:t>
      </w:r>
    </w:p>
    <w:p w:rsidRDefault="006E471D" w:rsidP="006C0E5D" w:rsidR="006E471D" w:rsidRPr="00FE2721">
      <w:pPr>
        <w:ind w:firstLine="708"/>
        <w:jc w:val="both"/>
      </w:pPr>
    </w:p>
    <w:p w:rsidRDefault="0073359E" w:rsidP="0073359E" w:rsidR="0073359E" w:rsidRPr="00FE2721">
      <w:pPr>
        <w:jc w:val="center"/>
      </w:pPr>
      <w:r w:rsidRPr="00FE2721">
        <w:t xml:space="preserve">U </w:t>
      </w:r>
      <w:r w:rsidR="006C0E5D" w:rsidRPr="00FE2721">
        <w:t>Zagrebu</w:t>
      </w:r>
      <w:r w:rsidRPr="00FE2721">
        <w:t xml:space="preserve">, </w:t>
      </w:r>
      <w:r w:rsidR="00BD36FA" w:rsidRPr="00FE2721">
        <w:t>1</w:t>
      </w:r>
      <w:r w:rsidR="005703FF" w:rsidRPr="00FE2721">
        <w:t>3</w:t>
      </w:r>
      <w:r w:rsidR="00AD18BE" w:rsidRPr="00FE2721">
        <w:t xml:space="preserve">. </w:t>
      </w:r>
      <w:r w:rsidR="00BD36FA" w:rsidRPr="00FE2721">
        <w:t>listopada</w:t>
      </w:r>
      <w:r w:rsidR="00AD18BE" w:rsidRPr="00FE2721">
        <w:t xml:space="preserve"> </w:t>
      </w:r>
      <w:r w:rsidR="001341CA" w:rsidRPr="00FE2721">
        <w:t>201</w:t>
      </w:r>
      <w:r w:rsidR="00947C20" w:rsidRPr="00FE2721">
        <w:t>5</w:t>
      </w:r>
      <w:r w:rsidR="001341CA" w:rsidRPr="00FE2721">
        <w:t>.</w:t>
      </w:r>
    </w:p>
    <w:p w:rsidRDefault="0073359E" w:rsidP="0073359E" w:rsidR="0073359E" w:rsidRPr="00FE2721">
      <w:r w:rsidRPr="00FE2721">
        <w:tab/>
      </w:r>
      <w:r w:rsidRPr="00FE2721">
        <w:tab/>
      </w:r>
      <w:r w:rsidRPr="00FE2721">
        <w:tab/>
      </w:r>
      <w:r w:rsidRPr="00FE2721">
        <w:tab/>
      </w:r>
      <w:r w:rsidRPr="00FE2721">
        <w:tab/>
      </w:r>
      <w:r w:rsidRPr="00FE2721">
        <w:tab/>
      </w:r>
      <w:r w:rsidRPr="00FE2721">
        <w:tab/>
      </w:r>
      <w:r w:rsidRPr="00FE2721">
        <w:tab/>
      </w:r>
      <w:r w:rsidRPr="00FE2721">
        <w:tab/>
      </w:r>
      <w:r w:rsidR="007F76CF" w:rsidRPr="00FE2721">
        <w:t xml:space="preserve">         </w:t>
      </w:r>
      <w:r w:rsidRPr="00FE2721">
        <w:t>Stečajni sudac:</w:t>
      </w:r>
      <w:r w:rsidRPr="00FE2721">
        <w:tab/>
      </w:r>
    </w:p>
    <w:p w:rsidRDefault="0073359E" w:rsidR="00512F88" w:rsidRPr="00FE2721">
      <w:pPr>
        <w:jc w:val="both"/>
      </w:pPr>
      <w:r w:rsidRPr="00FE2721">
        <w:tab/>
      </w:r>
      <w:r w:rsidRPr="00FE2721">
        <w:tab/>
      </w:r>
      <w:r w:rsidRPr="00FE2721">
        <w:tab/>
      </w:r>
      <w:r w:rsidRPr="00FE2721">
        <w:tab/>
      </w:r>
      <w:r w:rsidRPr="00FE2721">
        <w:tab/>
      </w:r>
      <w:r w:rsidRPr="00FE2721">
        <w:tab/>
      </w:r>
      <w:r w:rsidRPr="00FE2721">
        <w:tab/>
      </w:r>
      <w:r w:rsidRPr="00FE2721">
        <w:tab/>
      </w:r>
      <w:r w:rsidRPr="00FE2721">
        <w:tab/>
      </w:r>
      <w:r w:rsidR="00AD18BE" w:rsidRPr="00FE2721">
        <w:t>d</w:t>
      </w:r>
      <w:r w:rsidRPr="00FE2721">
        <w:t>r. sc. Jelena Čuveljak</w:t>
      </w:r>
      <w:r w:rsidR="00FE2721">
        <w:t>,v.r.</w:t>
      </w:r>
    </w:p>
    <w:p w:rsidRDefault="00FE2721" w:rsidP="00512F88" w:rsidR="00FE2721">
      <w:pPr>
        <w:jc w:val="both"/>
      </w:pPr>
    </w:p>
    <w:p w:rsidRDefault="00FE2721" w:rsidP="00512F88" w:rsidR="00FE2721">
      <w:pPr>
        <w:jc w:val="both"/>
      </w:pPr>
    </w:p>
    <w:p w:rsidRDefault="0096290F" w:rsidP="00512F88" w:rsidR="00D66584" w:rsidRPr="00FE2721">
      <w:pPr>
        <w:jc w:val="both"/>
      </w:pPr>
      <w:r w:rsidRPr="00FE2721">
        <w:t>Pouka o pravnom lijeku:</w:t>
      </w:r>
    </w:p>
    <w:p w:rsidRDefault="0096290F" w:rsidR="00CD216F" w:rsidRPr="00FE2721">
      <w:pPr>
        <w:jc w:val="both"/>
      </w:pPr>
      <w:r w:rsidRPr="00FE2721">
        <w:t xml:space="preserve">Protiv ovog rješenja ima pravo žalbe stečajni upravitelj i vjerovnik u dijelu ikoji se tiče njegove prijavljene tražbine, odnosno tražbine koju je osporio. Rok za žalbu iznosi 8. dana, </w:t>
      </w:r>
      <w:r w:rsidRPr="00FE2721">
        <w:lastRenderedPageBreak/>
        <w:t>računajući od dana dostave pisanog otpravka, odnosno izvatka iz rješenja. Žalba se podnosi ovom sudu u dva primjerka.</w:t>
      </w:r>
      <w:r w:rsidR="007F76CF" w:rsidRPr="00FE2721">
        <w:tab/>
      </w:r>
      <w:r w:rsidR="007F76CF" w:rsidRPr="00FE2721">
        <w:tab/>
        <w:t xml:space="preserve">      </w:t>
      </w:r>
    </w:p>
    <w:p w:rsidRDefault="00CD216F" w:rsidR="00CD216F" w:rsidRPr="00FE2721">
      <w:pPr>
        <w:jc w:val="both"/>
      </w:pPr>
    </w:p>
    <w:p w:rsidRDefault="00FE2721" w:rsidP="0083108A" w:rsidR="00FE2721" w:rsidRPr="003528B2">
      <w:r w:rsidRPr="003528B2">
        <w:t>Za točnost otpravka-ovlašteni službenik:</w:t>
      </w:r>
    </w:p>
    <w:p w:rsidRDefault="00FE2721" w:rsidP="003528B2" w:rsidR="00FE2721" w:rsidRPr="003528B2">
      <w:r w:rsidRPr="003528B2">
        <w:t>Karmela Dolenc</w:t>
      </w:r>
    </w:p>
    <w:p w:rsidRDefault="00CD216F" w:rsidP="00916F06" w:rsidR="00CD216F"/>
    <w:p w:rsidRDefault="00FE2721" w:rsidP="00916F06" w:rsidR="00FE2721" w:rsidRPr="00FE2721"/>
    <w:p w:rsidRDefault="00CD216F" w:rsidP="00916F06" w:rsidR="00CD216F" w:rsidRPr="00FE2721"/>
    <w:p w:rsidRDefault="00916F06" w:rsidP="00916F06" w:rsidR="00916F06" w:rsidRPr="00FE2721">
      <w:r w:rsidRPr="00FE2721">
        <w:t>DN-a:</w:t>
      </w:r>
    </w:p>
    <w:p w:rsidRDefault="00916F06" w:rsidP="00916F06" w:rsidR="00916F06" w:rsidRPr="00FE2721">
      <w:r w:rsidRPr="00FE2721">
        <w:t>1.</w:t>
      </w:r>
      <w:r w:rsidR="001341CA" w:rsidRPr="00FE2721">
        <w:t xml:space="preserve"> </w:t>
      </w:r>
      <w:r w:rsidRPr="00FE2721">
        <w:t>Stečajnom upravitelju</w:t>
      </w:r>
    </w:p>
    <w:p w:rsidRDefault="006C0E5D" w:rsidP="00916F06" w:rsidR="00916F06" w:rsidRPr="00FE2721">
      <w:r w:rsidRPr="00FE2721">
        <w:t xml:space="preserve">2 </w:t>
      </w:r>
      <w:r w:rsidR="00916F06" w:rsidRPr="00FE2721">
        <w:t>.</w:t>
      </w:r>
      <w:r w:rsidR="001341CA" w:rsidRPr="00FE2721">
        <w:t xml:space="preserve"> </w:t>
      </w:r>
      <w:r w:rsidR="00BD36FA" w:rsidRPr="00FE2721">
        <w:t>E-</w:t>
      </w:r>
      <w:r w:rsidR="00916F06" w:rsidRPr="00FE2721">
        <w:t>Oglasna ploča (</w:t>
      </w:r>
      <w:r w:rsidR="00BD36FA" w:rsidRPr="00FE2721">
        <w:t>15</w:t>
      </w:r>
      <w:r w:rsidR="00916F06" w:rsidRPr="00FE2721">
        <w:t xml:space="preserve"> dana)</w:t>
      </w:r>
    </w:p>
    <w:sectPr w:rsidSect="002C4F56" w:rsidR="00916F06" w:rsidRPr="00FE27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AD2" w:rsidR="002F6AD2">
      <w:r>
        <w:separator/>
      </w:r>
    </w:p>
  </w:endnote>
  <w:endnote w:id="0" w:type="continuationSeparator">
    <w:p w:rsidRDefault="002F6AD2" w:rsidR="002F6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AD2" w:rsidR="002F6AD2">
      <w:r>
        <w:separator/>
      </w:r>
    </w:p>
  </w:footnote>
  <w:footnote w:id="0" w:type="continuationSeparator">
    <w:p w:rsidRDefault="002F6AD2" w:rsidR="002F6A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6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0E5D" w:rsidP="00AD18BE" w:rsidR="00AD18BE" w:rsidRPr="00FE2721">
    <w:pPr>
      <w:jc w:val="right"/>
    </w:pPr>
    <w:r w:rsidRPr="00FE2721">
      <w:t>5</w:t>
    </w:r>
    <w:r w:rsidR="00AD18BE" w:rsidRPr="00FE2721">
      <w:t xml:space="preserve"> St-</w:t>
    </w:r>
    <w:r w:rsidR="00C47344" w:rsidRPr="00FE2721">
      <w:t>562</w:t>
    </w:r>
    <w:r w:rsidRPr="00FE2721">
      <w:t>/</w:t>
    </w:r>
    <w:r w:rsidR="00C47344" w:rsidRPr="00FE2721">
      <w:t>14</w:t>
    </w:r>
    <w:r w:rsidR="00FE2721">
      <w:t>-</w:t>
    </w:r>
  </w:p>
  <w:p w:rsidRDefault="00E730F8" w:rsidR="00E730F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721" w:rsidR="00FE2721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1">
    <w:nsid w:val="5D0B3ABA"/>
    <w:multiLevelType w:val="hybridMultilevel"/>
    <w:tmpl w:val="55949D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33433"/>
    <w:rsid w:val="000D5D5D"/>
    <w:rsid w:val="001032D8"/>
    <w:rsid w:val="00120099"/>
    <w:rsid w:val="00130C37"/>
    <w:rsid w:val="001341CA"/>
    <w:rsid w:val="001423ED"/>
    <w:rsid w:val="001631C1"/>
    <w:rsid w:val="00185E60"/>
    <w:rsid w:val="00194952"/>
    <w:rsid w:val="001F18E2"/>
    <w:rsid w:val="002058E8"/>
    <w:rsid w:val="00224DA6"/>
    <w:rsid w:val="00227B1C"/>
    <w:rsid w:val="00233FE6"/>
    <w:rsid w:val="002C4F56"/>
    <w:rsid w:val="002C6A60"/>
    <w:rsid w:val="002F6AD2"/>
    <w:rsid w:val="00316037"/>
    <w:rsid w:val="003162BB"/>
    <w:rsid w:val="003B3508"/>
    <w:rsid w:val="003E5682"/>
    <w:rsid w:val="00420C26"/>
    <w:rsid w:val="00446007"/>
    <w:rsid w:val="00453AE4"/>
    <w:rsid w:val="00492118"/>
    <w:rsid w:val="00493516"/>
    <w:rsid w:val="004D772F"/>
    <w:rsid w:val="004F7863"/>
    <w:rsid w:val="0050383D"/>
    <w:rsid w:val="00512F88"/>
    <w:rsid w:val="005703FF"/>
    <w:rsid w:val="005B3F20"/>
    <w:rsid w:val="005F79D4"/>
    <w:rsid w:val="0065189E"/>
    <w:rsid w:val="00656BF3"/>
    <w:rsid w:val="00673515"/>
    <w:rsid w:val="006B2EDB"/>
    <w:rsid w:val="006C0E5D"/>
    <w:rsid w:val="006D319A"/>
    <w:rsid w:val="006D4D40"/>
    <w:rsid w:val="006E471D"/>
    <w:rsid w:val="007079A7"/>
    <w:rsid w:val="00716C91"/>
    <w:rsid w:val="0073359E"/>
    <w:rsid w:val="007C1682"/>
    <w:rsid w:val="007E1D2B"/>
    <w:rsid w:val="007F76CF"/>
    <w:rsid w:val="00803C55"/>
    <w:rsid w:val="00830CCF"/>
    <w:rsid w:val="00873B13"/>
    <w:rsid w:val="008771A2"/>
    <w:rsid w:val="00882A4B"/>
    <w:rsid w:val="00892415"/>
    <w:rsid w:val="008A3574"/>
    <w:rsid w:val="008A7450"/>
    <w:rsid w:val="008C5043"/>
    <w:rsid w:val="008C50C5"/>
    <w:rsid w:val="008D5540"/>
    <w:rsid w:val="008F1547"/>
    <w:rsid w:val="00916F06"/>
    <w:rsid w:val="00931AB9"/>
    <w:rsid w:val="0094146A"/>
    <w:rsid w:val="00947C20"/>
    <w:rsid w:val="0096290F"/>
    <w:rsid w:val="00974603"/>
    <w:rsid w:val="00981687"/>
    <w:rsid w:val="009D613F"/>
    <w:rsid w:val="009F6DFE"/>
    <w:rsid w:val="00A00DEA"/>
    <w:rsid w:val="00A23486"/>
    <w:rsid w:val="00A61C0B"/>
    <w:rsid w:val="00A81FF7"/>
    <w:rsid w:val="00AD18BE"/>
    <w:rsid w:val="00AF7BB4"/>
    <w:rsid w:val="00B220D4"/>
    <w:rsid w:val="00BB0793"/>
    <w:rsid w:val="00BD36FA"/>
    <w:rsid w:val="00BE6160"/>
    <w:rsid w:val="00C47344"/>
    <w:rsid w:val="00C546CB"/>
    <w:rsid w:val="00CA01F4"/>
    <w:rsid w:val="00CD216F"/>
    <w:rsid w:val="00CE13EE"/>
    <w:rsid w:val="00CE78FC"/>
    <w:rsid w:val="00D03BE6"/>
    <w:rsid w:val="00D27CAB"/>
    <w:rsid w:val="00D60990"/>
    <w:rsid w:val="00D65EAE"/>
    <w:rsid w:val="00D66584"/>
    <w:rsid w:val="00D667B9"/>
    <w:rsid w:val="00E33004"/>
    <w:rsid w:val="00E5731D"/>
    <w:rsid w:val="00E7150A"/>
    <w:rsid w:val="00E730F8"/>
    <w:rsid w:val="00EE3C2A"/>
    <w:rsid w:val="00EE649E"/>
    <w:rsid w:val="00F26848"/>
    <w:rsid w:val="00F776BF"/>
    <w:rsid w:val="00F83487"/>
    <w:rsid w:val="00F85055"/>
    <w:rsid w:val="00FA5E17"/>
    <w:rsid w:val="00FE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1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1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1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1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1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1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1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1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6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325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0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555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10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7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52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St-562/2014</izvorni_sadrzaj>
    <derivirana_varijabla naziv="DomainObject.Predmet.OznakaBroj_1">St-562/2014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d.o.o. za proizvodnju i trgovinu zastupanog po punomoćniku Mato Cvitković</izvorni_sadrzaj>
    <derivirana_varijabla naziv="DomainObject.Predmet.ProtustrankaFormated_1">  PRIMA d.o.o. za proizvodnju i trgovinu zastupanog po punomoćniku Mato Cvitković</derivirana_varijabla>
  </DomainObject.Predmet.ProtustrankaFormated>
  <DomainObject.Predmet.ProtustrankaFormatedOIB>
    <izvorni_sadrzaj>  PRIMA d.o.o. za proizvodnju i trgovinu, OIB 04349812191 zastupanog po punomoćniku Mato Cvitković</izvorni_sadrzaj>
    <derivirana_varijabla naziv="DomainObject.Predmet.ProtustrankaFormatedOIB_1">  PRIMA d.o.o. za proizvodnju i trgovinu, OIB 04349812191 zastupanog po punomoćniku Mato Cvitković</derivirana_varijabla>
  </DomainObject.Predmet.ProtustrankaFormatedOIB>
  <DomainObject.Predmet.ProtustrankaFormatedWithAdress>
    <izvorni_sadrzaj> PRIMA d.o.o. za proizvodnju i trgovinu, Plitvička 11, 47304 Plaški zastupanog po punomoćniku Mato Cvitković</izvorni_sadrzaj>
    <derivirana_varijabla naziv="DomainObject.Predmet.ProtustrankaFormatedWithAdress_1"> PRIMA d.o.o. za proizvodnju i trgovinu, Plitvička 11, 47304 Plaški zastupanog po punomoćniku Mato Cvitković</derivirana_varijabla>
  </DomainObject.Predmet.ProtustrankaFormatedWithAdress>
  <DomainObject.Predmet.ProtustrankaFormatedWithAdressOIB>
    <izvorni_sadrzaj> PRIMA d.o.o. za proizvodnju i trgovinu, OIB 04349812191, Plitvička 11, 47304 Plaški zastupanog po punomoćniku Mato Cvitković</izvorni_sadrzaj>
    <derivirana_varijabla naziv="DomainObject.Predmet.ProtustrankaFormatedWithAdressOIB_1"> PRIMA d.o.o. za proizvodnju i trgovinu, OIB 04349812191, Plitvička 11, 47304 Plaški zastupanog po punomoćniku Mato Cvitković</derivirana_varijabla>
  </DomainObject.Predmet.ProtustrankaFormatedWithAdressOIB>
  <DomainObject.Predmet.ProtustrankaWithAdress>
    <izvorni_sadrzaj>PRIMA d.o.o. za proizvodnju i trgovinu Plitvička 11, 47304 Plaški</izvorni_sadrzaj>
    <derivirana_varijabla naziv="DomainObject.Predmet.ProtustrankaWithAdress_1">PRIMA d.o.o. za proizvodnju i trgovinu Plitvička 11, 47304 Plaški</derivirana_varijabla>
  </DomainObject.Predmet.ProtustrankaWithAdress>
  <DomainObject.Predmet.ProtustrankaWithAdressOIB>
    <izvorni_sadrzaj>PRIMA d.o.o. za proizvodnju i trgovinu, OIB 04349812191, Plitvička 11, 47304 Plaški</izvorni_sadrzaj>
    <derivirana_varijabla naziv="DomainObject.Predmet.ProtustrankaWithAdressOIB_1">PRIMA d.o.o. za proizvodnju i trgovinu, OIB 04349812191, Plitvička 11, 47304 Plaški</derivirana_varijabla>
  </DomainObject.Predmet.ProtustrankaWithAdressOIB>
  <DomainObject.Predmet.ProtustrankaNazivFormated>
    <izvorni_sadrzaj>PRIMA d.o.o. za proizvodnju i trgovinu</izvorni_sadrzaj>
    <derivirana_varijabla naziv="DomainObject.Predmet.ProtustrankaNazivFormated_1">PRIMA d.o.o. za proizvodnju i trgovinu</derivirana_varijabla>
  </DomainObject.Predmet.ProtustrankaNazivFormated>
  <DomainObject.Predmet.ProtustrankaNazivFormatedOIB>
    <izvorni_sadrzaj>PRIMA d.o.o. za proizvodnju i trgovinu, OIB 04349812191</izvorni_sadrzaj>
    <derivirana_varijabla naziv="DomainObject.Predmet.ProtustrankaNazivFormatedOIB_1">PRIMA d.o.o. za proizvodnju i trgovinu, OIB 04349812191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FINANCIJA,POREZNA UPRAVA,PODRUČNI URED KARLOVAC zastupanog po punomoćniku RH, ŽUPANIJSKO DRŽAVNO ODVJETNIŠTVO U KARLOVCU</izvorni_sadrzaj>
    <derivirana_varijabla naziv="DomainObject.Predmet.StrankaFormated_1">  RH, MINISTARSTVO FINANCIJA,POREZNA UPRAVA,PODRUČNI URED KARLOVAC zastupanog po punomoćniku RH, ŽUPANIJSKO DRŽAVNO ODVJETNIŠTVO U KARLOVCU</derivirana_varijabla>
  </DomainObject.Predmet.StrankaFormated>
  <DomainObject.Predmet.StrankaFormatedOIB>
    <izvorni_sadrzaj>  RH, MINISTARSTVO FINANCIJA,POREZNA UPRAVA,PODRUČNI URED KARLOVAC, OIB 18683136487 zastupanog po punomoćniku RH, ŽUPANIJSKO DRŽAVNO ODVJETNIŠTVO U KARLOVCU</izvorni_sadrzaj>
    <derivirana_varijabla naziv="DomainObject.Predmet.StrankaFormatedOIB_1">  RH, MINISTARSTVO FINANCIJA,POREZNA UPRAVA,PODRUČNI URED KARLOVAC, OIB 18683136487 zastupanog po punomoćniku RH, ŽUPANIJSKO DRŽAVNO ODVJETNIŠTVO U KARLOVCU</derivirana_varijabla>
  </DomainObject.Predmet.StrankaFormatedOIB>
  <DomainObject.Predmet.StrankaFormatedWithAdress>
    <izvorni_sadrzaj> RH, MINISTARSTVO FINANCIJA,POREZNA UPRAVA,PODRUČNI URED KARLOVAC zastupanog po punomoćniku RH, ŽUPANIJSKO DRŽAVNO ODVJETNIŠTVO U KARLOVCU</izvorni_sadrzaj>
    <derivirana_varijabla naziv="DomainObject.Predmet.StrankaFormatedWithAdress_1"> RH, MINISTARSTVO FINANCIJA,POREZNA UPRAVA,PODRUČNI URED KARLOVAC zastupanog po punomoćniku RH, ŽUPANIJSKO DRŽAVNO ODVJETNIŠTVO U KARLOVCU</derivirana_varijabla>
  </DomainObject.Predmet.StrankaFormatedWithAdress>
  <DomainObject.Predmet.StrankaFormatedWithAdressOIB>
    <izvorni_sadrzaj> RH, MINISTARSTVO FINANCIJA,POREZNA UPRAVA,PODRUČNI URED KARLOVAC, OIB 18683136487 zastupanog po punomoćniku RH, ŽUPANIJSKO DRŽAVNO ODVJETNIŠTVO U KARLOVCU</izvorni_sadrzaj>
    <derivirana_varijabla naziv="DomainObject.Predmet.StrankaFormatedWithAdressOIB_1"> RH, MINISTARSTVO FINANCIJA,POREZNA UPRAVA,PODRUČNI URED KARLOVAC, OIB 18683136487 zastupanog po punomoćniku RH, ŽUPANIJSKO DRŽAVNO ODVJETNIŠTVO U KARLOVCU</derivirana_varijabla>
  </DomainObject.Predmet.StrankaFormatedWithAdressOIB>
  <DomainObject.Predmet.StrankaWithAdress>
    <izvorni_sadrzaj>RH, MINISTARSTVO FINANCIJA,POREZNA UPRAVA,PODRUČNI URED KARLOVAC </izvorni_sadrzaj>
    <derivirana_varijabla naziv="DomainObject.Predmet.StrankaWithAdress_1">RH, MINISTARSTVO FINANCIJA,POREZNA UPRAVA,PODRUČNI URED KARLOVAC </derivirana_varijabla>
  </DomainObject.Predmet.StrankaWithAdress>
  <DomainObject.Predmet.StrankaWithAdressOIB>
    <izvorni_sadrzaj>RH, MINISTARSTVO FINANCIJA,POREZNA UPRAVA,PODRUČNI URED KARLOVAC, OIB 18683136487</izvorni_sadrzaj>
    <derivirana_varijabla naziv="DomainObject.Predmet.StrankaWithAdressOIB_1">RH, MINISTARSTVO FINANCIJA,POREZNA UPRAVA,PODRUČNI URED KARLOVAC, OIB 18683136487</derivirana_varijabla>
  </DomainObject.Predmet.StrankaWithAdressOIB>
  <DomainObject.Predmet.StrankaNazivFormated>
    <izvorni_sadrzaj>RH, MINISTARSTVO FINANCIJA,POREZNA UPRAVA,PODRUČNI URED KARLOVAC</izvorni_sadrzaj>
    <derivirana_varijabla naziv="DomainObject.Predmet.StrankaNazivFormated_1">RH, MINISTARSTVO FINANCIJA,POREZNA UPRAVA,PODRUČNI URED KARLOVAC</derivirana_varijabla>
  </DomainObject.Predmet.StrankaNazivFormated>
  <DomainObject.Predmet.StrankaNazivFormatedOIB>
    <izvorni_sadrzaj>RH, MINISTARSTVO FINANCIJA,POREZNA UPRAVA,PODRUČNI URED KARLOVAC, OIB 18683136487</izvorni_sadrzaj>
    <derivirana_varijabla naziv="DomainObject.Predmet.StrankaNazivFormatedOIB_1">RH, 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_1">
      <item>RH, MINISTARSTVO FINANCIJA,POREZNA UPRAVA,PODRUČNI URED KARLOVAC zastupanog po punomoćniku RH, ŽUPANIJSKO DRŽAVNO ODVJETNIŠTVO U KARLOVCU</item>
    </derivirana_varijabla>
  </DomainObject.Predmet.StrankaListFormated>
  <DomainObject.Predmet.StrankaListFormated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OIB_1">
      <item>RH, MINISTARSTVO FINANCIJA,POREZNA UPRAVA,PODRUČNI URED KARLOVAC, OIB 18683136487 zastupanog po punomoćniku RH, ŽUPANIJSKO DRŽAVNO ODVJETNIŠTVO U KARLOVCU</item>
    </derivirana_varijabla>
  </DomainObject.Predmet.StrankaListFormatedOIB>
  <DomainObject.Predmet.StrankaListFormatedWithAdress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WithAdress_1">
      <item>RH, MINISTARSTVO FINANCIJA,POREZNA UPRAVA,PODRUČNI URED KARLOVAC zastupanog po punomoćniku RH, ŽUPANIJSKO DRŽAVNO ODVJETNIŠTVO U KARLOVCU</item>
    </derivirana_varijabla>
  </DomainObject.Predmet.StrankaListFormatedWithAdress>
  <DomainObject.Predmet.StrankaListFormatedWithAdress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WithAdressOIB_1">
      <item>RH, MINISTARSTVO FINANCIJA,POREZNA UPRAVA,PODRUČNI URED KARLOVAC, OIB 18683136487 zastupanog po punomoćniku RH, ŽUPANIJSKO DRŽAVNO ODVJETNIŠTVO U KARLOVCU</item>
    </derivirana_varijabla>
  </DomainObject.Predmet.StrankaListFormatedWithAdressOIB>
  <DomainObject.Predmet.StrankaListNazivFormated>
    <izvorni_sadrzaj>
      <item>RH, MINISTARSTVO FINANCIJA,POREZNA UPRAVA,PODRUČNI URED KARLOVAC</item>
    </izvorni_sadrzaj>
    <derivirana_varijabla naziv="DomainObject.Predmet.StrankaListNazivFormated_1">
      <item>RH, MINISTARSTVO FINANCIJA,POREZNA UPRAVA,PODRUČNI URED KARLOVAC</item>
    </derivirana_varijabla>
  </DomainObject.Predmet.StrankaListNazivFormated>
  <DomainObject.Predmet.StrankaListNazivFormatedOIB>
    <izvorni_sadrzaj>
      <item>RH, MINISTARSTVO FINANCIJA,POREZNA UPRAVA,PODRUČNI URED KARLOVAC, OIB 18683136487</item>
    </izvorni_sadrzaj>
    <derivirana_varijabla naziv="DomainObject.Predmet.StrankaListNazivFormatedOIB_1">
      <item>RH, MINISTARSTVO FINANCIJA,POREZNA UPRAVA,PODRUČNI URED KARLOVAC, OIB 18683136487</item>
    </derivirana_varijabla>
  </DomainObject.Predmet.StrankaListNazivFormatedOIB>
  <DomainObject.Predmet.ProtuStrankaListFormated>
    <izvorni_sadrzaj>
      <item>PRIMA d.o.o. za proizvodnju i trgovinu zastupanog po punomoćniku Mato Cvitković</item>
    </izvorni_sadrzaj>
    <derivirana_varijabla naziv="DomainObject.Predmet.ProtuStrankaListFormated_1">
      <item>PRIMA d.o.o. za proizvodnju i trgovinu zastupanog po punomoćniku Mato Cvitković</item>
    </derivirana_varijabla>
  </DomainObject.Predmet.ProtuStrankaListFormated>
  <DomainObject.Predmet.ProtuStrankaListFormatedOIB>
    <izvorni_sadrzaj>
      <item>PRIMA d.o.o. za proizvodnju i trgovinu, OIB 04349812191 zastupanog po punomoćniku Mato Cvitković</item>
    </izvorni_sadrzaj>
    <derivirana_varijabla naziv="DomainObject.Predmet.ProtuStrankaListFormatedOIB_1">
      <item>PRIMA d.o.o. za proizvodnju i trgovinu, OIB 04349812191 zastupanog po punomoćniku Mato Cvitković</item>
    </derivirana_varijabla>
  </DomainObject.Predmet.ProtuStrankaListFormatedOIB>
  <DomainObject.Predmet.ProtuStrankaListFormatedWithAdress>
    <izvorni_sadrzaj>
      <item>PRIMA d.o.o. za proizvodnju i trgovinu, Plitvička 11, 47304 Plaški zastupanog po punomoćniku Mato Cvitković</item>
    </izvorni_sadrzaj>
    <derivirana_varijabla naziv="DomainObject.Predmet.ProtuStrankaListFormatedWithAdress_1">
      <item>PRIMA d.o.o. za proizvodnju i trgovinu, Plitvička 11, 47304 Plaški zastupanog po punomoćniku Mato Cvitković</item>
    </derivirana_varijabla>
  </DomainObject.Predmet.ProtuStrankaListFormatedWithAdress>
  <DomainObject.Predmet.ProtuStrankaListFormatedWithAdressOIB>
    <izvorni_sadrzaj>
      <item>PRIMA d.o.o. za proizvodnju i trgovinu, OIB 04349812191, Plitvička 11, 47304 Plaški zastupanog po punomoćniku Mato Cvitković</item>
    </izvorni_sadrzaj>
    <derivirana_varijabla naziv="DomainObject.Predmet.ProtuStrankaListFormatedWithAdressOIB_1">
      <item>PRIMA d.o.o. za proizvodnju i trgovinu, OIB 04349812191, Plitvička 11, 47304 Plaški zastupanog po punomoćniku Mato Cvitković</item>
    </derivirana_varijabla>
  </DomainObject.Predmet.ProtuStrankaListFormatedWithAdressOIB>
  <DomainObject.Predmet.ProtuStrankaListNazivFormated>
    <izvorni_sadrzaj>
      <item>PRIMA d.o.o. za proizvodnju i trgovinu</item>
    </izvorni_sadrzaj>
    <derivirana_varijabla naziv="DomainObject.Predmet.ProtuStrankaListNazivFormated_1">
      <item>PRIMA d.o.o. za proizvodnju i trgovinu</item>
    </derivirana_varijabla>
  </DomainObject.Predmet.ProtuStrankaListNazivFormated>
  <DomainObject.Predmet.ProtuStrankaListNazivFormatedOIB>
    <izvorni_sadrzaj>
      <item>PRIMA d.o.o. za proizvodnju i trgovinu, OIB 04349812191</item>
    </izvorni_sadrzaj>
    <derivirana_varijabla naziv="DomainObject.Predmet.ProtuStrankaListNazivFormatedOIB_1">
      <item>PRIMA d.o.o. za proizvodnju i trgovinu, OIB 04349812191</item>
    </derivirana_varijabla>
  </DomainObject.Predmet.ProtuStrankaListNazivFormatedOIB>
  <DomainObject.Predmet.OstaliListFormated>
    <izvorni_sadrzaj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</izvorni_sadrzaj>
    <derivirana_varijabla naziv="DomainObject.Predmet.OstaliListFormated_1"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</derivirana_varijabla>
  </DomainObject.Predmet.OstaliListFormated>
  <DomainObject.Predmet.OstaliListFormatedOIB>
    <izvorni_sadrzaj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</izvorni_sadrzaj>
    <derivirana_varijabla naziv="DomainObject.Predmet.OstaliListFormatedOIB_1"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</derivirana_varijabla>
  </DomainObject.Predmet.OstaliListFormatedOIB>
  <DomainObject.Predmet.OstaliListFormatedWithAdress>
    <izvorni_sadrzaj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</izvorni_sadrzaj>
    <derivirana_varijabla naziv="DomainObject.Predmet.OstaliListFormatedWithAdress_1"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</derivirana_varijabla>
  </DomainObject.Predmet.OstaliListFormatedWithAdress>
  <DomainObject.Predmet.OstaliListFormatedWithAdressOIB>
    <izvorni_sadrzaj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</izvorni_sadrzaj>
    <derivirana_varijabla naziv="DomainObject.Predmet.OstaliListFormatedWithAdressOIB_1"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</derivirana_varijabla>
  </DomainObject.Predmet.OstaliListFormatedWithAdressOIB>
  <DomainObject.Predmet.OstaliListNazivFormated>
    <izvorni_sadrzaj>
      <item>RH, ŽUPANIJSKO DRŽAVNO ODVJETNIŠTVO U KARLOVCU</item>
      <item>Mato Cvitković</item>
      <item>Nikola Jakir</item>
    </izvorni_sadrzaj>
    <derivirana_varijabla naziv="DomainObject.Predmet.OstaliListNazivFormated_1">
      <item>RH, ŽUPANIJSKO DRŽAVNO ODVJETNIŠTVO U KARLOVCU</item>
      <item>Mato Cvitković</item>
      <item>Nikola Jakir</item>
    </derivirana_varijabla>
  </DomainObject.Predmet.OstaliListNazivFormated>
  <DomainObject.Predmet.OstaliListNazivFormatedOIB>
    <izvorni_sadrzaj>
      <item>RH, ŽUPANIJSKO DRŽAVNO ODVJETNIŠTVO U KARLOVCU</item>
      <item>Mato Cvitković, OIB 05057388249</item>
      <item>Nikola Jakir, OIB 35440503043</item>
    </izvorni_sadrzaj>
    <derivirana_varijabla naziv="DomainObject.Predmet.OstaliListNazivFormatedOIB_1">
      <item>RH, ŽUPANIJSKO DRŽAVNO ODVJETNIŠTVO U KARLOVCU</item>
      <item>Mato Cvitković, OIB 05057388249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FINANCIJA,POREZNA UPRAVA,PODRUČNI URED KARLOVAC</izvorni_sadrzaj>
    <derivirana_varijabla naziv="DomainObject.Predmet.StrankaIDrugi_1">RH, MINISTARSTVO FINANCIJA,POREZNA UPRAVA,PODRUČNI URED KARLOVAC</derivirana_varijabla>
  </DomainObject.Predmet.StrankaIDrugi>
  <DomainObject.Predmet.ProtustrankaIDrugi>
    <izvorni_sadrzaj>PRIMA d.o.o. za proizvodnju i trgovinu</izvorni_sadrzaj>
    <derivirana_varijabla naziv="DomainObject.Predmet.ProtustrankaIDrugi_1">PRIMA d.o.o. za proizvodnju i trgovinu</derivirana_varijabla>
  </DomainObject.Predmet.ProtustrankaIDrugi>
  <DomainObject.Predmet.StrankaIDrugiAdressOIB>
    <izvorni_sadrzaj>RH, MINISTARSTVO FINANCIJA,POREZNA UPRAVA,PODRUČNI URED KARLOVAC, OIB 18683136487</izvorni_sadrzaj>
    <derivirana_varijabla naziv="DomainObject.Predmet.StrankaIDrugiAdressOIB_1">RH, MINISTARSTVO FINANCIJA,POREZNA UPRAVA,PODRUČNI URED KARLOVAC, OIB 18683136487</derivirana_varijabla>
  </DomainObject.Predmet.StrankaIDrugiAdressOIB>
  <DomainObject.Predmet.ProtustrankaIDrugiAdressOIB>
    <izvorni_sadrzaj>PRIMA d.o.o. za proizvodnju i trgovinu, OIB 04349812191, Plitvička 11, 47304 Plaški</izvorni_sadrzaj>
    <derivirana_varijabla naziv="DomainObject.Predmet.ProtustrankaIDrugiAdressOIB_1">PRIMA d.o.o. za proizvodnju i trgovinu, OIB 04349812191,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</izvorni_sadrzaj>
    <derivirana_varijabla naziv="DomainObject.Predmet.SudioniciListNaziv_1"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</derivirana_varijabla>
  </DomainObject.Predmet.SudioniciListNaziv>
  <DomainObject.Predmet.SudioniciListAdressOIB>
    <izvorni_sadrzaj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</izvorni_sadrzaj>
    <derivirana_varijabla naziv="DomainObject.Predmet.SudioniciListAdressOIB_1"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04349812191</item>
      <item>, OIB null</item>
      <item>, OIB 05057388249</item>
      <item>, OIB 35440503043</item>
    </izvorni_sadrzaj>
    <derivirana_varijabla naziv="DomainObject.Predmet.SudioniciListNazivOIB_1">
      <item>, OIB 18683136487</item>
      <item>, OIB 04349812191</item>
      <item>, OIB null</item>
      <item>, OIB 05057388249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7C5C85-9711-4E12-B943-136599826B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267</properties:Words>
  <properties:Characters>1350</properties:Characters>
  <properties:Lines>70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2015-10-13T07:45:00Z</dcterms:created>
  <dc:creator>Jelena Čuveljak</dc:creator>
  <cp:lastModifiedBy>Karmela Dolenc</cp:lastModifiedBy>
  <cp:lastPrinted>2015-10-13T07:44:00Z</cp:lastPrinted>
  <dcterms:modified xmlns:xsi="http://www.w3.org/2001/XMLSchema-instance" xsi:type="dcterms:W3CDTF">2015-10-13T08:09:00Z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AdHocReviewCycleID" pid="2" fmtid="{D5CDD505-2E9C-101B-9397-08002B2CF9AE}">
    <vt:i4>448802027</vt:i4>
  </prop:property>
  <prop:property name="_EmailSubject" pid="3" fmtid="{D5CDD505-2E9C-101B-9397-08002B2CF9AE}">
    <vt:lpwstr>Rješenje-utvrđene tražbine - zdrug</vt:lpwstr>
  </prop:property>
  <prop:property name="_AuthorEmail" pid="4" fmtid="{D5CDD505-2E9C-101B-9397-08002B2CF9AE}">
    <vt:lpwstr>jelena.cuveljak@zg.htnet.hr</vt:lpwstr>
  </prop:property>
  <prop:property name="_AuthorEmailDisplayName" pid="5" fmtid="{D5CDD505-2E9C-101B-9397-08002B2CF9AE}">
    <vt:lpwstr>Jelena Cuveljak</vt:lpwstr>
  </prop:property>
  <prop:property name="_ReviewingToolsShownOnce" pid="6" fmtid="{D5CDD505-2E9C-101B-9397-08002B2CF9AE}">
    <vt:lpwstr/>
  </prop:property>
  <prop:property name="Saved" pid="7" fmtid="{D5CDD505-2E9C-101B-9397-08002B2CF9AE}">
    <vt:bool>true</vt:bool>
  </prop:property>
  <prop:property name="Naslov" pid="8" fmtid="{D5CDD505-2E9C-101B-9397-08002B2CF9AE}">
    <vt:lpwstr>Novi sadržaj odluke</vt:lpwstr>
  </prop:property>
  <prop:property name="CC_coloring" pid="9" fmtid="{D5CDD505-2E9C-101B-9397-08002B2CF9AE}">
    <vt:bool>false</vt:bool>
  </prop:property>
  <prop:property name="BrojStranica" pid="10" fmtid="{D5CDD505-2E9C-101B-9397-08002B2CF9AE}">
    <vt:i4>2</vt:i4>
  </prop:property>
</prop:Properties>
</file>