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523e" w14:paraId="b6d523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C0E38">
        <w:t>1830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FC2568" w:rsidRPr="00FC2568">
        <w:t>JELENA – GRUDA d.o.o. iz Zagreba, Josipa Strganca 6,  OIB:  76018238480</w:t>
      </w:r>
      <w:r>
        <w:t xml:space="preserve">, dana  </w:t>
      </w:r>
      <w:r w:rsidR="00FC2568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C2568" w:rsidRPr="00FC2568">
        <w:t>JELENA – GRUDA d.o.o. iz Zagreba, Josipa Strganca 6,  OIB:  76018238480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FC2568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 </w:t>
      </w:r>
      <w:r w:rsidR="00C51786">
        <w:t xml:space="preserve">ZDRAVKO FRLETA iz Zagreba, Brune Bušića 40, OIB: </w:t>
      </w:r>
      <w:r w:rsidR="00C51786" w:rsidRPr="00C51786">
        <w:t>16983053469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C2568" w:rsidRPr="00FC2568">
        <w:t>JELENA – GRUDA d.o.o. iz Zagreba, Josipa Strganca 6,  OIB:  76018238480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FC2568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B13CB">
        <w:t>, v.r.</w:t>
      </w:r>
    </w:p>
    <w:p w:rsidRDefault="003B13CB" w:rsidP="00047C0E" w:rsidR="003B13CB">
      <w:pPr>
        <w:pStyle w:val="Bezproreda"/>
        <w:jc w:val="right"/>
      </w:pPr>
    </w:p>
    <w:p w:rsidRDefault="003B13CB" w:rsidP="00047C0E" w:rsidR="003B13CB">
      <w:pPr>
        <w:pStyle w:val="Bezproreda"/>
        <w:jc w:val="right"/>
      </w:pPr>
      <w:r>
        <w:t xml:space="preserve">Za točnost otpravka-ovlašteni službenik: </w:t>
      </w:r>
    </w:p>
    <w:p w:rsidRDefault="003B13CB" w:rsidP="00047C0E" w:rsidR="003B13CB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63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C0E38" w:rsidRPr="00BC0E38">
          <w:t>1830/2015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3A3366"/>
    <w:rsid w:val="003B13CB"/>
    <w:rsid w:val="004E266D"/>
    <w:rsid w:val="00677951"/>
    <w:rsid w:val="009E0633"/>
    <w:rsid w:val="00AA7B27"/>
    <w:rsid w:val="00AE11D4"/>
    <w:rsid w:val="00BB4BB5"/>
    <w:rsid w:val="00BC0E38"/>
    <w:rsid w:val="00BC1874"/>
    <w:rsid w:val="00C136F3"/>
    <w:rsid w:val="00C51786"/>
    <w:rsid w:val="00DC0AA2"/>
    <w:rsid w:val="00DE059B"/>
    <w:rsid w:val="00DF1FFF"/>
    <w:rsid w:val="00E75E0F"/>
    <w:rsid w:val="00E84179"/>
    <w:rsid w:val="00EC4E35"/>
    <w:rsid w:val="00EC58B8"/>
    <w:rsid w:val="00EF1FD3"/>
    <w:rsid w:val="00FC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E0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6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E0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6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1830</izvorni_sadrzaj>
    <derivirana_varijabla naziv="DomainObject.Predmet.Broj_1">1830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St-1830/2015</izvorni_sadrzaj>
    <derivirana_varijabla naziv="DomainObject.Predmet.OznakaBroj_1">St-1830/2015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JELENA-GRUDA d.o.o.</izvorni_sadrzaj>
    <derivirana_varijabla naziv="DomainObject.Predmet.ProtustrankaFormated_1">  JELENA-GRUDA d.o.o.</derivirana_varijabla>
  </DomainObject.Predmet.ProtustrankaFormated>
  <DomainObject.Predmet.ProtustrankaFormatedOIB>
    <izvorni_sadrzaj>  JELENA-GRUDA d.o.o., OIB 76018238480</izvorni_sadrzaj>
    <derivirana_varijabla naziv="DomainObject.Predmet.ProtustrankaFormatedOIB_1">  JELENA-GRUDA d.o.o., OIB 76018238480</derivirana_varijabla>
  </DomainObject.Predmet.ProtustrankaFormatedOIB>
  <DomainObject.Predmet.ProtustrankaFormatedWithAdress>
    <izvorni_sadrzaj> JELENA-GRUDA d.o.o., Josipa Strganca 6, 10000 Zagreb</izvorni_sadrzaj>
    <derivirana_varijabla naziv="DomainObject.Predmet.ProtustrankaFormatedWithAdress_1"> JELENA-GRUDA d.o.o., Josipa Strganca 6, 10000 Zagreb</derivirana_varijabla>
  </DomainObject.Predmet.ProtustrankaFormatedWithAdress>
  <DomainObject.Predmet.ProtustrankaFormatedWithAdressOIB>
    <izvorni_sadrzaj> JELENA-GRUDA d.o.o., OIB 76018238480, Josipa Strganca 6, 10000 Zagreb</izvorni_sadrzaj>
    <derivirana_varijabla naziv="DomainObject.Predmet.ProtustrankaFormatedWithAdressOIB_1"> JELENA-GRUDA d.o.o., OIB 76018238480, Josipa Strganca 6, 10000 Zagreb</derivirana_varijabla>
  </DomainObject.Predmet.ProtustrankaFormatedWithAdressOIB>
  <DomainObject.Predmet.ProtustrankaWithAdress>
    <izvorni_sadrzaj>JELENA-GRUDA d.o.o. Josipa Strganca 6, 10000 Zagreb</izvorni_sadrzaj>
    <derivirana_varijabla naziv="DomainObject.Predmet.ProtustrankaWithAdress_1">JELENA-GRUDA d.o.o. Josipa Strganca 6, 10000 Zagreb</derivirana_varijabla>
  </DomainObject.Predmet.ProtustrankaWithAdress>
  <DomainObject.Predmet.ProtustrankaWithAdressOIB>
    <izvorni_sadrzaj>JELENA-GRUDA d.o.o., OIB 76018238480, Josipa Strganca 6, 10000 Zagreb</izvorni_sadrzaj>
    <derivirana_varijabla naziv="DomainObject.Predmet.ProtustrankaWithAdressOIB_1">JELENA-GRUDA d.o.o., OIB 76018238480, Josipa Strganca 6, 10000 Zagreb</derivirana_varijabla>
  </DomainObject.Predmet.ProtustrankaWithAdressOIB>
  <DomainObject.Predmet.ProtustrankaNazivFormated>
    <izvorni_sadrzaj>JELENA-GRUDA d.o.o.</izvorni_sadrzaj>
    <derivirana_varijabla naziv="DomainObject.Predmet.ProtustrankaNazivFormated_1">JELENA-GRUDA d.o.o.</derivirana_varijabla>
  </DomainObject.Predmet.ProtustrankaNazivFormated>
  <DomainObject.Predmet.ProtustrankaNazivFormatedOIB>
    <izvorni_sadrzaj>JELENA-GRUDA d.o.o., OIB 76018238480</izvorni_sadrzaj>
    <derivirana_varijabla naziv="DomainObject.Predmet.ProtustrankaNazivFormatedOIB_1">JELENA-GRUDA d.o.o., OIB 76018238480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JELENA-GRUDA d.o.o.</item>
    </izvorni_sadrzaj>
    <derivirana_varijabla naziv="DomainObject.Predmet.ProtuStrankaListFormated_1">
      <item>JELENA-GRUDA d.o.o.</item>
    </derivirana_varijabla>
  </DomainObject.Predmet.ProtuStrankaListFormated>
  <DomainObject.Predmet.ProtuStrankaListFormatedOIB>
    <izvorni_sadrzaj>
      <item>JELENA-GRUDA d.o.o., OIB 76018238480</item>
    </izvorni_sadrzaj>
    <derivirana_varijabla naziv="DomainObject.Predmet.ProtuStrankaListFormatedOIB_1">
      <item>JELENA-GRUDA d.o.o., OIB 76018238480</item>
    </derivirana_varijabla>
  </DomainObject.Predmet.ProtuStrankaListFormatedOIB>
  <DomainObject.Predmet.ProtuStrankaListFormatedWithAdress>
    <izvorni_sadrzaj>
      <item>JELENA-GRUDA d.o.o., Josipa Strganca 6, 10000 Zagreb</item>
    </izvorni_sadrzaj>
    <derivirana_varijabla naziv="DomainObject.Predmet.ProtuStrankaListFormatedWithAdress_1">
      <item>JELENA-GRUDA d.o.o., Josipa Strganca 6, 10000 Zagreb</item>
    </derivirana_varijabla>
  </DomainObject.Predmet.ProtuStrankaListFormatedWithAdress>
  <DomainObject.Predmet.ProtuStrankaListFormatedWithAdressOIB>
    <izvorni_sadrzaj>
      <item>JELENA-GRUDA d.o.o., OIB 76018238480, Josipa Strganca 6, 10000 Zagreb</item>
    </izvorni_sadrzaj>
    <derivirana_varijabla naziv="DomainObject.Predmet.ProtuStrankaListFormatedWithAdressOIB_1">
      <item>JELENA-GRUDA d.o.o., OIB 76018238480, Josipa Strganca 6, 10000 Zagreb</item>
    </derivirana_varijabla>
  </DomainObject.Predmet.ProtuStrankaListFormatedWithAdressOIB>
  <DomainObject.Predmet.ProtuStrankaListNazivFormated>
    <izvorni_sadrzaj>
      <item>JELENA-GRUDA d.o.o.</item>
    </izvorni_sadrzaj>
    <derivirana_varijabla naziv="DomainObject.Predmet.ProtuStrankaListNazivFormated_1">
      <item>JELENA-GRUDA d.o.o.</item>
    </derivirana_varijabla>
  </DomainObject.Predmet.ProtuStrankaListNazivFormated>
  <DomainObject.Predmet.ProtuStrankaListNazivFormatedOIB>
    <izvorni_sadrzaj>
      <item>JELENA-GRUDA d.o.o., OIB 76018238480</item>
    </izvorni_sadrzaj>
    <derivirana_varijabla naziv="DomainObject.Predmet.ProtuStrankaListNazivFormatedOIB_1">
      <item>JELENA-GRUDA d.o.o., OIB 76018238480</item>
    </derivirana_varijabla>
  </DomainObject.Predmet.ProtuStrankaListNazivFormatedOIB>
  <DomainObject.Predmet.OstaliListFormated>
    <izvorni_sadrzaj>
      <item>Marcello Gusberti</item>
      <item>Zdravko Frleta</item>
    </izvorni_sadrzaj>
    <derivirana_varijabla naziv="DomainObject.Predmet.OstaliListFormated_1">
      <item>Marcello Gusberti</item>
      <item>Zdravko Frleta</item>
    </derivirana_varijabla>
  </DomainObject.Predmet.OstaliListFormated>
  <DomainObject.Predmet.OstaliListFormatedOIB>
    <izvorni_sadrzaj>
      <item>Marcello Gusberti, OIB 24420947926</item>
      <item>Zdravko Frleta, OIB 16983053469</item>
    </izvorni_sadrzaj>
    <derivirana_varijabla naziv="DomainObject.Predmet.OstaliListFormatedOIB_1">
      <item>Marcello Gusberti, OIB 24420947926</item>
      <item>Zdravko Frleta, OIB 16983053469</item>
    </derivirana_varijabla>
  </DomainObject.Predmet.OstaliListFormatedOIB>
  <DomainObject.Predmet.OstaliListFormatedWithAdress>
    <izvorni_sadrzaj>
      <item>Marcello Gusberti, Škrlčeva 0, 10000 Zagreb</item>
      <item>Zdravko Frleta, Ulica Brune Bušića 40, 10000 Zagreb</item>
    </izvorni_sadrzaj>
    <derivirana_varijabla naziv="DomainObject.Predmet.OstaliListFormatedWithAdress_1">
      <item>Marcello Gusberti, Škrlčeva 0, 10000 Zagreb</item>
      <item>Zdravko Frleta, Ulica Brune Bušića 40, 10000 Zagreb</item>
    </derivirana_varijabla>
  </DomainObject.Predmet.OstaliListFormatedWithAdress>
  <DomainObject.Predmet.OstaliListFormatedWithAdressOIB>
    <izvorni_sadrzaj>
      <item>Marcello Gusberti, OIB 24420947926, Škrlčeva 0, 10000 Zagreb</item>
      <item>Zdravko Frleta, OIB 16983053469, Ulica Brune Bušića 40, 10000 Zagreb</item>
    </izvorni_sadrzaj>
    <derivirana_varijabla naziv="DomainObject.Predmet.OstaliListFormatedWithAdressOIB_1">
      <item>Marcello Gusberti, OIB 24420947926, Škrlčeva 0, 10000 Zagreb</item>
      <item>Zdravko Frleta, OIB 16983053469, Ulica Brune Bušića 40, 10000 Zagreb</item>
    </derivirana_varijabla>
  </DomainObject.Predmet.OstaliListFormatedWithAdressOIB>
  <DomainObject.Predmet.OstaliListNazivFormated>
    <izvorni_sadrzaj>
      <item>Marcello Gusberti</item>
      <item>Zdravko Frleta</item>
    </izvorni_sadrzaj>
    <derivirana_varijabla naziv="DomainObject.Predmet.OstaliListNazivFormated_1">
      <item>Marcello Gusberti</item>
      <item>Zdravko Frleta</item>
    </derivirana_varijabla>
  </DomainObject.Predmet.OstaliListNazivFormated>
  <DomainObject.Predmet.OstaliListNazivFormatedOIB>
    <izvorni_sadrzaj>
      <item>Marcello Gusberti, OIB 24420947926</item>
      <item>Zdravko Frleta, OIB 16983053469</item>
    </izvorni_sadrzaj>
    <derivirana_varijabla naziv="DomainObject.Predmet.OstaliListNazivFormatedOIB_1">
      <item>Marcello Gusberti, OIB 24420947926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JELENA-GRUDA d.o.o.</izvorni_sadrzaj>
    <derivirana_varijabla naziv="DomainObject.Predmet.ProtustrankaIDrugi_1">JELENA-GRUDA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JELENA-GRUDA d.o.o., OIB 76018238480, Josipa Strganca 6, 10000 Zagreb</izvorni_sadrzaj>
    <derivirana_varijabla naziv="DomainObject.Predmet.ProtustrankaIDrugiAdressOIB_1">JELENA-GRUDA d.o.o., OIB 76018238480,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JELENA-GRUDA d.o.o.</item>
      <item>Marcello Gusberti</item>
      <item>Zdravko Frleta</item>
    </izvorni_sadrzaj>
    <derivirana_varijabla naziv="DomainObject.Predmet.SudioniciListNaziv_1">
      <item>FINA Regionalni centar Zagreb</item>
      <item>JELENA-GRUDA d.o.o.</item>
      <item>Marcello Gusberti</item>
      <item>Zdravko Frleta</item>
    </derivirana_varijabla>
  </DomainObject.Predmet.SudioniciListNaziv>
  <DomainObject.Predmet.SudioniciListAdressOIB>
    <izvorni_sadrzaj>
      <item>FINA Regionalni centar Zagreb, OIB 85821130368, Trg svibanjskih žrtava 1995. 1,10000 Zagreb</item>
      <item>JELENA-GRUDA d.o.o., OIB 76018238480, Josipa Strganca 6,10000 Zagreb</item>
      <item>Marcello Gusberti, OIB 24420947926, Škrlčeva 0,10000 Zagreb</item>
      <item>Zdravko Frleta, OIB 16983053469, Ulica Brune Bušića 40,10000 Zagreb</item>
    </izvorni_sadrzaj>
    <derivirana_varijabla naziv="DomainObject.Predmet.SudioniciListAdressOIB_1">
      <item>FINA Regionalni centar Zagreb, OIB 85821130368, Trg svibanjskih žrtava 1995. 1,10000 Zagreb</item>
      <item>JELENA-GRUDA d.o.o., OIB 76018238480, Josipa Strganca 6,10000 Zagreb</item>
      <item>Marcello Gusberti, OIB 24420947926, Škrlčeva 0,10000 Zagreb</item>
      <item>Zdravko Frleta, OIB 16983053469, Ulica Brune Bušića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76018238480</item>
      <item>, OIB 24420947926</item>
      <item>, OIB 16983053469</item>
    </izvorni_sadrzaj>
    <derivirana_varijabla naziv="DomainObject.Predmet.SudioniciListNazivOIB_1">
      <item>, OIB 85821130368</item>
      <item>, OIB 76018238480</item>
      <item>, OIB 24420947926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2000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2016-04-12T11:43:00Z</dcterms:created>
  <dc:creator>Sandra Rotar Vogrin</dc:creator>
  <cp:lastModifiedBy>Tanja Štraubert</cp:lastModifiedBy>
  <cp:lastPrinted>2016-04-12T11:43:00Z</cp:lastPrinted>
  <dcterms:modified xmlns:xsi="http://www.w3.org/2001/XMLSchema-instance" xsi:type="dcterms:W3CDTF">2016-04-12T11:44:00Z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