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3c35" w14:paraId="d823c3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388A">
        <w:t>7172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75CF9" w:rsidR="00F75CF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C388A" w:rsidRPr="00F80CCE">
        <w:t>dužnik</w:t>
      </w:r>
      <w:r w:rsidR="007C388A" w:rsidRPr="00392D6B">
        <w:t>o</w:t>
      </w:r>
      <w:r w:rsidR="007C388A" w:rsidRPr="00AD6BD1">
        <w:t>m</w:t>
      </w:r>
      <w:r w:rsidR="007C388A">
        <w:t xml:space="preserve"> </w:t>
      </w:r>
      <w:r w:rsidR="00050B0B">
        <w:t xml:space="preserve"> </w:t>
      </w:r>
      <w:r w:rsidR="007C388A">
        <w:t>DRUŠTVO ŠPORTSKE REKREACIJE DELEC- STARO BRESTJE, Sesvete, Miroslava Kraljevića 55, OIB: 438386602</w:t>
      </w:r>
      <w:r w:rsidR="00B2144D">
        <w:t>.</w:t>
      </w:r>
    </w:p>
    <w:p w:rsidRDefault="007C388A" w:rsidP="007C388A" w:rsidR="007C388A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C388A">
        <w:t xml:space="preserve">5.814,17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64D" w:rsidR="0026764D">
      <w:r>
        <w:separator/>
      </w:r>
    </w:p>
  </w:endnote>
  <w:endnote w:id="0" w:type="continuationSeparator">
    <w:p w:rsidRDefault="0026764D" w:rsidR="00267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64D" w:rsidR="0026764D">
      <w:r>
        <w:separator/>
      </w:r>
    </w:p>
  </w:footnote>
  <w:footnote w:id="0" w:type="continuationSeparator">
    <w:p w:rsidRDefault="0026764D" w:rsidR="002676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50B0B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50247"/>
    <w:rsid w:val="00263D6D"/>
    <w:rsid w:val="00264D19"/>
    <w:rsid w:val="0026764D"/>
    <w:rsid w:val="00297E94"/>
    <w:rsid w:val="002D0E00"/>
    <w:rsid w:val="002D403C"/>
    <w:rsid w:val="00325398"/>
    <w:rsid w:val="0034257D"/>
    <w:rsid w:val="0038246E"/>
    <w:rsid w:val="003D35F9"/>
    <w:rsid w:val="003E3A15"/>
    <w:rsid w:val="003F5CA3"/>
    <w:rsid w:val="00413F4C"/>
    <w:rsid w:val="004264A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14215"/>
    <w:rsid w:val="007B5AFD"/>
    <w:rsid w:val="007C388A"/>
    <w:rsid w:val="007D5A5D"/>
    <w:rsid w:val="00813E02"/>
    <w:rsid w:val="008155EE"/>
    <w:rsid w:val="008613BD"/>
    <w:rsid w:val="00863025"/>
    <w:rsid w:val="00871F01"/>
    <w:rsid w:val="00920CA0"/>
    <w:rsid w:val="00923BBC"/>
    <w:rsid w:val="00925046"/>
    <w:rsid w:val="009419D8"/>
    <w:rsid w:val="009806A6"/>
    <w:rsid w:val="00A71431"/>
    <w:rsid w:val="00AA6D06"/>
    <w:rsid w:val="00AC4528"/>
    <w:rsid w:val="00AD027A"/>
    <w:rsid w:val="00B2144D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044B3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7172</izvorni_sadrzaj>
    <derivirana_varijabla naziv="DomainObject.Predmet.Broj_1">7172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St-7172/2015</izvorni_sadrzaj>
    <derivirana_varijabla naziv="DomainObject.Predmet.OznakaBroj_1">St-7172/2015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DELEC - STARO BRESTJE</izvorni_sadrzaj>
    <derivirana_varijabla naziv="DomainObject.Predmet.ProtustrankaFormated_1">  DRUŠTVO ŠPORTSKE REKREACIJE DELEC - STARO BRESTJE</derivirana_varijabla>
  </DomainObject.Predmet.ProtustrankaFormated>
  <DomainObject.Predmet.ProtustrankaFormatedOIB>
    <izvorni_sadrzaj>  DRUŠTVO ŠPORTSKE REKREACIJE DELEC - STARO BRESTJE, OIB 43838660215</izvorni_sadrzaj>
    <derivirana_varijabla naziv="DomainObject.Predmet.ProtustrankaFormatedOIB_1">  DRUŠTVO ŠPORTSKE REKREACIJE DELEC - STARO BRESTJE, OIB 43838660215</derivirana_varijabla>
  </DomainObject.Predmet.ProtustrankaFormatedOIB>
  <DomainObject.Predmet.ProtustrankaFormatedWithAdress>
    <izvorni_sadrzaj> DRUŠTVO ŠPORTSKE REKREACIJE DELEC - STARO BRESTJE, Miroslava Kraljevića 55, 10360 Sesvete</izvorni_sadrzaj>
    <derivirana_varijabla naziv="DomainObject.Predmet.ProtustrankaFormatedWithAdress_1"> DRUŠTVO ŠPORTSKE REKREACIJE DELEC - STARO BRESTJE, Miroslava Kraljevića 55, 10360 Sesvete</derivirana_varijabla>
  </DomainObject.Predmet.ProtustrankaFormatedWithAdress>
  <DomainObject.Predmet.ProtustrankaFormatedWithAdressOIB>
    <izvorni_sadrzaj> DRUŠTVO ŠPORTSKE REKREACIJE DELEC - STARO BRESTJE, OIB 43838660215, Miroslava Kraljevića 55, 10360 Sesvete</izvorni_sadrzaj>
    <derivirana_varijabla naziv="DomainObject.Predmet.ProtustrankaFormatedWithAdressOIB_1"> DRUŠTVO ŠPORTSKE REKREACIJE DELEC - STARO BRESTJE, OIB 43838660215, Miroslava Kraljevića 55, 10360 Sesvete</derivirana_varijabla>
  </DomainObject.Predmet.ProtustrankaFormatedWithAdressOIB>
  <DomainObject.Predmet.ProtustrankaWithAdress>
    <izvorni_sadrzaj>DRUŠTVO ŠPORTSKE REKREACIJE DELEC - STARO BRESTJE Miroslava Kraljevića 55, 10360 Sesvete</izvorni_sadrzaj>
    <derivirana_varijabla naziv="DomainObject.Predmet.ProtustrankaWithAdress_1">DRUŠTVO ŠPORTSKE REKREACIJE DELEC - STARO BRESTJE Miroslava Kraljevića 55, 10360 Sesvete</derivirana_varijabla>
  </DomainObject.Predmet.ProtustrankaWithAdress>
  <DomainObject.Predmet.ProtustrankaWithAdressOIB>
    <izvorni_sadrzaj>DRUŠTVO ŠPORTSKE REKREACIJE DELEC - STARO BRESTJE, OIB 43838660215, Miroslava Kraljevića 55, 10360 Sesvete</izvorni_sadrzaj>
    <derivirana_varijabla naziv="DomainObject.Predmet.ProtustrankaWithAdressOIB_1">DRUŠTVO ŠPORTSKE REKREACIJE DELEC - STARO BRESTJE, OIB 43838660215, Miroslava Kraljevića 55, 10360 Sesvete</derivirana_varijabla>
  </DomainObject.Predmet.ProtustrankaWithAdressOIB>
  <DomainObject.Predmet.ProtustrankaNazivFormated>
    <izvorni_sadrzaj>DRUŠTVO ŠPORTSKE REKREACIJE DELEC - STARO BRESTJE</izvorni_sadrzaj>
    <derivirana_varijabla naziv="DomainObject.Predmet.ProtustrankaNazivFormated_1">DRUŠTVO ŠPORTSKE REKREACIJE DELEC - STARO BRESTJE</derivirana_varijabla>
  </DomainObject.Predmet.ProtustrankaNazivFormated>
  <DomainObject.Predmet.ProtustrankaNazivFormatedOIB>
    <izvorni_sadrzaj>DRUŠTVO ŠPORTSKE REKREACIJE DELEC - STARO BRESTJE, OIB 43838660215</izvorni_sadrzaj>
    <derivirana_varijabla naziv="DomainObject.Predmet.ProtustrankaNazivFormatedOIB_1">DRUŠTVO ŠPORTSKE REKREACIJE DELEC - STARO BRESTJE, OIB 43838660215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DELEC - STARO BRESTJE</item>
    </izvorni_sadrzaj>
    <derivirana_varijabla naziv="DomainObject.Predmet.ProtuStrankaListFormated_1">
      <item>DRUŠTVO ŠPORTSKE REKREACIJE DELEC - STARO BRESTJE</item>
    </derivirana_varijabla>
  </DomainObject.Predmet.ProtuStrankaListFormated>
  <DomainObject.Predmet.ProtuStrankaListFormatedOIB>
    <izvorni_sadrzaj>
      <item>DRUŠTVO ŠPORTSKE REKREACIJE DELEC - STARO BRESTJE, OIB 43838660215</item>
    </izvorni_sadrzaj>
    <derivirana_varijabla naziv="DomainObject.Predmet.ProtuStrankaListFormatedOIB_1">
      <item>DRUŠTVO ŠPORTSKE REKREACIJE DELEC - STARO BRESTJE, OIB 43838660215</item>
    </derivirana_varijabla>
  </DomainObject.Predmet.ProtuStrankaListFormatedOIB>
  <DomainObject.Predmet.ProtuStrankaListFormatedWithAdress>
    <izvorni_sadrzaj>
      <item>DRUŠTVO ŠPORTSKE REKREACIJE DELEC - STARO BRESTJE, Miroslava Kraljevića 55, 10360 Sesvete</item>
    </izvorni_sadrzaj>
    <derivirana_varijabla naziv="DomainObject.Predmet.ProtuStrankaListFormatedWithAdress_1">
      <item>DRUŠTVO ŠPORTSKE REKREACIJE DELEC - STARO BRESTJE, Miroslava Kraljevića 55, 10360 Sesvete</item>
    </derivirana_varijabla>
  </DomainObject.Predmet.ProtuStrankaListFormatedWithAdress>
  <DomainObject.Predmet.ProtuStrankaListFormatedWithAdressOIB>
    <izvorni_sadrzaj>
      <item>DRUŠTVO ŠPORTSKE REKREACIJE DELEC - STARO BRESTJE, OIB 43838660215, Miroslava Kraljevića 55, 10360 Sesvete</item>
    </izvorni_sadrzaj>
    <derivirana_varijabla naziv="DomainObject.Predmet.ProtuStrankaListFormatedWithAdressOIB_1">
      <item>DRUŠTVO ŠPORTSKE REKREACIJE DELEC - STARO BRESTJE, OIB 43838660215, Miroslava Kraljevića 55, 10360 Sesvete</item>
    </derivirana_varijabla>
  </DomainObject.Predmet.ProtuStrankaListFormatedWithAdressOIB>
  <DomainObject.Predmet.ProtuStrankaListNazivFormated>
    <izvorni_sadrzaj>
      <item>DRUŠTVO ŠPORTSKE REKREACIJE DELEC - STARO BRESTJE</item>
    </izvorni_sadrzaj>
    <derivirana_varijabla naziv="DomainObject.Predmet.ProtuStrankaListNazivFormated_1">
      <item>DRUŠTVO ŠPORTSKE REKREACIJE DELEC - STARO BRESTJE</item>
    </derivirana_varijabla>
  </DomainObject.Predmet.ProtuStrankaListNazivFormated>
  <DomainObject.Predmet.ProtuStrankaListNazivFormatedOIB>
    <izvorni_sadrzaj>
      <item>DRUŠTVO ŠPORTSKE REKREACIJE DELEC - STARO BRESTJE, OIB 43838660215</item>
    </izvorni_sadrzaj>
    <derivirana_varijabla naziv="DomainObject.Predmet.ProtuStrankaListNazivFormatedOIB_1">
      <item>DRUŠTVO ŠPORTSKE REKREACIJE DELEC - STARO BRESTJE, OIB 43838660215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DELEC - STARO BRESTJE</izvorni_sadrzaj>
    <derivirana_varijabla naziv="DomainObject.Predmet.ProtustrankaIDrugi_1">DRUŠTVO ŠPORTSKE REKREACIJE DELEC - STARO BRESTJE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ŠPORTSKE REKREACIJE DELEC - STARO BRESTJE, OIB 43838660215, Miroslava Kraljevića 55, 10360 Sesvete</izvorni_sadrzaj>
    <derivirana_varijabla naziv="DomainObject.Predmet.ProtustrankaIDrugiAdressOIB_1">DRUŠTVO ŠPORTSKE REKREACIJE DELEC - STARO BRESTJE, OIB 43838660215, Miroslava Kraljevića 55,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DELEC - STARO BRESTJE</item>
    </izvorni_sadrzaj>
    <derivirana_varijabla naziv="DomainObject.Predmet.SudioniciListNaziv_1">
      <item>FINA Regionalni centar Zagreb</item>
      <item>DRUŠTVO ŠPORTSKE REKREACIJE DELEC - STARO BRESTJE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ŠPORTSKE REKREACIJE DELEC - STARO BRESTJE, OIB 43838660215, Miroslava Kraljevića 55,10360 Sesvete</item>
    </izvorni_sadrzaj>
    <derivirana_varijabla naziv="DomainObject.Predmet.SudioniciListAdressOIB_1">
      <item>FINA Regionalni centar Zagreb, OIB 85821130368, Trg svibanjskih žrtava 1995. br. 1,10000 Zagreb</item>
      <item>DRUŠTVO ŠPORTSKE REKREACIJE DELEC - STARO BRESTJE, OIB 43838660215, Miroslava Kraljevića 55,10360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43838660215</item>
    </izvorni_sadrzaj>
    <derivirana_varijabla naziv="DomainObject.Predmet.SudioniciListNazivOIB_1">
      <item>, OIB 85821130368</item>
      <item>, OIB 43838660215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2016-01-04T10:17:00Z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2016-01-04T13:24:00Z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