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a042" w14:paraId="2efa042" w:rsidRDefault="006A4135" w:rsidP="00DA1FD9" w:rsidR="00DA1FD9" w:rsidRPr="0023475D">
      <w:pPr>
        <w:ind w:firstLine="708"/>
        <w15:collapsed w:val="false"/>
      </w:pPr>
      <w:bookmarkStart w:name="_GoBack" w:id="0"/>
      <w:bookmarkEnd w:id="0"/>
      <w:r>
        <w:t xml:space="preserve">       </w:t>
      </w:r>
      <w:r w:rsidR="00DA1FD9" w:rsidRPr="0023475D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4135" w:rsidP="00DA1FD9" w:rsidR="00DA1FD9" w:rsidRPr="0023475D">
      <w:r>
        <w:rPr>
          <w:rFonts w:eastAsia="MS Mincho"/>
        </w:rPr>
        <w:t xml:space="preserve">   </w:t>
      </w:r>
      <w:r w:rsidR="00DA1FD9" w:rsidRPr="0023475D">
        <w:rPr>
          <w:rFonts w:eastAsia="MS Mincho"/>
        </w:rPr>
        <w:t>REPUBLIKA HRVATSKA</w:t>
      </w:r>
    </w:p>
    <w:p w:rsidRDefault="00DA1FD9" w:rsidP="00DA1FD9" w:rsidR="00DA1FD9">
      <w:pPr>
        <w:rPr>
          <w:rFonts w:eastAsia="MS Mincho"/>
        </w:rPr>
      </w:pPr>
      <w:r w:rsidRPr="0023475D">
        <w:rPr>
          <w:rFonts w:eastAsia="MS Mincho"/>
        </w:rPr>
        <w:t xml:space="preserve">TRGOVAČKI SUD U </w:t>
      </w:r>
      <w:r w:rsidR="0023475D">
        <w:rPr>
          <w:rFonts w:eastAsia="MS Mincho"/>
        </w:rPr>
        <w:t>PAZINU</w:t>
      </w:r>
    </w:p>
    <w:p w:rsidRDefault="006A4135" w:rsidP="00DA1FD9" w:rsidR="006A4135" w:rsidRPr="0023475D">
      <w:r>
        <w:rPr>
          <w:rFonts w:eastAsia="MS Mincho"/>
        </w:rPr>
        <w:t xml:space="preserve">           Pazin, Dršćevka 1</w:t>
      </w:r>
    </w:p>
    <w:p w:rsidRDefault="00DA1FD9" w:rsidP="00DA1FD9" w:rsidR="00DA1FD9"/>
    <w:p w:rsidRDefault="0023475D" w:rsidP="00DA1FD9" w:rsidR="0023475D" w:rsidRPr="0023475D"/>
    <w:p w:rsidRDefault="00DA1FD9" w:rsidP="00DA1FD9" w:rsidR="00DA1FD9" w:rsidRPr="0023475D">
      <w:pPr>
        <w:jc w:val="center"/>
      </w:pPr>
      <w:r w:rsidRPr="0023475D">
        <w:t>U   I M E   R E P U B L I K E   H R V A T S K E</w:t>
      </w:r>
    </w:p>
    <w:p w:rsidRDefault="00DA1FD9" w:rsidP="00DA1FD9" w:rsidR="00DA1FD9" w:rsidRPr="0023475D">
      <w:pPr>
        <w:jc w:val="right"/>
      </w:pPr>
      <w:r w:rsidRPr="0023475D">
        <w:tab/>
      </w:r>
      <w:r w:rsidRPr="0023475D">
        <w:tab/>
      </w:r>
      <w:r w:rsidRPr="0023475D">
        <w:tab/>
      </w:r>
      <w:r w:rsidRPr="0023475D">
        <w:tab/>
      </w:r>
      <w:r w:rsidRPr="0023475D">
        <w:tab/>
      </w:r>
      <w:r w:rsidRPr="0023475D">
        <w:tab/>
      </w:r>
    </w:p>
    <w:p w:rsidRDefault="00DA1FD9" w:rsidP="00DA1FD9" w:rsidR="00DA1FD9" w:rsidRPr="0023475D">
      <w:pPr>
        <w:jc w:val="center"/>
        <w:rPr>
          <w:bCs/>
        </w:rPr>
      </w:pPr>
      <w:r w:rsidRPr="0023475D">
        <w:rPr>
          <w:bCs/>
        </w:rPr>
        <w:t>R J E Š E N J E</w:t>
      </w:r>
    </w:p>
    <w:p w:rsidRDefault="00DA1FD9" w:rsidP="00DA1FD9" w:rsidR="00DA1FD9">
      <w:pPr>
        <w:jc w:val="center"/>
        <w:rPr>
          <w:bCs/>
        </w:rPr>
      </w:pPr>
    </w:p>
    <w:p w:rsidRDefault="003B0B8C" w:rsidP="00DA1FD9" w:rsidR="003B0B8C" w:rsidRPr="0023475D">
      <w:pPr>
        <w:jc w:val="center"/>
        <w:rPr>
          <w:bCs/>
        </w:rPr>
      </w:pPr>
    </w:p>
    <w:p w:rsidRDefault="00DA1FD9" w:rsidP="00DA1FD9" w:rsidR="00DA1FD9" w:rsidRPr="0023475D">
      <w:pPr>
        <w:jc w:val="both"/>
      </w:pPr>
      <w:r w:rsidRPr="0023475D">
        <w:tab/>
        <w:t xml:space="preserve">Trgovački sud u Rijeci, po stečajnom sucu </w:t>
      </w:r>
      <w:r w:rsidR="00A0678C" w:rsidRPr="0023475D">
        <w:t xml:space="preserve">Damiru Rabaru, odlučujući o prijedlogu </w:t>
      </w:r>
      <w:r w:rsidR="00A57471">
        <w:t>predlagatelja-vjerovnika ERSTE &amp; STEIERMAERKISCHE BANK d.d. Rijeka, Jadranski trg 3a, OIB: 23057039320, kojeg zastupaju punomoćnici iz Odvjetničkog društva Maćešić i Partneri, odvjetnici iz Rijeke, Pod Kaštelom 4, radi otvaranja stečajnog postupka nad društvom RADOLA d.o.o. Pula, 43. Istarske divizije 75, OIB: 88513646088, MBS: 040011840,</w:t>
      </w:r>
      <w:r w:rsidR="00A0678C" w:rsidRPr="0023475D">
        <w:t xml:space="preserve"> </w:t>
      </w:r>
      <w:r w:rsidR="006A4135">
        <w:t>4</w:t>
      </w:r>
      <w:r w:rsidR="00A0678C" w:rsidRPr="0023475D">
        <w:t xml:space="preserve">. </w:t>
      </w:r>
      <w:r w:rsidR="00A57471">
        <w:t xml:space="preserve">travnja </w:t>
      </w:r>
      <w:r w:rsidR="00A0678C" w:rsidRPr="0023475D">
        <w:t>2016.</w:t>
      </w:r>
    </w:p>
    <w:p w:rsidRDefault="00DA1FD9" w:rsidP="00DA1FD9" w:rsidR="00DA1FD9" w:rsidRPr="0023475D">
      <w:pPr>
        <w:jc w:val="both"/>
      </w:pPr>
    </w:p>
    <w:p w:rsidRDefault="00DA1FD9" w:rsidP="00DA1FD9" w:rsidR="00DA1FD9" w:rsidRPr="0023475D">
      <w:pPr>
        <w:jc w:val="center"/>
      </w:pPr>
      <w:r w:rsidRPr="0023475D">
        <w:t xml:space="preserve"> r i j e š i o    j e</w:t>
      </w:r>
    </w:p>
    <w:p w:rsidRDefault="00DA1FD9" w:rsidP="00DA1FD9" w:rsidR="00DA1FD9" w:rsidRPr="0023475D">
      <w:pPr>
        <w:jc w:val="center"/>
      </w:pPr>
    </w:p>
    <w:p w:rsidRDefault="00DA1FD9" w:rsidP="00DA1FD9" w:rsidR="00DA1FD9" w:rsidRPr="0023475D">
      <w:pPr>
        <w:jc w:val="both"/>
      </w:pPr>
      <w:r w:rsidRPr="0023475D">
        <w:rPr>
          <w:bCs/>
        </w:rPr>
        <w:t xml:space="preserve">I.   Otvara se stečajni postupak nad dužnikom </w:t>
      </w:r>
      <w:r w:rsidR="00A57471">
        <w:t>RADOLA d.o.o. Pula, 43. Istarske divizije 75, OIB: 88513646088, MBS: 040011840</w:t>
      </w:r>
      <w:r w:rsidR="00A0678C" w:rsidRPr="0023475D">
        <w:t>.</w:t>
      </w:r>
    </w:p>
    <w:p w:rsidRDefault="00DA1FD9" w:rsidP="00DA1FD9" w:rsidR="00DA1FD9" w:rsidRPr="0023475D">
      <w:pPr>
        <w:jc w:val="both"/>
      </w:pPr>
    </w:p>
    <w:p w:rsidRDefault="00DA1FD9" w:rsidP="00DA1FD9" w:rsidR="00DA1FD9" w:rsidRPr="0023475D">
      <w:pPr>
        <w:jc w:val="both"/>
        <w:rPr>
          <w:bCs/>
        </w:rPr>
      </w:pPr>
      <w:r w:rsidRPr="0023475D">
        <w:t xml:space="preserve">II.  Za stečajnog upravitelja imenuje se </w:t>
      </w:r>
      <w:r w:rsidR="00890537">
        <w:t>Damir Majstorović, iz Pule, Koparska 37, OIB: 49931983367</w:t>
      </w:r>
      <w:r w:rsidR="00684A0B" w:rsidRPr="0023475D">
        <w:t>.</w:t>
      </w:r>
    </w:p>
    <w:p w:rsidRDefault="00DA1FD9" w:rsidP="00DA1FD9" w:rsidR="00DA1FD9" w:rsidRPr="0023475D">
      <w:pPr>
        <w:jc w:val="both"/>
        <w:rPr>
          <w:bCs/>
        </w:rPr>
      </w:pPr>
      <w:r w:rsidRPr="0023475D">
        <w:t xml:space="preserve"> </w:t>
      </w:r>
    </w:p>
    <w:p w:rsidRDefault="00DA1FD9" w:rsidP="00DA1FD9" w:rsidR="00DA1FD9" w:rsidRPr="0023475D">
      <w:pPr>
        <w:jc w:val="both"/>
      </w:pPr>
      <w:r w:rsidRPr="0023475D">
        <w:rPr>
          <w:bCs/>
        </w:rPr>
        <w:t xml:space="preserve">III. Zaključuje se stečajni postupak nad dužnikom </w:t>
      </w:r>
      <w:r w:rsidR="00A57471">
        <w:t>RADOLA d.o.o. Pula, 43. Istarske divizije 75, OIB: 88513646088, MBS: 040011840</w:t>
      </w:r>
      <w:r w:rsidR="00A0678C" w:rsidRPr="0023475D">
        <w:t>.</w:t>
      </w:r>
    </w:p>
    <w:p w:rsidRDefault="00A0678C" w:rsidP="00DA1FD9" w:rsidR="00A0678C" w:rsidRPr="0023475D">
      <w:pPr>
        <w:jc w:val="both"/>
        <w:rPr>
          <w:bCs/>
        </w:rPr>
      </w:pPr>
    </w:p>
    <w:p w:rsidRDefault="00DA1FD9" w:rsidP="00DA1FD9" w:rsidR="00DA1FD9" w:rsidRPr="0023475D">
      <w:pPr>
        <w:jc w:val="both"/>
        <w:rPr>
          <w:bCs/>
        </w:rPr>
      </w:pPr>
      <w:r w:rsidRPr="0023475D">
        <w:rPr>
          <w:bCs/>
        </w:rPr>
        <w:t>IV. Ovo rješenje objaviti će se na mrežnoj stranici e-oglasne ploče suda istoga dana kada je doneseno i po pravomoćnosti dostaviti sudskom registru radi  brisanja dužnika.</w:t>
      </w:r>
    </w:p>
    <w:p w:rsidRDefault="00DA1FD9" w:rsidP="00DA1FD9" w:rsidR="00DA1FD9" w:rsidRPr="0023475D">
      <w:pPr>
        <w:jc w:val="center"/>
      </w:pPr>
    </w:p>
    <w:p w:rsidRDefault="00DA1FD9" w:rsidP="00DA1FD9" w:rsidR="00DA1FD9" w:rsidRPr="0023475D">
      <w:pPr>
        <w:jc w:val="center"/>
      </w:pPr>
      <w:r w:rsidRPr="0023475D">
        <w:t>Obrazloženje</w:t>
      </w:r>
    </w:p>
    <w:p w:rsidRDefault="00A0678C" w:rsidP="006A4135" w:rsidR="00A0678C" w:rsidRPr="0023475D">
      <w:pPr>
        <w:jc w:val="both"/>
      </w:pPr>
      <w:r w:rsidRPr="0023475D">
        <w:t xml:space="preserve">        </w:t>
      </w:r>
    </w:p>
    <w:p w:rsidRDefault="00A0678C" w:rsidP="00684A0B" w:rsidR="00A0678C" w:rsidRPr="0023475D">
      <w:pPr>
        <w:jc w:val="both"/>
      </w:pPr>
      <w:r w:rsidRPr="0023475D">
        <w:t xml:space="preserve"> </w:t>
      </w:r>
      <w:r w:rsidRPr="0023475D">
        <w:tab/>
        <w:t xml:space="preserve">Predlagatelj je </w:t>
      </w:r>
      <w:r w:rsidR="006A4135">
        <w:t>9. lipnja</w:t>
      </w:r>
      <w:r w:rsidR="00BF31A1">
        <w:t xml:space="preserve"> </w:t>
      </w:r>
      <w:r w:rsidRPr="0023475D">
        <w:t xml:space="preserve">2015. godine podnio sudu prijedlog za otvaranje stečajnog postupka nad dužnikom trgovačkim društvom </w:t>
      </w:r>
      <w:r w:rsidR="00A57471">
        <w:t>RADOLA d.o.o. Pula, 43. Istarske divizije 75, OIB: 88513646088, MBS: 040011840</w:t>
      </w:r>
      <w:r w:rsidR="006A4135">
        <w:t>,</w:t>
      </w:r>
      <w:r w:rsidR="00684A0B" w:rsidRPr="0023475D">
        <w:t xml:space="preserve"> </w:t>
      </w:r>
      <w:r w:rsidRPr="0023475D">
        <w:t>(dalje: dužnik), temeljem članka 4. stavak 2.</w:t>
      </w:r>
      <w:r w:rsidR="00BF31A1">
        <w:t xml:space="preserve"> i 4. Stečajnog zakona.</w:t>
      </w:r>
      <w:r w:rsidRPr="0023475D">
        <w:t xml:space="preserve"> </w:t>
      </w:r>
    </w:p>
    <w:p w:rsidRDefault="00A0678C" w:rsidP="006A4135" w:rsidR="00A0678C" w:rsidRPr="0023475D">
      <w:pPr>
        <w:jc w:val="both"/>
      </w:pPr>
      <w:r w:rsidRPr="0023475D">
        <w:tab/>
        <w:t>Rješenjem posl. br. St-</w:t>
      </w:r>
      <w:r w:rsidR="00890537">
        <w:t>46</w:t>
      </w:r>
      <w:r w:rsidRPr="0023475D">
        <w:t>/15-</w:t>
      </w:r>
      <w:r w:rsidR="00BF31A1">
        <w:t>6</w:t>
      </w:r>
      <w:r w:rsidRPr="0023475D">
        <w:t xml:space="preserve"> od </w:t>
      </w:r>
      <w:r w:rsidR="00890537">
        <w:t>1</w:t>
      </w:r>
      <w:r w:rsidR="00BF31A1">
        <w:t>7</w:t>
      </w:r>
      <w:r w:rsidRPr="0023475D">
        <w:t xml:space="preserve">. </w:t>
      </w:r>
      <w:r w:rsidR="00890537">
        <w:t xml:space="preserve">rujna </w:t>
      </w:r>
      <w:r w:rsidRPr="0023475D">
        <w:t>2015. godine pokrenut je prethodni postupak radi utvrđivanja uvjeta za otvaranje stečajnog postupka nad dužnikom</w:t>
      </w:r>
      <w:r w:rsidR="00EF317F" w:rsidRPr="0023475D">
        <w:t xml:space="preserve">, </w:t>
      </w:r>
      <w:r w:rsidRPr="0023475D">
        <w:t xml:space="preserve">imenovan privremeni stečajni upravitelj </w:t>
      </w:r>
      <w:r w:rsidR="00890537">
        <w:t>Damir Majstorović, iz Pule, Koparska 37, OIB: 49931983367</w:t>
      </w:r>
      <w:r w:rsidR="00EF317F" w:rsidRPr="0023475D">
        <w:t>,</w:t>
      </w:r>
      <w:r w:rsidRPr="0023475D">
        <w:t xml:space="preserve"> čija je dužnost u prethodnom postupku bila izvršiti pregled dužnikovog poslovnog prostora te uvid u knjige i poslovnu dokumentaciju dužnika i nakon toga podnijeti izvješće u kojem će iznijeti svoje mišljenje o tome postoje li uvjeti za otvaranje </w:t>
      </w:r>
      <w:r w:rsidRPr="0023475D">
        <w:lastRenderedPageBreak/>
        <w:t>stečajnog postupka, te posebno mogu li se imovinom dužnika pokriti troškovi postupka temeljem čl.45. st.2. Stečajnog zakona (NN 44/96, 29/99, 129/00, 123/03, 197/03, 187/04, 82/06, 116/10, 25/12 i 133/12, dalje SZ-a).</w:t>
      </w:r>
    </w:p>
    <w:p w:rsidRDefault="00A0678C" w:rsidP="00E70F5E" w:rsidR="00E70F5E" w:rsidRPr="0023475D">
      <w:pPr>
        <w:jc w:val="both"/>
      </w:pPr>
      <w:r w:rsidRPr="0023475D">
        <w:tab/>
        <w:t xml:space="preserve">Zaključak je privremenog stečajnog upravitelja da </w:t>
      </w:r>
      <w:r w:rsidR="00E70F5E" w:rsidRPr="0023475D">
        <w:t xml:space="preserve">imovina dužnika koja bi ušla u stečajnu masu </w:t>
      </w:r>
      <w:r w:rsidR="00B405DF">
        <w:t xml:space="preserve">nije </w:t>
      </w:r>
      <w:r w:rsidR="00E70F5E" w:rsidRPr="0023475D">
        <w:t>dovoljna za namirenje troškova tog postupka, pa stoga predlaže da sud pozove stečajne vjerovnike na uplatu predujma za predvidive troškove vođenja stečajnog postupka u iz</w:t>
      </w:r>
      <w:r w:rsidR="00B405DF">
        <w:t xml:space="preserve">nosu od </w:t>
      </w:r>
      <w:r w:rsidR="00890537">
        <w:t>3</w:t>
      </w:r>
      <w:r w:rsidR="00B405DF">
        <w:t>0.000</w:t>
      </w:r>
      <w:r w:rsidR="00E70F5E" w:rsidRPr="0023475D">
        <w:t>,00 kn.</w:t>
      </w:r>
    </w:p>
    <w:p w:rsidRDefault="00A0678C" w:rsidP="006A4135" w:rsidR="00A0678C" w:rsidRPr="0023475D">
      <w:pPr>
        <w:jc w:val="both"/>
      </w:pPr>
      <w:r w:rsidRPr="0023475D">
        <w:t xml:space="preserve"> </w:t>
      </w:r>
      <w:r w:rsidRPr="0023475D">
        <w:tab/>
        <w:t xml:space="preserve">Obzirom da je do završetka prethodnog postupka kod dužnika utvrđeno postojanje stečajnog razloga iz čl.4. Stečajnog zakona, a to je nesposobnost za plaćanje, kao i činjenica nedostatnosti dužnikove imovine za pokriće troškova prethodnog i otvorenog stečajnog postupka, privremeni stečajni upravitelj predložio je sudu da pozove osobe koje za to imaju pravni interes da uplate iznos od </w:t>
      </w:r>
      <w:r w:rsidR="00890537">
        <w:t>3</w:t>
      </w:r>
      <w:r w:rsidR="00B405DF">
        <w:t>0</w:t>
      </w:r>
      <w:r w:rsidR="00E70F5E" w:rsidRPr="0023475D">
        <w:t>.</w:t>
      </w:r>
      <w:r w:rsidR="00B405DF">
        <w:t>000</w:t>
      </w:r>
      <w:r w:rsidR="00E70F5E" w:rsidRPr="0023475D">
        <w:t xml:space="preserve">,00 </w:t>
      </w:r>
      <w:r w:rsidRPr="0023475D">
        <w:t>kn za pokriće troškova prethodnog i otvorenog stečajnog postupka.</w:t>
      </w:r>
    </w:p>
    <w:p w:rsidRDefault="00A0678C" w:rsidP="006A4135" w:rsidR="00A0678C" w:rsidRPr="0023475D">
      <w:pPr>
        <w:jc w:val="both"/>
      </w:pPr>
      <w:r w:rsidRPr="0023475D">
        <w:t xml:space="preserve">           Prema o</w:t>
      </w:r>
      <w:r w:rsidRPr="0023475D">
        <w:rPr>
          <w:bCs/>
        </w:rPr>
        <w:t>dredbi čl.</w:t>
      </w:r>
      <w:r w:rsidR="00A23231">
        <w:rPr>
          <w:bCs/>
        </w:rPr>
        <w:t xml:space="preserve"> </w:t>
      </w:r>
      <w:smartTag w:element="metricconverter" w:uri="urn:schemas-microsoft-com:office:smarttags">
        <w:smartTagPr>
          <w:attr w:val="4. st" w:name="ProductID"/>
        </w:smartTagPr>
        <w:r w:rsidRPr="0023475D">
          <w:rPr>
            <w:bCs/>
          </w:rPr>
          <w:t>4. st</w:t>
        </w:r>
      </w:smartTag>
      <w:r w:rsidRPr="0023475D">
        <w:rPr>
          <w:bCs/>
        </w:rPr>
        <w:t>.1. i 2. SZ-a</w:t>
      </w:r>
      <w:r w:rsidRPr="0023475D">
        <w:rPr>
          <w:bCs/>
          <w:sz w:val="22"/>
          <w:szCs w:val="22"/>
        </w:rPr>
        <w:t xml:space="preserve"> </w:t>
      </w:r>
      <w:r w:rsidRPr="0023475D">
        <w:rPr>
          <w:bCs/>
        </w:rPr>
        <w:t xml:space="preserve">stečaj se može otvoriti samo ako se utvrdi postojanje kojega od zakonom predviđenih stečajnih razloga, a to su prema stavku 2. istog članka nelikvidnost, nesposobnost za plaćanje i prezaduženost.  </w:t>
      </w:r>
    </w:p>
    <w:p w:rsidRDefault="00A0678C" w:rsidP="006A4135" w:rsidR="00A0678C" w:rsidRPr="0023475D">
      <w:pPr>
        <w:jc w:val="both"/>
        <w:rPr>
          <w:bCs/>
        </w:rPr>
      </w:pPr>
      <w:r w:rsidRPr="0023475D">
        <w:tab/>
        <w:t>O</w:t>
      </w:r>
      <w:r w:rsidRPr="0023475D">
        <w:rPr>
          <w:bCs/>
        </w:rPr>
        <w:t>dredbom čl.</w:t>
      </w:r>
      <w:r w:rsidR="00A23231">
        <w:rPr>
          <w:bCs/>
        </w:rPr>
        <w:t xml:space="preserve"> </w:t>
      </w:r>
      <w:r w:rsidRPr="0023475D">
        <w:rPr>
          <w:bCs/>
        </w:rPr>
        <w:t>132. st.</w:t>
      </w:r>
      <w:r w:rsidR="00A23231">
        <w:rPr>
          <w:bCs/>
        </w:rPr>
        <w:t xml:space="preserve"> </w:t>
      </w:r>
      <w:r w:rsidRPr="0023475D">
        <w:rPr>
          <w:bCs/>
        </w:rPr>
        <w:t>1. i 2. U vezi s čl.</w:t>
      </w:r>
      <w:r w:rsidR="00453558">
        <w:rPr>
          <w:bCs/>
        </w:rPr>
        <w:t xml:space="preserve"> </w:t>
      </w:r>
      <w:r w:rsidRPr="0023475D">
        <w:rPr>
          <w:bCs/>
        </w:rPr>
        <w:t xml:space="preserve">441. st.2. SZ-a (71/15),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A0678C" w:rsidP="006A4135" w:rsidR="00A0678C" w:rsidRPr="0023475D">
      <w:pPr>
        <w:jc w:val="both"/>
        <w:rPr>
          <w:bCs/>
        </w:rPr>
      </w:pPr>
      <w:r w:rsidRPr="0023475D">
        <w:rPr>
          <w:bCs/>
        </w:rP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</w:t>
      </w:r>
      <w:r w:rsidR="00453558">
        <w:rPr>
          <w:bCs/>
        </w:rPr>
        <w:t xml:space="preserve"> </w:t>
      </w:r>
      <w:r w:rsidRPr="0023475D">
        <w:rPr>
          <w:bCs/>
        </w:rPr>
        <w:t xml:space="preserve">286. – 292. SZ-a. </w:t>
      </w:r>
    </w:p>
    <w:p w:rsidRDefault="00A0678C" w:rsidP="006A4135" w:rsidR="00A0678C" w:rsidRPr="0023475D">
      <w:pPr>
        <w:jc w:val="both"/>
        <w:rPr>
          <w:bCs/>
        </w:rPr>
      </w:pPr>
      <w:r w:rsidRPr="0023475D">
        <w:rPr>
          <w:bCs/>
        </w:rPr>
        <w:tab/>
        <w:t xml:space="preserve">Pravomoćnim rješenjem ovoga suda od </w:t>
      </w:r>
      <w:r w:rsidR="00A23231">
        <w:rPr>
          <w:bCs/>
        </w:rPr>
        <w:t>2</w:t>
      </w:r>
      <w:r w:rsidR="00890537">
        <w:rPr>
          <w:bCs/>
        </w:rPr>
        <w:t>3</w:t>
      </w:r>
      <w:r w:rsidRPr="0023475D">
        <w:rPr>
          <w:bCs/>
        </w:rPr>
        <w:t xml:space="preserve">. </w:t>
      </w:r>
      <w:r w:rsidR="00890537">
        <w:rPr>
          <w:bCs/>
        </w:rPr>
        <w:t xml:space="preserve">studenog </w:t>
      </w:r>
      <w:r w:rsidRPr="0023475D">
        <w:rPr>
          <w:bCs/>
        </w:rPr>
        <w:t xml:space="preserve">2015. godine pozvane su osobe koje imaju pravni interes za provedbom stečajnog postupka da u roku od 15 dana uplate predujam u visini od </w:t>
      </w:r>
      <w:r w:rsidR="00890537">
        <w:rPr>
          <w:bCs/>
        </w:rPr>
        <w:t>3</w:t>
      </w:r>
      <w:r w:rsidR="00A23231">
        <w:rPr>
          <w:bCs/>
        </w:rPr>
        <w:t>0</w:t>
      </w:r>
      <w:r w:rsidR="00081953" w:rsidRPr="0023475D">
        <w:t>.</w:t>
      </w:r>
      <w:r w:rsidR="00A23231">
        <w:t>000</w:t>
      </w:r>
      <w:r w:rsidR="00081953" w:rsidRPr="0023475D">
        <w:t>,00</w:t>
      </w:r>
      <w:r w:rsidRPr="0023475D">
        <w:rPr>
          <w:bCs/>
        </w:rPr>
        <w:t xml:space="preserve">, za namirenje troškova prethodnog i otvorenog stečajnog postupka. Predmetno rješenje objavljeno je na mrežnoj stranici e-oglasne ploče suda temeljem čl.12. st.1. u vezi s čl.441. st.2. Stečajnog zakona (NN 71/15). </w:t>
      </w:r>
    </w:p>
    <w:p w:rsidRDefault="00A0678C" w:rsidP="006A4135" w:rsidR="00A0678C" w:rsidRPr="0023475D">
      <w:pPr>
        <w:jc w:val="both"/>
      </w:pPr>
      <w:r w:rsidRPr="0023475D">
        <w:rPr>
          <w:bCs/>
        </w:rPr>
        <w:t xml:space="preserve">             Kako je u prethodnom postupku nedvojbeno utvrđeno postojanje stečajnog razloga, nesposobnost za plaćanje, kao i činjenica nedostatnosti dužnikove imovine u smislu čl.132. st.1. SZ-a, te kako predujam za pokriće troškova prethodnog i stečajnog postupka nije uplaćen u roku određenom rješenjem od </w:t>
      </w:r>
      <w:r w:rsidR="002D7090">
        <w:rPr>
          <w:bCs/>
        </w:rPr>
        <w:t>23</w:t>
      </w:r>
      <w:r w:rsidR="00081953" w:rsidRPr="0023475D">
        <w:rPr>
          <w:bCs/>
        </w:rPr>
        <w:t xml:space="preserve">. </w:t>
      </w:r>
      <w:r w:rsidR="002D7090">
        <w:rPr>
          <w:bCs/>
        </w:rPr>
        <w:t xml:space="preserve">studenog </w:t>
      </w:r>
      <w:r w:rsidRPr="0023475D">
        <w:rPr>
          <w:bCs/>
        </w:rPr>
        <w:t>2015. godine, valjalo je temeljem čl.132. st.2. SZ-a nad dužnikom otvoriti i istodobno zaključiti stečajni postupak te imenovati stečajnog upravitelja s ovlastima i obvezama propisanim čl.133. SZ-a.</w:t>
      </w:r>
    </w:p>
    <w:p w:rsidRDefault="00A0678C" w:rsidP="006A4135" w:rsidR="00A0678C" w:rsidRPr="0023475D">
      <w:pPr>
        <w:jc w:val="both"/>
      </w:pPr>
    </w:p>
    <w:p w:rsidRDefault="00DA1FD9" w:rsidP="00DA1FD9" w:rsidR="00DA1FD9">
      <w:pPr>
        <w:jc w:val="center"/>
        <w:rPr>
          <w:bCs/>
        </w:rPr>
      </w:pPr>
      <w:r w:rsidRPr="0023475D">
        <w:rPr>
          <w:bCs/>
        </w:rPr>
        <w:t xml:space="preserve">U </w:t>
      </w:r>
      <w:r w:rsidR="00081953" w:rsidRPr="0023475D">
        <w:rPr>
          <w:bCs/>
        </w:rPr>
        <w:t>Pazinu</w:t>
      </w:r>
      <w:r w:rsidRPr="0023475D">
        <w:rPr>
          <w:bCs/>
        </w:rPr>
        <w:t xml:space="preserve">, </w:t>
      </w:r>
      <w:r w:rsidR="0044792A">
        <w:rPr>
          <w:bCs/>
        </w:rPr>
        <w:t>4</w:t>
      </w:r>
      <w:r w:rsidRPr="0023475D">
        <w:rPr>
          <w:bCs/>
        </w:rPr>
        <w:t xml:space="preserve">. </w:t>
      </w:r>
      <w:r w:rsidR="00F0432E">
        <w:rPr>
          <w:bCs/>
        </w:rPr>
        <w:t xml:space="preserve">travnja </w:t>
      </w:r>
      <w:r w:rsidRPr="0023475D">
        <w:rPr>
          <w:bCs/>
        </w:rPr>
        <w:t>201</w:t>
      </w:r>
      <w:r w:rsidR="00081953" w:rsidRPr="0023475D">
        <w:rPr>
          <w:bCs/>
        </w:rPr>
        <w:t>6</w:t>
      </w:r>
      <w:r w:rsidRPr="0023475D">
        <w:rPr>
          <w:bCs/>
        </w:rPr>
        <w:t>. godine</w:t>
      </w:r>
    </w:p>
    <w:p w:rsidRDefault="0044792A" w:rsidP="00DA1FD9" w:rsidR="0044792A">
      <w:pPr>
        <w:jc w:val="center"/>
        <w:rPr>
          <w:bCs/>
        </w:rPr>
      </w:pPr>
    </w:p>
    <w:p w:rsidRDefault="0044792A" w:rsidP="00DA1FD9" w:rsidR="0044792A" w:rsidRPr="0023475D">
      <w:pPr>
        <w:jc w:val="center"/>
        <w:rPr>
          <w:bCs/>
        </w:rPr>
      </w:pPr>
    </w:p>
    <w:p w:rsidRDefault="00DA1FD9" w:rsidP="00DA1FD9" w:rsidR="00DA1FD9" w:rsidRPr="0023475D">
      <w:pPr>
        <w:jc w:val="right"/>
        <w:rPr>
          <w:bCs/>
        </w:rPr>
      </w:pP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  <w:t xml:space="preserve">     Stečajni sudac </w:t>
      </w:r>
    </w:p>
    <w:p w:rsidRDefault="00DA1FD9" w:rsidP="00DA1FD9" w:rsidR="00DA1FD9" w:rsidRPr="0023475D">
      <w:pPr>
        <w:jc w:val="right"/>
        <w:rPr>
          <w:bCs/>
        </w:rPr>
      </w:pP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  <w:t xml:space="preserve">  Da</w:t>
      </w:r>
      <w:r w:rsidR="00081953" w:rsidRPr="0023475D">
        <w:rPr>
          <w:bCs/>
        </w:rPr>
        <w:t xml:space="preserve">mir Rabar </w:t>
      </w:r>
      <w:r w:rsidRPr="0023475D">
        <w:rPr>
          <w:bCs/>
        </w:rPr>
        <w:t xml:space="preserve">  </w:t>
      </w:r>
    </w:p>
    <w:p w:rsidRDefault="00DA1FD9" w:rsidP="00DA1FD9" w:rsidR="00DA1FD9" w:rsidRPr="0023475D">
      <w:pPr>
        <w:jc w:val="right"/>
        <w:rPr>
          <w:bCs/>
        </w:rPr>
      </w:pPr>
    </w:p>
    <w:p w:rsidRDefault="00DA1FD9" w:rsidP="00DA1FD9" w:rsidR="00DA1FD9">
      <w:pPr>
        <w:jc w:val="right"/>
        <w:rPr>
          <w:bCs/>
        </w:rPr>
      </w:pPr>
    </w:p>
    <w:p w:rsidRDefault="0044792A" w:rsidP="00DA1FD9" w:rsidR="0044792A" w:rsidRPr="0023475D">
      <w:pPr>
        <w:jc w:val="right"/>
        <w:rPr>
          <w:bCs/>
        </w:rPr>
      </w:pPr>
    </w:p>
    <w:p w:rsidRDefault="00DA1FD9" w:rsidP="00DA1FD9" w:rsidR="00DA1FD9" w:rsidRPr="0023475D">
      <w:pPr>
        <w:rPr>
          <w:bCs/>
        </w:rPr>
      </w:pPr>
      <w:r w:rsidRPr="0023475D">
        <w:rPr>
          <w:bCs/>
        </w:rPr>
        <w:lastRenderedPageBreak/>
        <w:t>UPUTA O PRAVNOM LIJEKU:</w:t>
      </w:r>
    </w:p>
    <w:p w:rsidRDefault="00DA1FD9" w:rsidP="00DA1FD9" w:rsidR="00DA1FD9" w:rsidRPr="0023475D">
      <w:pPr>
        <w:jc w:val="both"/>
      </w:pPr>
      <w:r w:rsidRPr="0023475D">
        <w:t>Protiv rješenja o otvaranju stečajnog postupka žalbu može podnijeti osoba koja je bila zastupnik po zakonu dužnika pravne osobe do dana nastupanja pravnih posljedica otvaranja stečajnog postupka.</w:t>
      </w:r>
    </w:p>
    <w:p w:rsidRDefault="00DA1FD9" w:rsidP="00DA1FD9" w:rsidR="00DA1FD9" w:rsidRPr="0023475D">
      <w:pPr>
        <w:jc w:val="both"/>
      </w:pPr>
      <w:r w:rsidRPr="0023475D">
        <w:t>Žalba se podnosi sudu u dva primjerka u roku od 8 dana od prijema rješenja, a o žalbi odlučuje Visoki trgovački sud Republike Hrvatske.</w:t>
      </w:r>
    </w:p>
    <w:p w:rsidRDefault="00DA1FD9" w:rsidP="00DA1FD9" w:rsidR="00DA1FD9" w:rsidRPr="0023475D">
      <w:pPr>
        <w:jc w:val="both"/>
      </w:pPr>
      <w:r w:rsidRPr="0023475D">
        <w:t>Protiv rješenja o zaključenju stečajnog postupka dopuštena je žalba u roku od 8 dana.</w:t>
      </w:r>
    </w:p>
    <w:p w:rsidRDefault="00DA1FD9" w:rsidP="00DA1FD9" w:rsidR="00DA1FD9" w:rsidRPr="0023475D">
      <w:pPr>
        <w:jc w:val="both"/>
      </w:pPr>
    </w:p>
    <w:p w:rsidRDefault="00DA1FD9" w:rsidP="00DA1FD9" w:rsidR="00DA1FD9" w:rsidRPr="0023475D">
      <w:pPr>
        <w:jc w:val="both"/>
      </w:pPr>
    </w:p>
    <w:p w:rsidRDefault="00DA1FD9" w:rsidP="004F544F" w:rsidR="004F544F" w:rsidRPr="00354F98">
      <w:pPr>
        <w:jc w:val="both"/>
      </w:pPr>
      <w:r w:rsidRPr="0023475D">
        <w:rPr>
          <w:sz w:val="20"/>
          <w:szCs w:val="20"/>
        </w:rPr>
        <w:t xml:space="preserve"> </w:t>
      </w:r>
      <w:r w:rsidR="004F544F" w:rsidRPr="00354F98">
        <w:t>DNA:</w:t>
      </w:r>
    </w:p>
    <w:p w:rsidRDefault="004F544F" w:rsidP="009B0420" w:rsidR="009B0420" w:rsidRPr="002D7090">
      <w:pPr>
        <w:pStyle w:val="Odlomakpopisa"/>
        <w:numPr>
          <w:ilvl w:val="0"/>
          <w:numId w:val="1"/>
        </w:numPr>
        <w:jc w:val="both"/>
      </w:pPr>
      <w:r w:rsidRPr="002D7090">
        <w:t xml:space="preserve">predlagatelju </w:t>
      </w:r>
      <w:r w:rsidR="002D7090" w:rsidRPr="002D7090">
        <w:t xml:space="preserve">ERSTE &amp; STEIERMAERKISCHE BANK d.d. Rijeka, </w:t>
      </w:r>
      <w:r w:rsidR="002D7090">
        <w:t>po pun.</w:t>
      </w:r>
    </w:p>
    <w:p w:rsidRDefault="004F544F" w:rsidP="009B0420" w:rsidR="002D7090" w:rsidRPr="002D7090">
      <w:pPr>
        <w:pStyle w:val="Odlomakpopisa"/>
        <w:numPr>
          <w:ilvl w:val="0"/>
          <w:numId w:val="1"/>
        </w:numPr>
        <w:jc w:val="both"/>
      </w:pPr>
      <w:r w:rsidRPr="002D7090">
        <w:t xml:space="preserve">privremeni stečajni upravitelj </w:t>
      </w:r>
      <w:r w:rsidR="0044792A">
        <w:t>Damir Majstorović</w:t>
      </w:r>
      <w:r w:rsidR="002D7090" w:rsidRPr="002D7090">
        <w:t xml:space="preserve">, iz Pule, Koparska 37, </w:t>
      </w:r>
    </w:p>
    <w:p w:rsidRDefault="002D7090" w:rsidP="009B0420" w:rsidR="004F544F" w:rsidRPr="002D7090">
      <w:pPr>
        <w:pStyle w:val="Odlomakpopisa"/>
        <w:numPr>
          <w:ilvl w:val="0"/>
          <w:numId w:val="1"/>
        </w:numPr>
        <w:jc w:val="both"/>
      </w:pPr>
      <w:r w:rsidRPr="002D7090">
        <w:t xml:space="preserve"> </w:t>
      </w:r>
      <w:r w:rsidR="004F544F" w:rsidRPr="002D7090">
        <w:t>ŽDO Pula</w:t>
      </w:r>
    </w:p>
    <w:p w:rsidRDefault="004F544F" w:rsidP="009B0420" w:rsidR="004F544F">
      <w:pPr>
        <w:pStyle w:val="Odlomakpopisa"/>
        <w:numPr>
          <w:ilvl w:val="0"/>
          <w:numId w:val="1"/>
        </w:numPr>
        <w:jc w:val="both"/>
      </w:pPr>
      <w:r w:rsidRPr="002D7090">
        <w:t>e-oglasna ploča suda 8 dana (čl. 12. vezano uz čl. 441. st. 2. Stečajnog zakona, NN br. 71/15)</w:t>
      </w:r>
    </w:p>
    <w:p w:rsidRDefault="006A4135" w:rsidP="009B0420" w:rsidR="006A4135" w:rsidRPr="002D7090">
      <w:pPr>
        <w:pStyle w:val="Odlomakpopisa"/>
        <w:numPr>
          <w:ilvl w:val="0"/>
          <w:numId w:val="1"/>
        </w:numPr>
        <w:jc w:val="both"/>
      </w:pPr>
      <w:r>
        <w:t>sudski registar, po pravomoćnosti</w:t>
      </w:r>
    </w:p>
    <w:p w:rsidRDefault="004F544F" w:rsidP="004F544F" w:rsidR="004F544F" w:rsidRPr="002D7090">
      <w:pPr>
        <w:ind w:left="360"/>
        <w:jc w:val="both"/>
      </w:pPr>
      <w:r w:rsidRPr="002D7090">
        <w:t xml:space="preserve"> </w:t>
      </w:r>
    </w:p>
    <w:p w:rsidRDefault="00DA1FD9" w:rsidP="00DA1FD9" w:rsidR="00DA1FD9" w:rsidRPr="0023475D"/>
    <w:p w:rsidRDefault="00A147F1" w:rsidR="00A147F1" w:rsidRPr="0023475D"/>
    <w:sectPr w:rsidSect="006A4135" w:rsidR="00A147F1" w:rsidRPr="0023475D">
      <w:headerReference w:type="default" r:id="rId10"/>
      <w:footerReference w:type="even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135" w:rsidP="00A0678C" w:rsidR="006A4135">
      <w:r>
        <w:separator/>
      </w:r>
    </w:p>
  </w:endnote>
  <w:endnote w:id="0" w:type="continuationSeparator">
    <w:p w:rsidRDefault="006A4135" w:rsidP="00A0678C" w:rsidR="006A4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135" w:rsidP="006A4135" w:rsidR="006A41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4135" w:rsidR="006A41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135" w:rsidP="00A0678C" w:rsidR="006A4135">
      <w:r>
        <w:separator/>
      </w:r>
    </w:p>
  </w:footnote>
  <w:footnote w:id="0" w:type="continuationSeparator">
    <w:p w:rsidRDefault="006A4135" w:rsidP="00A0678C" w:rsidR="006A41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5905368"/>
      <w:docPartObj>
        <w:docPartGallery w:val="Page Numbers (Top of Page)"/>
        <w:docPartUnique/>
      </w:docPartObj>
    </w:sdtPr>
    <w:sdtEndPr/>
    <w:sdtContent>
      <w:p w:rsidRDefault="006A4135" w:rsidP="006A4135" w:rsidR="006A41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909">
          <w:rPr>
            <w:noProof/>
          </w:rPr>
          <w:t>3</w:t>
        </w:r>
        <w:r>
          <w:fldChar w:fldCharType="end"/>
        </w:r>
        <w:r>
          <w:tab/>
          <w:t>Poslovni broj: 1 St-46/15-19</w:t>
        </w:r>
      </w:p>
    </w:sdtContent>
  </w:sdt>
  <w:p w:rsidRDefault="006A4135" w:rsidP="006A4135" w:rsidR="006A4135" w:rsidRPr="00A0678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135" w:rsidP="006A4135" w:rsidR="006A4135">
    <w:pPr>
      <w:pStyle w:val="Zaglavlje"/>
      <w:jc w:val="right"/>
    </w:pPr>
    <w:r>
      <w:t>Poslovni broj: 1 St-46/15-19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27A61"/>
    <w:multiLevelType w:val="hybridMultilevel"/>
    <w:tmpl w:val="B608C9A0"/>
    <w:lvl w:tplc="8D8EFFA2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5773244A"/>
    <w:multiLevelType w:val="hybridMultilevel"/>
    <w:tmpl w:val="B1D822D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FD9"/>
    <w:rsid w:val="00081953"/>
    <w:rsid w:val="00211069"/>
    <w:rsid w:val="0023475D"/>
    <w:rsid w:val="002D7090"/>
    <w:rsid w:val="003B0B8C"/>
    <w:rsid w:val="0044792A"/>
    <w:rsid w:val="00453558"/>
    <w:rsid w:val="004F544F"/>
    <w:rsid w:val="006653D7"/>
    <w:rsid w:val="00684A0B"/>
    <w:rsid w:val="006A4135"/>
    <w:rsid w:val="00756BB4"/>
    <w:rsid w:val="00890537"/>
    <w:rsid w:val="00983F33"/>
    <w:rsid w:val="009B0420"/>
    <w:rsid w:val="009C1909"/>
    <w:rsid w:val="00A0678C"/>
    <w:rsid w:val="00A147F1"/>
    <w:rsid w:val="00A23231"/>
    <w:rsid w:val="00A57471"/>
    <w:rsid w:val="00A63BF2"/>
    <w:rsid w:val="00A84D1F"/>
    <w:rsid w:val="00A908AB"/>
    <w:rsid w:val="00B405DF"/>
    <w:rsid w:val="00B946CF"/>
    <w:rsid w:val="00BF296C"/>
    <w:rsid w:val="00BF31A1"/>
    <w:rsid w:val="00C431E1"/>
    <w:rsid w:val="00DA1FD9"/>
    <w:rsid w:val="00E70F5E"/>
    <w:rsid w:val="00E9163E"/>
    <w:rsid w:val="00EF317F"/>
    <w:rsid w:val="00F0432E"/>
    <w:rsid w:val="00F60997"/>
    <w:rsid w:val="00FF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1F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FD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1FD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DA1FD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DA1FD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1FD9"/>
  </w:style>
  <w:style w:styleId="Tekstbalonia" w:type="paragraph">
    <w:name w:val="Balloon Text"/>
    <w:basedOn w:val="Normal"/>
    <w:link w:val="TekstbaloniaChar"/>
    <w:uiPriority w:val="99"/>
    <w:semiHidden/>
    <w:unhideWhenUsed/>
    <w:rsid w:val="00DA1F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FD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B04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9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9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9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9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1F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FD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1FD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DA1FD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DA1FD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1FD9"/>
  </w:style>
  <w:style w:styleId="Tekstbalonia" w:type="paragraph">
    <w:name w:val="Balloon Text"/>
    <w:basedOn w:val="Normal"/>
    <w:link w:val="TekstbaloniaChar"/>
    <w:uiPriority w:val="99"/>
    <w:semiHidden/>
    <w:unhideWhenUsed/>
    <w:rsid w:val="00DA1F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FD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B04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9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9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9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9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154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RADOLA d.o.o. PULA</izvorni_sadrzaj>
    <derivirana_varijabla naziv="DomainObject.Predmet.ProtustrankaFormated_1">  RADOLA d.o.o. PULA</derivirana_varijabla>
  </DomainObject.Predmet.ProtustrankaFormated>
  <DomainObject.Predmet.ProtustrankaFormatedOIB>
    <izvorni_sadrzaj>  RADOLA d.o.o. PULA, OIB 88513646088</izvorni_sadrzaj>
    <derivirana_varijabla naziv="DomainObject.Predmet.ProtustrankaFormatedOIB_1">  RADOLA d.o.o. PULA, OIB 88513646088</derivirana_varijabla>
  </DomainObject.Predmet.ProtustrankaFormatedOIB>
  <DomainObject.Predmet.ProtustrankaFormatedWithAdress>
    <izvorni_sadrzaj> RADOLA d.o.o. PULA, 43. Istarske Divizije 75, 52100 Pula</izvorni_sadrzaj>
    <derivirana_varijabla naziv="DomainObject.Predmet.ProtustrankaFormatedWithAdress_1"> RADOLA d.o.o. PULA, 43. Istarske Divizije 75, 52100 Pula</derivirana_varijabla>
  </DomainObject.Predmet.ProtustrankaFormatedWithAdress>
  <DomainObject.Predmet.ProtustrankaFormatedWithAdressOIB>
    <izvorni_sadrzaj> RADOLA d.o.o. PULA, OIB 88513646088, 43. Istarske Divizije 75, 52100 Pula</izvorni_sadrzaj>
    <derivirana_varijabla naziv="DomainObject.Predmet.ProtustrankaFormatedWithAdressOIB_1"> RADOLA d.o.o. PULA, OIB 88513646088, 43. Istarske Divizije 75, 52100 Pula</derivirana_varijabla>
  </DomainObject.Predmet.ProtustrankaFormatedWithAdressOIB>
  <DomainObject.Predmet.ProtustrankaWithAdress>
    <izvorni_sadrzaj>RADOLA d.o.o. PULA 43. Istarske Divizije 75, 52100 Pula</izvorni_sadrzaj>
    <derivirana_varijabla naziv="DomainObject.Predmet.ProtustrankaWithAdress_1">RADOLA d.o.o. PULA 43. Istarske Divizije 75, 52100 Pula</derivirana_varijabla>
  </DomainObject.Predmet.ProtustrankaWithAdress>
  <DomainObject.Predmet.ProtustrankaWithAdressOIB>
    <izvorni_sadrzaj>RADOLA d.o.o. PULA, OIB 88513646088, 43. Istarske Divizije 75, 52100 Pula</izvorni_sadrzaj>
    <derivirana_varijabla naziv="DomainObject.Predmet.ProtustrankaWithAdressOIB_1">RADOLA d.o.o. PULA, OIB 88513646088, 43. Istarske Divizije 75, 52100 Pula</derivirana_varijabla>
  </DomainObject.Predmet.ProtustrankaWithAdressOIB>
  <DomainObject.Predmet.ProtustrankaNazivFormated>
    <izvorni_sadrzaj>RADOLA d.o.o. PULA</izvorni_sadrzaj>
    <derivirana_varijabla naziv="DomainObject.Predmet.ProtustrankaNazivFormated_1">RADOLA d.o.o. PULA</derivirana_varijabla>
  </DomainObject.Predmet.ProtustrankaNazivFormated>
  <DomainObject.Predmet.ProtustrankaNazivFormatedOIB>
    <izvorni_sadrzaj>RADOLA d.o.o. PULA, OIB 88513646088</izvorni_sadrzaj>
    <derivirana_varijabla naziv="DomainObject.Predmet.ProtustrankaNazivFormatedOIB_1">RADOLA d.o.o. PULA, OIB 88513646088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 zastupanog po punomoćniku MAĆEŠIĆ I PARTNERI odvjetničko društvo d. o. o.</izvorni_sadrzaj>
    <derivirana_varijabla naziv="DomainObject.Predmet.StrankaFormated_1">  ERSTE&amp;STEIERMÄRKISCHE BANKA d.d. RIJEKA zastupanog po punomoćniku MAĆEŠIĆ I PARTNERI odvjetničko društvo d. o. o.</derivirana_varijabla>
  </DomainObject.Predmet.StrankaFormated>
  <DomainObject.Predmet.StrankaFormatedOIB>
    <izvorni_sadrzaj>  ERSTE&amp;STEIERMÄRKISCHE BANKA d.d. RIJEKA, OIB 23057039320 zastupanog po punomoćniku MAĆEŠIĆ I PARTNERI odvjetničko društvo d. o. o.</izvorni_sadrzaj>
    <derivirana_varijabla naziv="DomainObject.Predmet.StrankaFormatedOIB_1">  ERSTE&amp;STEIERMÄRKISCHE BANKA d.d. RIJEKA, OIB 23057039320 zastupanog po punomoćniku MAĆEŠIĆ I PARTNERI odvjetničko društvo d. o. o.</derivirana_varijabla>
  </DomainObject.Predmet.StrankaFormatedOIB>
  <DomainObject.Predmet.StrankaFormatedWithAdress>
    <izvorni_sadrzaj> ERSTE&amp;STEIERMÄRKISCHE BANKA d.d. RIJEKA, Jadranski Trg 3/a, 51000 Rijeka zastupanog po punomoćniku MAĆEŠIĆ I PARTNERI odvjetničko društvo d. o. o.</izvorni_sadrzaj>
    <derivirana_varijabla naziv="DomainObject.Predmet.StrankaFormatedWithAdress_1"> ERSTE&amp;STEIERMÄRKISCHE BANKA d.d. RIJEKA, Jadranski Trg 3/a, 51000 Rijeka zastupanog po punomoćniku MAĆEŠIĆ I PARTNERI odvjetničko društvo d. o. o.</derivirana_varijabla>
  </DomainObject.Predmet.StrankaFormatedWithAdress>
  <DomainObject.Predmet.StrankaFormatedWithAdressOIB>
    <izvorni_sadrzaj> ERSTE&amp;STEIERMÄRKISCHE BANKA d.d. RIJEKA, OIB 23057039320, Jadranski Trg 3/a, 51000 Rijeka zastupanog po punomoćniku MAĆEŠIĆ I PARTNERI odvjetničko društvo d. o. o.</izvorni_sadrzaj>
    <derivirana_varijabla naziv="DomainObject.Predmet.StrankaFormatedWithAdressOIB_1"> ERSTE&amp;STEIERMÄRKISCHE BANKA d.d. RIJEKA, OIB 23057039320, Jadranski Trg 3/a, 51000 Rijeka zastupanog po punomoćniku MAĆEŠIĆ I PARTNERI odvjetničko društvo d. o. o.</derivirana_varijabla>
  </DomainObject.Predmet.StrankaFormatedWithAdressOIB>
  <DomainObject.Predmet.StrankaWithAdress>
    <izvorni_sadrzaj>ERSTE&amp;STEIERMÄRKISCHE BANKA d.d. RIJEKA Jadranski Trg 3/a,51000 Rijeka</izvorni_sadrzaj>
    <derivirana_varijabla naziv="DomainObject.Predmet.StrankaWithAdress_1">ERSTE&amp;STEIERMÄRKISCHE BANKA d.d. RIJEKA Jadranski Trg 3/a,51000 Rijeka</derivirana_varijabla>
  </DomainObject.Predmet.StrankaWithAdress>
  <DomainObject.Predmet.StrankaWithAdressOIB>
    <izvorni_sadrzaj>ERSTE&amp;STEIERMÄRKISCHE BANKA d.d. RIJEKA, OIB 23057039320, Jadranski Trg 3/a,51000 Rijeka</izvorni_sadrzaj>
    <derivirana_varijabla naziv="DomainObject.Predmet.StrankaWithAdressOIB_1">ERSTE&amp;STEIERMÄRKISCHE BANKA d.d. RIJEKA, OIB 23057039320, Jadranski Trg 3/a,51000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ERSTE&amp;STEIERMÄRKISCHE BANKA d.d. RIJEKA zastupanog po punomoćniku MAĆEŠIĆ I PARTNERI odvjetničko društvo d. o. o.</item>
    </izvorni_sadrzaj>
    <derivirana_varijabla naziv="DomainObject.Predmet.StrankaListFormated_1">
      <item>ERSTE&amp;STEIERMÄRKISCHE BANKA d.d. RIJEKA zastupanog po punomoćniku MAĆEŠIĆ I PARTNERI odvjetničko društvo d. o. o.</item>
    </derivirana_varijabla>
  </DomainObject.Predmet.StrankaListFormated>
  <DomainObject.Predmet.StrankaListFormatedOIB>
    <izvorni_sadrzaj>
      <item>ERSTE&amp;STEIERMÄRKISCHE BANKA d.d. RIJEKA, OIB 23057039320 zastupanog po punomoćniku MAĆEŠIĆ I PARTNERI odvjetničko društvo d. o. o.</item>
    </izvorni_sadrzaj>
    <derivirana_varijabla naziv="DomainObject.Predmet.StrankaListFormatedOIB_1">
      <item>ERSTE&amp;STEIERMÄRKISCHE BANKA d.d. RIJEKA, OIB 23057039320 zastupanog po punomoćniku MAĆEŠIĆ I PARTNERI odvjetničko društvo d. o. o.</item>
    </derivirana_varijabla>
  </DomainObject.Predmet.StrankaListFormatedOIB>
  <DomainObject.Predmet.StrankaListFormatedWithAdress>
    <izvorni_sadrzaj>
      <item>ERSTE&amp;STEIERMÄRKISCHE BANKA d.d. RIJEKA, Jadranski Trg 3/a, 51000 Rijeka zastupanog po punomoćniku MAĆEŠIĆ I PARTNERI odvjetničko društvo d. o. o.</item>
    </izvorni_sadrzaj>
    <derivirana_varijabla naziv="DomainObject.Predmet.StrankaListFormatedWithAdress_1">
      <item>ERSTE&amp;STEIERMÄRKISCHE BANKA d.d. RIJEKA, Jadranski Trg 3/a, 51000 Rijeka zastupanog po punomoćniku MAĆEŠIĆ I PARTNERI odvjetničko društvo d. o. o.</item>
    </derivirana_varijabla>
  </DomainObject.Predmet.StrankaListFormatedWithAdress>
  <DomainObject.Predmet.StrankaListFormatedWithAdressOIB>
    <izvorni_sadrzaj>
      <item>ERSTE&amp;STEIERMÄRKISCHE BANKA d.d. RIJEKA, OIB 23057039320, Jadranski Trg 3/a, 51000 Rijeka zastupanog po punomoćniku MAĆEŠIĆ I PARTNERI odvjetničko društvo d. o. o.</item>
    </izvorni_sadrzaj>
    <derivirana_varijabla naziv="DomainObject.Predmet.StrankaListFormatedWithAdressOIB_1">
      <item>ERSTE&amp;STEIERMÄRKISCHE BANKA d.d. RIJEKA, OIB 23057039320, Jadranski Trg 3/a, 51000 Rijeka zastupanog po punomoćniku MAĆEŠIĆ I PARTNERI odvjetničko društvo d. o. o.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RADOLA d.o.o. PULA</item>
    </izvorni_sadrzaj>
    <derivirana_varijabla naziv="DomainObject.Predmet.ProtuStrankaListFormated_1">
      <item>RADOLA d.o.o. PULA</item>
    </derivirana_varijabla>
  </DomainObject.Predmet.ProtuStrankaListFormated>
  <DomainObject.Predmet.ProtuStrankaListFormatedOIB>
    <izvorni_sadrzaj>
      <item>RADOLA d.o.o. PULA, OIB 88513646088</item>
    </izvorni_sadrzaj>
    <derivirana_varijabla naziv="DomainObject.Predmet.ProtuStrankaListFormatedOIB_1">
      <item>RADOLA d.o.o. PULA, OIB 88513646088</item>
    </derivirana_varijabla>
  </DomainObject.Predmet.ProtuStrankaListFormatedOIB>
  <DomainObject.Predmet.ProtuStrankaListFormatedWithAdress>
    <izvorni_sadrzaj>
      <item>RADOLA d.o.o. PULA, 43. Istarske Divizije 75, 52100 Pula</item>
    </izvorni_sadrzaj>
    <derivirana_varijabla naziv="DomainObject.Predmet.ProtuStrankaListFormatedWithAdress_1">
      <item>RADOLA d.o.o. PULA, 43. Istarske Divizije 75, 52100 Pula</item>
    </derivirana_varijabla>
  </DomainObject.Predmet.ProtuStrankaListFormatedWithAdress>
  <DomainObject.Predmet.ProtuStrankaListFormatedWithAdressOIB>
    <izvorni_sadrzaj>
      <item>RADOLA d.o.o. PULA, OIB 88513646088, 43. Istarske Divizije 75, 52100 Pula</item>
    </izvorni_sadrzaj>
    <derivirana_varijabla naziv="DomainObject.Predmet.ProtuStrankaListFormatedWithAdressOIB_1">
      <item>RADOLA d.o.o. PULA, OIB 88513646088, 43. Istarske Divizije 75, 52100 Pula</item>
    </derivirana_varijabla>
  </DomainObject.Predmet.ProtuStrankaListFormatedWithAdressOIB>
  <DomainObject.Predmet.ProtuStrankaListNazivFormated>
    <izvorni_sadrzaj>
      <item>RADOLA d.o.o. PULA</item>
    </izvorni_sadrzaj>
    <derivirana_varijabla naziv="DomainObject.Predmet.ProtuStrankaListNazivFormated_1">
      <item>RADOLA d.o.o. PULA</item>
    </derivirana_varijabla>
  </DomainObject.Predmet.ProtuStrankaListNazivFormated>
  <DomainObject.Predmet.ProtuStrankaListNazivFormatedOIB>
    <izvorni_sadrzaj>
      <item>RADOLA d.o.o. PULA, OIB 88513646088</item>
    </izvorni_sadrzaj>
    <derivirana_varijabla naziv="DomainObject.Predmet.ProtuStrankaListNazivFormatedOIB_1">
      <item>RADOLA d.o.o. PULA, OIB 88513646088</item>
    </derivirana_varijabla>
  </DomainObject.Predmet.ProtuStrankaListNazivFormatedOIB>
  <DomainObject.Predmet.OstaliListFormated>
    <izvorni_sadrzaj>
      <item>MAĆEŠIĆ I PARTNERI odvjetničko društvo d. o. o. punomoćnik sudionika u postupku ERSTE&amp;STEIERMÄRKISCHE BANKA d.d. RIJEKA</item>
    </izvorni_sadrzaj>
    <derivirana_varijabla naziv="DomainObject.Predmet.OstaliListFormated_1">
      <item>MAĆEŠIĆ I PARTNERI odvjetničko društvo d. o. o. punomoćnik sudionika u postupku ERSTE&amp;STEIERMÄRKISCHE BANKA d.d. RIJEKA</item>
    </derivirana_varijabla>
  </DomainObject.Predmet.OstaliListFormated>
  <DomainObject.Predmet.OstaliListFormatedOIB>
    <izvorni_sadrzaj>
      <item>MAĆEŠIĆ I PARTNERI odvjetničko društvo d. o. o., OIB 11793113837 punomoćnik sudionika u postupku ERSTE&amp;STEIERMÄRKISCHE BANKA d.d. RIJEKA</item>
    </izvorni_sadrzaj>
    <derivirana_varijabla naziv="DomainObject.Predmet.OstaliListFormatedOIB_1">
      <item>MAĆEŠIĆ I PARTNERI odvjetničko društvo d. o. o., OIB 11793113837 punomoćnik sudionika u postupku ERSTE&amp;STEIERMÄRKISCHE BANKA d.d. RIJEKA</item>
    </derivirana_varijabla>
  </DomainObject.Predmet.OstaliListFormatedOIB>
  <DomainObject.Predmet.OstaliListFormatedWithAdress>
    <izvorni_sadrzaj>
      <item>MAĆEŠIĆ I PARTNERI odvjetničko društvo d. o. o., Pod Kaštelom 4, 51000 Rijeka punomoćnik sudionika u postupku ERSTE&amp;STEIERMÄRKISCHE BANKA d.d. RIJEKA</item>
    </izvorni_sadrzaj>
    <derivirana_varijabla naziv="DomainObject.Predmet.OstaliListFormatedWithAdress_1">
      <item>MAĆEŠIĆ I PARTNERI odvjetničko društvo d. o. o., Pod Kaštelom 4, 51000 Rijeka punomoćnik sudionika u postupku ERSTE&amp;STEIERMÄRKISCHE BANKA d.d. RIJEKA</item>
    </derivirana_varijabla>
  </DomainObject.Predmet.OstaliListFormatedWithAdress>
  <DomainObject.Predmet.OstaliListFormatedWithAdressOIB>
    <izvorni_sadrzaj>
      <item>MAĆEŠIĆ I PARTNERI odvjetničko društvo d. o. o., OIB 11793113837, Pod Kaštelom 4, 51000 Rijeka punomoćnik sudionika u postupku ERSTE&amp;STEIERMÄRKISCHE BANKA d.d. RIJEKA</item>
    </izvorni_sadrzaj>
    <derivirana_varijabla naziv="DomainObject.Predmet.OstaliListFormatedWithAdressOIB_1">
      <item>MAĆEŠIĆ I PARTNERI odvjetničko društvo d. o. o., OIB 11793113837, Pod Kaštelom 4, 51000 Rijeka punomoćnik sudionika u postupku ERSTE&amp;STEIERMÄRKISCHE BANKA d.d. RIJEKA</item>
    </derivirana_varijabla>
  </DomainObject.Predmet.OstaliListFormatedWithAdressOIB>
  <DomainObject.Predmet.OstaliListNazivFormated>
    <izvorni_sadrzaj>
      <item>MAĆEŠIĆ I PARTNERI odvjetničko društvo d. o. o.</item>
    </izvorni_sadrzaj>
    <derivirana_varijabla naziv="DomainObject.Predmet.OstaliListNazivFormated_1">
      <item>MAĆEŠIĆ I PARTNERI odvjetničko društvo d. o. o.</item>
    </derivirana_varijabla>
  </DomainObject.Predmet.OstaliListNazivFormated>
  <DomainObject.Predmet.OstaliListNazivFormatedOIB>
    <izvorni_sadrzaj>
      <item>MAĆEŠIĆ I PARTNERI odvjetničko društvo d. o. o., OIB 11793113837</item>
    </izvorni_sadrzaj>
    <derivirana_varijabla naziv="DomainObject.Predmet.OstaliListNazivFormatedOIB_1"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RADOLA d.o.o. PULA</izvorni_sadrzaj>
    <derivirana_varijabla naziv="DomainObject.Predmet.ProtustrankaIDrugi_1">RADOLA d.o.o. PULA</derivirana_varijabla>
  </DomainObject.Predmet.ProtustrankaIDrugi>
  <DomainObject.Predmet.StrankaIDrugiAdressOIB>
    <izvorni_sadrzaj>ERSTE&amp;STEIERMÄRKISCHE BANKA d.d. RIJEKA, OIB 23057039320, Jadranski Trg 3/a, 51000 Rijeka</izvorni_sadrzaj>
    <derivirana_varijabla naziv="DomainObject.Predmet.StrankaIDrugiAdressOIB_1">ERSTE&amp;STEIERMÄRKISCHE BANKA d.d. RIJEKA, OIB 23057039320, Jadranski Trg 3/a, 51000 Rijeka</derivirana_varijabla>
  </DomainObject.Predmet.StrankaIDrugiAdressOIB>
  <DomainObject.Predmet.ProtustrankaIDrugiAdressOIB>
    <izvorni_sadrzaj>RADOLA d.o.o. PULA, OIB 88513646088, 43. Istarske Divizije 75, 52100 Pula</izvorni_sadrzaj>
    <derivirana_varijabla naziv="DomainObject.Predmet.ProtustrankaIDrugiAdressOIB_1">RADOLA d.o.o. PULA, OIB 88513646088, 43. Istarske Divizije 75,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 RIJEKA</item>
      <item>RADOLA d.o.o. PULA</item>
      <item>MAĆEŠIĆ I PARTNERI odvjetničko društvo d. o. o.</item>
    </izvorni_sadrzaj>
    <derivirana_varijabla naziv="DomainObject.Predmet.SudioniciListNaziv_1">
      <item>ERSTE&amp;STEIERMÄRKISCHE BANKA d.d. RIJEKA</item>
      <item>RADOLA d.o.o. PULA</item>
      <item>MAĆEŠIĆ I PARTNERI odvjetničko društvo d. o. o.</item>
    </derivirana_varijabla>
  </DomainObject.Predmet.SudioniciListNaziv>
  <DomainObject.Predmet.SudioniciListAdressOIB>
    <izvorni_sadrzaj>
      <item>ERSTE&amp;STEIERMÄRKISCHE BANKA d.d. RIJEKA, OIB 23057039320, Jadranski Trg 3/a,51000 Rijeka</item>
      <item>RADOLA d.o.o. PULA, OIB 88513646088, 43. Istarske Divizije 75,52100 Pula</item>
      <item>MAĆEŠIĆ I PARTNERI odvjetničko društvo d. o. o., OIB 11793113837, Pod Kaštelom 4,51000 Rijeka</item>
    </izvorni_sadrzaj>
    <derivirana_varijabla naziv="DomainObject.Predmet.SudioniciListAdressOIB_1">
      <item>ERSTE&amp;STEIERMÄRKISCHE BANKA d.d. RIJEKA, OIB 23057039320, Jadranski Trg 3/a,51000 Rijeka</item>
      <item>RADOLA d.o.o. PULA, OIB 88513646088, 43. Istarske Divizije 75,52100 Pula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88513646088</item>
      <item>, OIB 11793113837</item>
    </izvorni_sadrzaj>
    <derivirana_varijabla naziv="DomainObject.Predmet.SudioniciListNazivOIB_1">
      <item>, OIB 23057039320</item>
      <item>, OIB 88513646088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840</properties:Words>
  <properties:Characters>4637</properties:Characters>
  <properties:Lines>108</properties:Lines>
  <properties:Paragraphs>34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2016-04-04T10:03:00Z</dcterms:created>
  <dc:creator>Damir Rabar</dc:creator>
  <cp:lastModifiedBy>Lorena Paris Aničić</cp:lastModifiedBy>
  <dcterms:modified xmlns:xsi="http://www.w3.org/2001/XMLSchema-instance" xsi:type="dcterms:W3CDTF">2016-04-04T10:29:00Z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