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720f" w14:paraId="0e2720f" w:rsidRDefault="00F8571E" w:rsidP="00F8571E" w:rsidR="00F8571E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F8571E" w:rsidP="00F8571E" w:rsidR="00F8571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F8571E" w:rsidP="00F8571E" w:rsidR="00F8571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F8571E" w:rsidP="00F8571E" w:rsidR="00F8571E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F8571E" w:rsidP="00F8571E" w:rsidR="00F8571E">
      <w:pPr>
        <w:spacing w:after="0"/>
        <w:rPr>
          <w:lang w:eastAsia="hr-HR"/>
        </w:rPr>
      </w:pPr>
    </w:p>
    <w:p w:rsidRDefault="00F8571E" w:rsidP="00F8571E" w:rsidR="00F8571E">
      <w:pPr>
        <w:spacing w:after="0"/>
      </w:pPr>
    </w:p>
    <w:p w:rsidRDefault="00F8571E" w:rsidP="00F8571E" w:rsidR="00F8571E">
      <w:pPr>
        <w:spacing w:after="0"/>
        <w:jc w:val="center"/>
      </w:pPr>
      <w:r>
        <w:t>U  I M E  R E P U B L I K E  H R V A T S K E</w:t>
      </w:r>
    </w:p>
    <w:p w:rsidRDefault="00F8571E" w:rsidP="00F8571E" w:rsidR="00F8571E">
      <w:pPr>
        <w:spacing w:after="0"/>
      </w:pPr>
    </w:p>
    <w:p w:rsidRDefault="00F8571E" w:rsidP="00F8571E" w:rsidR="00F8571E">
      <w:pPr>
        <w:spacing w:after="0"/>
        <w:jc w:val="center"/>
      </w:pPr>
      <w:r>
        <w:t>R J E Š E NJ E</w:t>
      </w:r>
    </w:p>
    <w:p w:rsidRDefault="00F8571E" w:rsidP="00F8571E" w:rsidR="00F8571E">
      <w:pPr>
        <w:spacing w:after="0"/>
      </w:pPr>
    </w:p>
    <w:p w:rsidRDefault="00F8571E" w:rsidP="00F8571E" w:rsidR="00F8571E">
      <w:pPr>
        <w:spacing w:after="0"/>
      </w:pPr>
    </w:p>
    <w:p w:rsidRDefault="00F8571E" w:rsidP="00F8571E" w:rsidR="00F8571E">
      <w:pPr>
        <w:spacing w:after="0"/>
        <w:jc w:val="both"/>
        <w:rPr>
          <w:szCs w:val="20"/>
        </w:rPr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>
        <w:t xml:space="preserve"> GLAMOUR CAMPING j.d.o.o., OIB: 47380456678 sa sjedištem u Ulica kralja Tomislava 2, 40000 Čakovec</w:t>
      </w:r>
      <w:r>
        <w:t>, dana 19. svibnja 2017.,</w:t>
      </w:r>
    </w:p>
    <w:p w:rsidRDefault="00F8571E" w:rsidP="00F8571E" w:rsidR="00F8571E">
      <w:pPr>
        <w:spacing w:after="0"/>
        <w:jc w:val="both"/>
      </w:pPr>
    </w:p>
    <w:p w:rsidRDefault="00F8571E" w:rsidP="00F8571E" w:rsidR="00F8571E">
      <w:pPr>
        <w:spacing w:after="0"/>
        <w:jc w:val="both"/>
      </w:pPr>
    </w:p>
    <w:p w:rsidRDefault="00F8571E" w:rsidP="00F8571E" w:rsidR="00F8571E">
      <w:pPr>
        <w:spacing w:after="0"/>
        <w:jc w:val="center"/>
      </w:pPr>
      <w:r>
        <w:t>r i j e š i o  j e</w:t>
      </w:r>
    </w:p>
    <w:p w:rsidRDefault="00F8571E" w:rsidP="00F8571E" w:rsidR="00F8571E">
      <w:pPr>
        <w:spacing w:after="0"/>
      </w:pPr>
    </w:p>
    <w:p w:rsidRDefault="00F8571E" w:rsidP="00F8571E" w:rsidR="00F8571E">
      <w:pPr>
        <w:spacing w:after="0"/>
      </w:pPr>
    </w:p>
    <w:p w:rsidRDefault="00F8571E" w:rsidP="00F8571E" w:rsidR="00F8571E">
      <w:pPr>
        <w:spacing w:after="0"/>
        <w:jc w:val="both"/>
      </w:pPr>
      <w:r>
        <w:tab/>
        <w:t>I Otvara se stečajni postupak nad stečajnim dužnikom GLAMOUR CAMPING j.d.o.o., OIB: 47380456678 sa sjedištem u Ulica kralja Tomislava 2, 40000 Čakovec, s danom 19. svibnja 2017. u 14,30 sati.</w:t>
      </w:r>
    </w:p>
    <w:p w:rsidRDefault="00F8571E" w:rsidP="00F8571E" w:rsidR="00F8571E">
      <w:pPr>
        <w:spacing w:after="0"/>
        <w:jc w:val="both"/>
      </w:pPr>
    </w:p>
    <w:p w:rsidRDefault="00F8571E" w:rsidP="00F8571E" w:rsidR="00F8571E">
      <w:pPr>
        <w:spacing w:after="0"/>
        <w:jc w:val="both"/>
        <w:rPr>
          <w:szCs w:val="20"/>
        </w:rPr>
      </w:pPr>
      <w:r>
        <w:tab/>
        <w:t>II Zaključuje se stečajni postupak nad stečajnim dužnikom GLAMOUR CAMPING j.d.o.o., OIB: 47380456678 sa sjedištem u Ulica kralja Tomislava 2, 40000 Čakovec.</w:t>
      </w:r>
    </w:p>
    <w:p w:rsidRDefault="00F8571E" w:rsidP="00F8571E" w:rsidR="00F8571E">
      <w:pPr>
        <w:spacing w:after="0"/>
        <w:jc w:val="both"/>
      </w:pPr>
    </w:p>
    <w:p w:rsidRDefault="00F8571E" w:rsidP="00F8571E" w:rsidR="00F8571E">
      <w:pPr>
        <w:spacing w:after="0"/>
        <w:jc w:val="both"/>
      </w:pPr>
      <w:r>
        <w:tab/>
        <w:t xml:space="preserve">III Za stečajnog upravitelja imenuje se </w:t>
      </w:r>
      <w:r>
        <w:t>Jugoslav Puran, Josipa Jelačića 12, Bjelovar, OIB: 70582689973.</w:t>
      </w:r>
    </w:p>
    <w:p w:rsidRDefault="00F8571E" w:rsidP="00F8571E" w:rsidR="00F8571E">
      <w:pPr>
        <w:spacing w:after="0"/>
        <w:jc w:val="both"/>
        <w:rPr>
          <w:color w:val="FF0000"/>
        </w:rPr>
      </w:pPr>
    </w:p>
    <w:p w:rsidRDefault="00F8571E" w:rsidP="00F8571E" w:rsidR="00F8571E">
      <w:pPr>
        <w:spacing w:after="0"/>
        <w:jc w:val="both"/>
      </w:pPr>
      <w:r>
        <w:tab/>
        <w:t>IV Ovo rješenje objavit će se na e-oglasnoj ploči suda.</w:t>
      </w:r>
    </w:p>
    <w:p w:rsidRDefault="00F8571E" w:rsidP="00F8571E" w:rsidR="00F8571E">
      <w:pPr>
        <w:spacing w:after="0"/>
        <w:jc w:val="both"/>
      </w:pPr>
    </w:p>
    <w:p w:rsidRDefault="00F8571E" w:rsidP="00F8571E" w:rsidR="00F8571E">
      <w:pPr>
        <w:spacing w:after="0"/>
        <w:jc w:val="both"/>
      </w:pPr>
      <w:r>
        <w:tab/>
        <w:t>V Po pravomoćnosti ovoga rješenja stečajni dužnik GLAMOUR CAMPING j.d.o.o., OIB: 47380456678 sa sjedištem u Ulica kralja Tomislava 2, 40000 Čakovec, bit će brisan iz sudskog registra.</w:t>
      </w:r>
    </w:p>
    <w:p w:rsidRDefault="00F8571E" w:rsidP="00F8571E" w:rsidR="00F8571E">
      <w:pPr>
        <w:spacing w:after="0"/>
      </w:pPr>
    </w:p>
    <w:p w:rsidRDefault="00F8571E" w:rsidP="00F8571E" w:rsidR="00F8571E">
      <w:pPr>
        <w:spacing w:after="0"/>
        <w:jc w:val="center"/>
      </w:pPr>
      <w:r>
        <w:t>Obrazloženje</w:t>
      </w:r>
    </w:p>
    <w:p w:rsidRDefault="00F8571E" w:rsidP="00F8571E" w:rsidR="00F8571E">
      <w:pPr>
        <w:spacing w:after="0"/>
      </w:pPr>
    </w:p>
    <w:p w:rsidRDefault="00F8571E" w:rsidP="00F8571E" w:rsidR="00F8571E">
      <w:pPr>
        <w:spacing w:after="0"/>
        <w:jc w:val="both"/>
      </w:pPr>
      <w:r>
        <w:tab/>
        <w:t>Predlagatelj je dana 10. veljače 2017</w:t>
      </w:r>
      <w: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F8571E" w:rsidP="00F8571E" w:rsidR="00F8571E">
      <w:pPr>
        <w:spacing w:after="0"/>
      </w:pPr>
    </w:p>
    <w:p w:rsidRDefault="00F8571E" w:rsidP="00F8571E" w:rsidR="00F8571E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8571E" w:rsidP="00F8571E" w:rsidR="00F8571E">
      <w:pPr>
        <w:spacing w:after="0"/>
      </w:pPr>
    </w:p>
    <w:p w:rsidRDefault="00F8571E" w:rsidP="00F8571E" w:rsidR="00F8571E">
      <w:pPr>
        <w:spacing w:after="0"/>
      </w:pPr>
    </w:p>
    <w:p w:rsidRDefault="00F8571E" w:rsidP="00F8571E" w:rsidR="00F8571E">
      <w:pPr>
        <w:spacing w:after="0"/>
      </w:pPr>
    </w:p>
    <w:p w:rsidRDefault="00F8571E" w:rsidP="00F8571E" w:rsidR="00F8571E">
      <w:pPr>
        <w:spacing w:after="0"/>
        <w:jc w:val="center"/>
      </w:pPr>
      <w:r>
        <w:t>U Varaždinu, 19. svibnja 2017.</w:t>
      </w:r>
    </w:p>
    <w:p w:rsidRDefault="00F8571E" w:rsidP="00F8571E" w:rsidR="00F8571E">
      <w:pPr>
        <w:spacing w:after="0"/>
      </w:pPr>
      <w:r>
        <w:t xml:space="preserve">                                                                                                  </w:t>
      </w:r>
    </w:p>
    <w:p w:rsidRDefault="00F8571E" w:rsidP="00F8571E" w:rsidR="00F8571E">
      <w:pPr>
        <w:spacing w:after="0"/>
      </w:pPr>
      <w:r>
        <w:t xml:space="preserve">     </w:t>
      </w:r>
    </w:p>
    <w:p w:rsidRDefault="00F8571E" w:rsidP="00F8571E" w:rsidR="00F8571E">
      <w:pPr>
        <w:spacing w:after="0"/>
      </w:pPr>
    </w:p>
    <w:p w:rsidRDefault="00F8571E" w:rsidP="00F8571E" w:rsidR="00F8571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D14436">
        <w:t xml:space="preserve">  </w:t>
      </w:r>
      <w:bookmarkStart w:name="_GoBack" w:id="0"/>
      <w:bookmarkEnd w:id="0"/>
      <w:r>
        <w:t>SUDAC</w:t>
      </w:r>
    </w:p>
    <w:p w:rsidRDefault="00F8571E" w:rsidP="00F8571E" w:rsidR="00F8571E">
      <w:pPr>
        <w:spacing w:after="0"/>
      </w:pPr>
    </w:p>
    <w:p w:rsidRDefault="00F8571E" w:rsidP="00F8571E" w:rsidR="00F8571E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 xml:space="preserve">  </w:t>
      </w:r>
      <w:r>
        <w:t xml:space="preserve"> Hugo </w:t>
      </w:r>
      <w:proofErr w:type="spellStart"/>
      <w:r>
        <w:t>Wedemeyer</w:t>
      </w:r>
      <w:proofErr w:type="spellEnd"/>
      <w:r w:rsidR="00D14436">
        <w:t>, v.r.</w:t>
      </w:r>
    </w:p>
    <w:p w:rsidRDefault="00F8571E" w:rsidP="00F8571E" w:rsidR="00F8571E">
      <w:pPr>
        <w:spacing w:after="0"/>
      </w:pPr>
      <w:r>
        <w:t xml:space="preserve"> </w:t>
      </w:r>
    </w:p>
    <w:p w:rsidRDefault="00F8571E" w:rsidP="00F8571E" w:rsidR="00F8571E">
      <w:pPr>
        <w:spacing w:after="0"/>
      </w:pPr>
    </w:p>
    <w:p w:rsidRDefault="00F8571E" w:rsidP="00F8571E" w:rsidR="00F8571E">
      <w:pPr>
        <w:spacing w:after="0"/>
      </w:pPr>
    </w:p>
    <w:p w:rsidRDefault="00F8571E" w:rsidP="00F8571E" w:rsidR="00F8571E">
      <w:pPr>
        <w:spacing w:after="0"/>
      </w:pPr>
    </w:p>
    <w:p w:rsidRDefault="00F8571E" w:rsidP="00F8571E" w:rsidR="00F8571E">
      <w:pPr>
        <w:spacing w:after="0"/>
      </w:pPr>
      <w:r>
        <w:t xml:space="preserve">                              </w:t>
      </w:r>
    </w:p>
    <w:p w:rsidRDefault="00F8571E" w:rsidP="00F8571E" w:rsidR="00F8571E">
      <w:pPr>
        <w:spacing w:after="0"/>
      </w:pPr>
      <w:r>
        <w:tab/>
        <w:t>Uputa o pravnom lijeku:</w:t>
      </w:r>
    </w:p>
    <w:p w:rsidRDefault="00F8571E" w:rsidP="00F8571E" w:rsidR="00F8571E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F8571E" w:rsidP="00F8571E" w:rsidR="00F8571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8571E" w:rsidP="00F8571E" w:rsidR="00F8571E">
      <w:pPr>
        <w:spacing w:after="0"/>
      </w:pPr>
    </w:p>
    <w:p w:rsidRDefault="00F8571E" w:rsidP="00F8571E" w:rsidR="00F8571E">
      <w:pPr>
        <w:spacing w:after="0"/>
      </w:pPr>
    </w:p>
    <w:p w:rsidRDefault="00F8571E" w:rsidP="00F8571E" w:rsidR="00F8571E">
      <w:pPr>
        <w:spacing w:after="0"/>
      </w:pPr>
    </w:p>
    <w:p w:rsidRDefault="00F8571E" w:rsidP="00F8571E" w:rsidR="00F8571E">
      <w:pPr>
        <w:spacing w:after="0"/>
      </w:pPr>
      <w:r>
        <w:t>DNA:</w:t>
      </w:r>
    </w:p>
    <w:p w:rsidRDefault="00F8571E" w:rsidP="00F8571E" w:rsidR="00F8571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F8571E" w:rsidP="00F8571E" w:rsidR="00F8571E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F8571E" w:rsidP="00F8571E" w:rsidR="00F8571E">
      <w:pPr>
        <w:numPr>
          <w:ilvl w:val="0"/>
          <w:numId w:val="47"/>
        </w:numPr>
        <w:spacing w:after="0"/>
      </w:pPr>
      <w:r>
        <w:t>Dužnik GLAMOUR CAMPING j.d.o.o</w:t>
      </w:r>
      <w:r>
        <w:t>.,</w:t>
      </w:r>
      <w:r>
        <w:t xml:space="preserve"> Ulica kralja Tomislava 2, 40000 Čakovec</w:t>
      </w:r>
    </w:p>
    <w:p w:rsidRDefault="00F8571E" w:rsidP="00F8571E" w:rsidR="00F8571E">
      <w:pPr>
        <w:numPr>
          <w:ilvl w:val="0"/>
          <w:numId w:val="47"/>
        </w:numPr>
        <w:spacing w:after="0"/>
      </w:pPr>
      <w:r>
        <w:t>Član uprave</w:t>
      </w:r>
      <w:r>
        <w:t xml:space="preserve"> dužnika </w:t>
      </w:r>
      <w:r>
        <w:t xml:space="preserve">Nino </w:t>
      </w:r>
      <w:proofErr w:type="spellStart"/>
      <w:r>
        <w:t>Kanižaj</w:t>
      </w:r>
      <w:proofErr w:type="spellEnd"/>
      <w:r>
        <w:t xml:space="preserve">, </w:t>
      </w:r>
      <w:proofErr w:type="spellStart"/>
      <w:r>
        <w:t>Štrekljeva</w:t>
      </w:r>
      <w:proofErr w:type="spellEnd"/>
      <w:r>
        <w:t xml:space="preserve"> ulica 46, Maribor, Slovenija</w:t>
      </w:r>
    </w:p>
    <w:p w:rsidRDefault="00F8571E" w:rsidP="00F8571E" w:rsidR="00F8571E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F8571E" w:rsidP="00F8571E" w:rsidR="00F8571E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</w:t>
      </w:r>
      <w:r>
        <w:t xml:space="preserve">Čakovec, O. </w:t>
      </w:r>
      <w:proofErr w:type="spellStart"/>
      <w:r>
        <w:t>Keršovanija</w:t>
      </w:r>
      <w:proofErr w:type="spellEnd"/>
      <w:r>
        <w:t xml:space="preserve"> 11</w:t>
      </w:r>
    </w:p>
    <w:p w:rsidRDefault="00F8571E" w:rsidP="00F8571E" w:rsidR="00F8571E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Jugoslav Puran, Josipa Jelačića 12, Bjelovar</w:t>
      </w:r>
    </w:p>
    <w:p w:rsidRDefault="00F8571E" w:rsidP="00F8571E" w:rsidR="00F8571E">
      <w:pPr>
        <w:numPr>
          <w:ilvl w:val="0"/>
          <w:numId w:val="47"/>
        </w:numPr>
        <w:spacing w:after="0"/>
      </w:pPr>
      <w:r>
        <w:t>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8571E" w:rsidP="00F8571E" w:rsidR="00F8571E">
      <w:pPr>
        <w:pStyle w:val="NormaleSPIS"/>
      </w:pPr>
    </w:p>
    <w:p w:rsidRDefault="00F8571E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FE9" w:rsidP="00537B78" w:rsidR="00B34FE9">
      <w:r>
        <w:separator/>
      </w:r>
    </w:p>
  </w:endnote>
  <w:endnote w:id="0" w:type="continuationSeparator">
    <w:p w:rsidRDefault="00B34FE9" w:rsidP="00537B78" w:rsidR="00B34F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FE9" w:rsidP="00537B78" w:rsidR="00B34FE9">
      <w:r>
        <w:separator/>
      </w:r>
    </w:p>
  </w:footnote>
  <w:footnote w:id="0" w:type="continuationSeparator">
    <w:p w:rsidRDefault="00B34FE9" w:rsidP="00537B78" w:rsidR="00B34F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71E" w:rsidR="008333A9">
    <w:pPr>
      <w:pStyle w:val="Zaglavlje"/>
    </w:pPr>
    <w:r>
      <w:rPr>
        <w:rStyle w:val="PozadinaSvijetloCrvena"/>
        <w:shd w:fill="auto" w:color="auto" w:val="clear"/>
      </w:rPr>
      <w:t>Poslovni broj: 6 St-79/17-4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4FE9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4436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571E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789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St-79/2017-4</izvorni_sadrzaj>
    <derivirana_varijabla naziv="DomainObject.Oznaka_1">St-79/2017-4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GLAMOUR CAMPING jednostavno društvo s ograničenom odgovornošću za trgovinu i usluge</izvorni_sadrzaj>
    <derivirana_varijabla naziv="DomainObject.Predmet.ProtustrankaFormated_1">  GLAMOUR CAMPING jednostavno društvo s ograničenom odgovornošću za trgovinu i usluge</derivirana_varijabla>
  </DomainObject.Predmet.ProtustrankaFormated>
  <DomainObject.Predmet.ProtustrankaFormatedOIB>
    <izvorni_sadrzaj>  GLAMOUR CAMPING jednostavno društvo s ograničenom odgovornošću za trgovinu i usluge, OIB 47380456678</izvorni_sadrzaj>
    <derivirana_varijabla naziv="DomainObject.Predmet.ProtustrankaFormatedOIB_1">  GLAMOUR CAMPING jednostavno društvo s ograničenom odgovornošću za trgovinu i usluge, OIB 47380456678</derivirana_varijabla>
  </DomainObject.Predmet.ProtustrankaFormatedOIB>
  <DomainObject.Predmet.ProtustrankaFormatedWithAdress>
    <izvorni_sadrzaj> GLAMOUR CAMPING jednostavno društvo s ograničenom odgovornošću za trgovinu i usluge, Ulica kralja Tomislava 2, 40000 Čakovec</izvorni_sadrzaj>
    <derivirana_varijabla naziv="DomainObject.Predmet.ProtustrankaFormatedWithAdress_1"> GLAMOUR CAMPING jednostavno društvo s ograničenom odgovornošću za trgovinu i usluge, Ulica kralja Tomislava 2, 40000 Čakovec</derivirana_varijabla>
  </DomainObject.Predmet.ProtustrankaFormatedWithAdress>
  <DomainObject.Predmet.ProtustrankaFormatedWithAdressOIB>
    <izvorni_sadrzaj> GLAMOUR CAMPING jednostavno društvo s ograničenom odgovornošću za trgovinu i usluge, OIB 47380456678, Ulica kralja Tomislava 2, 40000 Čakovec</izvorni_sadrzaj>
    <derivirana_varijabla naziv="DomainObject.Predmet.ProtustrankaFormatedWithAdressOIB_1"> GLAMOUR CAMPING jednostavno društvo s ograničenom odgovornošću za trgovinu i usluge, OIB 47380456678, Ulica kralja Tomislava 2, 40000 Čakovec</derivirana_varijabla>
  </DomainObject.Predmet.ProtustrankaFormatedWithAdressOIB>
  <DomainObject.Predmet.ProtustrankaWithAdress>
    <izvorni_sadrzaj>GLAMOUR CAMPING jednostavno društvo s ograničenom odgovornošću za trgovinu i usluge Ulica kralja Tomislava 2, 40000 Čakovec</izvorni_sadrzaj>
    <derivirana_varijabla naziv="DomainObject.Predmet.ProtustrankaWithAdress_1">GLAMOUR CAMPING jednostavno društvo s ograničenom odgovornošću za trgovinu i usluge Ulica kralja Tomislava 2, 40000 Čakovec</derivirana_varijabla>
  </DomainObject.Predmet.ProtustrankaWithAdress>
  <DomainObject.Predmet.ProtustrankaWithAdressOIB>
    <izvorni_sadrzaj>GLAMOUR CAMPING jednostavno društvo s ograničenom odgovornošću za trgovinu i usluge, OIB 47380456678, Ulica kralja Tomislava 2, 40000 Čakovec</izvorni_sadrzaj>
    <derivirana_varijabla naziv="DomainObject.Predmet.ProtustrankaWithAdressOIB_1">GLAMOUR CAMPING jednostavno društvo s ograničenom odgovornošću za trgovinu i usluge, OIB 47380456678, Ulica kralja Tomislava 2, 40000 Čakovec</derivirana_varijabla>
  </DomainObject.Predmet.ProtustrankaWithAdressOIB>
  <DomainObject.Predmet.ProtustrankaNazivFormated>
    <izvorni_sadrzaj>GLAMOUR CAMPING jednostavno društvo s ograničenom odgovornošću za trgovinu i usluge</izvorni_sadrzaj>
    <derivirana_varijabla naziv="DomainObject.Predmet.ProtustrankaNazivFormated_1">GLAMOUR CAMPING jednostavno društvo s ograničenom odgovornošću za trgovinu i usluge</derivirana_varijabla>
  </DomainObject.Predmet.ProtustrankaNazivFormated>
  <DomainObject.Predmet.ProtustrankaNazivFormatedOIB>
    <izvorni_sadrzaj>GLAMOUR CAMPING jednostavno društvo s ograničenom odgovornošću za trgovinu i usluge, OIB 47380456678</izvorni_sadrzaj>
    <derivirana_varijabla naziv="DomainObject.Predmet.ProtustrankaNazivFormatedOIB_1">GLAMOUR CAMPING jednostavno društvo s ograničenom odgovornošću za trgovinu i usluge, OIB 47380456678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11281.22</izvorni_sadrzaj>
    <derivirana_varijabla naziv="DomainObject.Predmet.TrenutnaVrijednost_1">11281.22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GLAMOUR CAMPING jednostavno društvo s ograničenom odgovornošću za trgovinu i usluge</item>
    </izvorni_sadrzaj>
    <derivirana_varijabla naziv="DomainObject.Predmet.ProtuStrankaListFormated_1">
      <item>GLAMOUR CAMPING jednostavno društvo s ograničenom odgovornošću za trgovinu i usluge</item>
    </derivirana_varijabla>
  </DomainObject.Predmet.ProtuStrankaListFormated>
  <DomainObject.Predmet.ProtuStrankaListFormatedOIB>
    <izvorni_sadrzaj>
      <item>GLAMOUR CAMPING jednostavno društvo s ograničenom odgovornošću za trgovinu i usluge, OIB 47380456678</item>
    </izvorni_sadrzaj>
    <derivirana_varijabla naziv="DomainObject.Predmet.ProtuStrankaListFormatedOIB_1">
      <item>GLAMOUR CAMPING jednostavno društvo s ograničenom odgovornošću za trgovinu i usluge, OIB 47380456678</item>
    </derivirana_varijabla>
  </DomainObject.Predmet.ProtuStrankaListFormatedOIB>
  <DomainObject.Predmet.ProtuStrankaListFormatedWithAdress>
    <izvorni_sadrzaj>
      <item>GLAMOUR CAMPING jednostavno društvo s ograničenom odgovornošću za trgovinu i usluge, Ulica kralja Tomislava 2, 40000 Čakovec</item>
    </izvorni_sadrzaj>
    <derivirana_varijabla naziv="DomainObject.Predmet.ProtuStrankaListFormatedWithAdress_1">
      <item>GLAMOUR CAMPING jednostavno društvo s ograničenom odgovornošću za trgovinu i usluge, Ulica kralja Tomislava 2, 40000 Čakovec</item>
    </derivirana_varijabla>
  </DomainObject.Predmet.ProtuStrankaListFormatedWithAdress>
  <DomainObject.Predmet.ProtuStrankaListFormatedWithAdressOIB>
    <izvorni_sadrzaj>
      <item>GLAMOUR CAMPING jednostavno društvo s ograničenom odgovornošću za trgovinu i usluge, OIB 47380456678, Ulica kralja Tomislava 2, 40000 Čakovec</item>
    </izvorni_sadrzaj>
    <derivirana_varijabla naziv="DomainObject.Predmet.ProtuStrankaListFormatedWithAdressOIB_1">
      <item>GLAMOUR CAMPING jednostavno društvo s ograničenom odgovornošću za trgovinu i usluge, OIB 47380456678, Ulica kralja Tomislava 2, 40000 Čakovec</item>
    </derivirana_varijabla>
  </DomainObject.Predmet.ProtuStrankaListFormatedWithAdressOIB>
  <DomainObject.Predmet.ProtuStrankaListNazivFormated>
    <izvorni_sadrzaj>
      <item>GLAMOUR CAMPING jednostavno društvo s ograničenom odgovornošću za trgovinu i usluge</item>
    </izvorni_sadrzaj>
    <derivirana_varijabla naziv="DomainObject.Predmet.ProtuStrankaListNazivFormated_1">
      <item>GLAMOUR CAMPING jednostavno društvo s ograničenom odgovornošću za trgovinu i usluge</item>
    </derivirana_varijabla>
  </DomainObject.Predmet.ProtuStrankaListNazivFormated>
  <DomainObject.Predmet.ProtuStrankaListNazivFormatedOIB>
    <izvorni_sadrzaj>
      <item>GLAMOUR CAMPING jednostavno društvo s ograničenom odgovornošću za trgovinu i usluge, OIB 47380456678</item>
    </izvorni_sadrzaj>
    <derivirana_varijabla naziv="DomainObject.Predmet.ProtuStrankaListNazivFormatedOIB_1">
      <item>GLAMOUR CAMPING jednostavno društvo s ograničenom odgovornošću za trgovinu i usluge, OIB 47380456678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St-79/2017-4</izvorni_sadrzaj>
    <derivirana_varijabla naziv="DomainObject.PoslovniBrojDokumenta_1">St-79/2017-4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GLAMOUR CAMPING jednostavno društvo s ograničenom odgovornošću za trgovinu i usluge</izvorni_sadrzaj>
    <derivirana_varijabla naziv="DomainObject.Predmet.ProtustrankaIDrugi_1">GLAMOUR CAMPING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GLAMOUR CAMPING jednostavno društvo s ograničenom odgovornošću za trgovinu i usluge, OIB 47380456678, Ulica kralja Tomislava 2, 40000 Čakovec</izvorni_sadrzaj>
    <derivirana_varijabla naziv="DomainObject.Predmet.ProtustrankaIDrugiAdressOIB_1">GLAMOUR CAMPING jednostavno društvo s ograničenom odgovornošću za trgovinu i usluge, OIB 47380456678, Ulica kralja Tomislava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GLAMOUR CAMPING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GLAMOUR CAMPING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GLAMOUR CAMPING jednostavno društvo s ograničenom odgovornošću za trgovinu i usluge, OIB 47380456678, Ulica kralja Tomislava 2,40000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GLAMOUR CAMPING jednostavno društvo s ograničenom odgovornošću za trgovinu i usluge, OIB 47380456678, Ulica kralja Tomislava 2,40000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EF87D4-83D9-4355-A467-185AA788E0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2836</properties:Characters>
  <properties:Lines>91</properties:Lines>
  <properties:Paragraphs>30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2017-05-18T11:47:00Z</cp:lastPrinted>
  <dcterms:modified xmlns:xsi="http://www.w3.org/2001/XMLSchema-instance" xsi:type="dcterms:W3CDTF">2017-05-18T11:47:00Z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