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96a6" w14:paraId="1fc96a6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68BB" w:rsidP="007768BB" w:rsidR="007768BB" w:rsidRPr="007768BB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7768BB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68BB" w:rsidP="007768BB" w:rsidR="007768BB" w:rsidRPr="007768BB">
      <w:pPr>
        <w:spacing w:after="0"/>
        <w:rPr>
          <w:rFonts w:hAnsi="Times New Roman" w:ascii="Times New Roman"/>
          <w:sz w:val="24"/>
          <w:szCs w:val="24"/>
        </w:rPr>
      </w:pPr>
      <w:r w:rsidRPr="007768BB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768BB" w:rsidP="007768BB" w:rsidR="007768BB" w:rsidRPr="007768BB">
      <w:pPr>
        <w:spacing w:after="0"/>
        <w:rPr>
          <w:rFonts w:hAnsi="Times New Roman" w:ascii="Times New Roman"/>
          <w:sz w:val="24"/>
          <w:szCs w:val="24"/>
        </w:rPr>
      </w:pPr>
      <w:r w:rsidRPr="007768BB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768BB" w:rsidP="007768BB" w:rsidR="007768BB" w:rsidRPr="007768BB">
      <w:pPr>
        <w:spacing w:after="0"/>
        <w:rPr>
          <w:rFonts w:eastAsia="MS Mincho" w:hAnsi="Times New Roman" w:ascii="Times New Roman"/>
          <w:sz w:val="24"/>
          <w:szCs w:val="24"/>
        </w:rPr>
      </w:pPr>
      <w:r w:rsidRPr="007768BB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7768BB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E411A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411A1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411A1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411A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411A1">
        <w:rPr>
          <w:rFonts w:eastAsia="Times New Roman" w:hAnsi="Times New Roman" w:ascii="Times New Roman"/>
          <w:sz w:val="24"/>
          <w:szCs w:val="24"/>
        </w:rPr>
        <w:t>Nataši Malvich</w:t>
      </w:r>
      <w:r w:rsidRPr="00E411A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E411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154ED" w:rsidRPr="000154ED">
        <w:rPr>
          <w:rFonts w:hAnsi="Times New Roman" w:ascii="Times New Roman"/>
          <w:sz w:val="24"/>
          <w:szCs w:val="24"/>
        </w:rPr>
        <w:t>KLUB SPORTSKO-REKREATIVNIH AKTIVNOSTI "AEROBIK CENTAR 154 BPM" Viškovo, Stupari 32b, OIB: 06492097178, Registarski broj: 08001638</w:t>
      </w:r>
      <w:r w:rsidRPr="00E411A1">
        <w:rPr>
          <w:rFonts w:eastAsia="Times New Roman" w:hAnsi="Times New Roman" w:ascii="Times New Roman"/>
          <w:sz w:val="24"/>
          <w:szCs w:val="24"/>
        </w:rPr>
        <w:t>, dana</w:t>
      </w:r>
      <w:r w:rsidR="008027C0" w:rsidRPr="00E411A1">
        <w:rPr>
          <w:rFonts w:eastAsia="Times New Roman" w:hAnsi="Times New Roman" w:ascii="Times New Roman"/>
          <w:sz w:val="24"/>
          <w:szCs w:val="24"/>
        </w:rPr>
        <w:t xml:space="preserve"> </w:t>
      </w:r>
      <w:r w:rsidR="00E411A1" w:rsidRPr="00E411A1">
        <w:rPr>
          <w:rFonts w:eastAsia="Times New Roman" w:hAnsi="Times New Roman" w:ascii="Times New Roman"/>
          <w:sz w:val="24"/>
          <w:szCs w:val="24"/>
        </w:rPr>
        <w:t>24</w:t>
      </w:r>
      <w:r w:rsidR="007A7D2C" w:rsidRPr="00E411A1">
        <w:rPr>
          <w:rFonts w:eastAsia="Times New Roman" w:hAnsi="Times New Roman" w:ascii="Times New Roman"/>
          <w:sz w:val="24"/>
          <w:szCs w:val="24"/>
        </w:rPr>
        <w:t xml:space="preserve">. </w:t>
      </w:r>
      <w:r w:rsidR="00E411A1" w:rsidRPr="00E411A1">
        <w:rPr>
          <w:rFonts w:eastAsia="Times New Roman" w:hAnsi="Times New Roman" w:ascii="Times New Roman"/>
          <w:sz w:val="24"/>
          <w:szCs w:val="24"/>
        </w:rPr>
        <w:t>studenoga</w:t>
      </w:r>
      <w:r w:rsidR="001B0263" w:rsidRPr="00E411A1">
        <w:rPr>
          <w:rFonts w:eastAsia="Times New Roman" w:hAnsi="Times New Roman" w:ascii="Times New Roman"/>
          <w:sz w:val="24"/>
          <w:szCs w:val="24"/>
        </w:rPr>
        <w:t xml:space="preserve"> </w:t>
      </w:r>
      <w:r w:rsidR="007730D0" w:rsidRPr="00E411A1">
        <w:rPr>
          <w:rFonts w:eastAsia="Times New Roman" w:hAnsi="Times New Roman" w:ascii="Times New Roman"/>
          <w:sz w:val="24"/>
          <w:szCs w:val="24"/>
        </w:rPr>
        <w:t>2017</w:t>
      </w:r>
      <w:r w:rsidRPr="00E411A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B938B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 w:rsidRPr="00E411A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 w:rsidRPr="00E411A1">
        <w:rPr>
          <w:rFonts w:eastAsia="Times New Roman" w:hAnsi="Times New Roman" w:ascii="Times New Roman"/>
          <w:sz w:val="24"/>
          <w:szCs w:val="24"/>
        </w:rPr>
        <w:t>I.</w:t>
      </w:r>
      <w:r w:rsidRPr="00E411A1">
        <w:rPr>
          <w:rFonts w:eastAsia="Times New Roman" w:hAnsi="Times New Roman" w:ascii="Times New Roman"/>
          <w:sz w:val="24"/>
          <w:szCs w:val="24"/>
        </w:rPr>
        <w:tab/>
      </w:r>
      <w:r w:rsidR="00F804C1" w:rsidRPr="00E411A1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E411A1" w:rsidRPr="00E411A1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="00F804C1" w:rsidRPr="00E411A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7308B2" w:rsidRPr="00E411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154ED" w:rsidRPr="000154ED">
        <w:rPr>
          <w:rFonts w:hAnsi="Times New Roman" w:ascii="Times New Roman"/>
          <w:sz w:val="24"/>
          <w:szCs w:val="24"/>
        </w:rPr>
        <w:t>KLUB SPORTSKO-REKREATIVNIH AKTIVNOSTI "AEROBIK CENTAR 154 BPM" Viškovo, Stupari 32b, OIB: 06492097178, Registarski broj: 08001638</w:t>
      </w:r>
      <w:r w:rsidR="00A31BBA" w:rsidRPr="00E411A1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E411A1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tečajni postupak otvoren je dana </w:t>
      </w:r>
      <w:r w:rsidR="00E411A1">
        <w:rPr>
          <w:rFonts w:eastAsia="Times New Roman" w:hAnsi="Times New Roman" w:ascii="Times New Roman"/>
          <w:sz w:val="24"/>
          <w:szCs w:val="24"/>
        </w:rPr>
        <w:t>24. studenoga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</w:t>
      </w:r>
      <w:r w:rsidR="007730D0">
        <w:rPr>
          <w:rFonts w:eastAsia="Times New Roman" w:hAnsi="Times New Roman" w:ascii="Times New Roman"/>
          <w:sz w:val="24"/>
          <w:szCs w:val="24"/>
        </w:rPr>
        <w:t>2017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. godine u </w:t>
      </w:r>
      <w:r w:rsidR="00582809">
        <w:rPr>
          <w:rFonts w:eastAsia="Times New Roman" w:hAnsi="Times New Roman" w:ascii="Times New Roman"/>
          <w:sz w:val="24"/>
          <w:szCs w:val="24"/>
        </w:rPr>
        <w:t>1</w:t>
      </w:r>
      <w:r w:rsidR="007768BB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768BB">
        <w:rPr>
          <w:rFonts w:eastAsia="Times New Roman" w:hAnsi="Times New Roman" w:ascii="Times New Roman"/>
          <w:sz w:val="24"/>
          <w:szCs w:val="24"/>
        </w:rPr>
        <w:t>0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58280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7768BB">
        <w:rPr>
          <w:rFonts w:eastAsia="Times New Roman" w:hAnsi="Times New Roman" w:ascii="Times New Roman"/>
          <w:sz w:val="24"/>
          <w:szCs w:val="24"/>
        </w:rPr>
        <w:t xml:space="preserve"> Marko Žunić iz Rijeke, Prolaz M. K. Kozulić 2,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</w:t>
      </w:r>
      <w:r w:rsidR="00E411A1">
        <w:rPr>
          <w:rFonts w:eastAsia="Times New Roman" w:hAnsi="Times New Roman" w:ascii="Times New Roman"/>
          <w:sz w:val="24"/>
          <w:szCs w:val="24"/>
        </w:rPr>
        <w:t xml:space="preserve"> OIB:</w:t>
      </w:r>
      <w:r w:rsidR="007768BB">
        <w:rPr>
          <w:rFonts w:eastAsia="Times New Roman" w:hAnsi="Times New Roman" w:ascii="Times New Roman"/>
          <w:sz w:val="24"/>
          <w:szCs w:val="24"/>
        </w:rPr>
        <w:t>49744010088.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E411A1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154ED" w:rsidRPr="000154ED">
        <w:rPr>
          <w:rFonts w:hAnsi="Times New Roman" w:ascii="Times New Roman"/>
          <w:sz w:val="24"/>
          <w:szCs w:val="24"/>
        </w:rPr>
        <w:t>KLUB SPORTSKO-REKREATIVNIH AKTIVNOSTI "AEROBIK CENTAR 154 BPM" Viškovo, Stupari 32b, OIB: 06492097178, Registarski broj: 08001638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B938B4">
        <w:rPr>
          <w:rFonts w:eastAsia="Times New Roman" w:hAnsi="Times New Roman" w:ascii="Times New Roman"/>
          <w:sz w:val="24"/>
          <w:szCs w:val="24"/>
        </w:rPr>
        <w:t>Registra udruga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0154ED">
        <w:rPr>
          <w:rFonts w:eastAsia="Times New Roman" w:hAnsi="Times New Roman" w:ascii="Times New Roman"/>
          <w:sz w:val="24"/>
          <w:szCs w:val="24"/>
        </w:rPr>
        <w:t>8</w:t>
      </w:r>
      <w:r w:rsidR="00E411A1">
        <w:rPr>
          <w:rFonts w:eastAsia="Times New Roman" w:hAnsi="Times New Roman" w:ascii="Times New Roman"/>
          <w:sz w:val="24"/>
          <w:szCs w:val="24"/>
        </w:rPr>
        <w:t>. kolovoza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</w:t>
      </w:r>
      <w:r w:rsidR="007A7D2C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154ED" w:rsidRPr="000154ED">
        <w:rPr>
          <w:rFonts w:hAnsi="Times New Roman" w:ascii="Times New Roman"/>
          <w:sz w:val="24"/>
          <w:szCs w:val="24"/>
        </w:rPr>
        <w:t>KLUB SPORTSKO-REKREATIVNIH AKTIVNOSTI "AEROBIK CENTAR 154 BPM" Viškovo, Stupari 32b, OIB: 06492097178, Registarski broj: 08001638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</w:t>
      </w:r>
      <w:r w:rsidR="00B938B4">
        <w:rPr>
          <w:rFonts w:eastAsia="Times New Roman" w:hAnsi="Times New Roman" w:ascii="Times New Roman"/>
          <w:sz w:val="24"/>
          <w:szCs w:val="24"/>
        </w:rPr>
        <w:t>R</w:t>
      </w:r>
      <w:r w:rsidRPr="00F804C1">
        <w:rPr>
          <w:rFonts w:eastAsia="Times New Roman" w:hAnsi="Times New Roman" w:ascii="Times New Roman"/>
          <w:sz w:val="24"/>
          <w:szCs w:val="24"/>
        </w:rPr>
        <w:t>egistar</w:t>
      </w:r>
      <w:r w:rsidR="00B938B4">
        <w:rPr>
          <w:rFonts w:eastAsia="Times New Roman" w:hAnsi="Times New Roman" w:ascii="Times New Roman"/>
          <w:sz w:val="24"/>
          <w:szCs w:val="24"/>
        </w:rPr>
        <w:t xml:space="preserve"> udruga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E411A1">
        <w:rPr>
          <w:rFonts w:eastAsia="Times New Roman" w:hAnsi="Times New Roman" w:ascii="Times New Roman"/>
          <w:sz w:val="24"/>
          <w:szCs w:val="24"/>
        </w:rPr>
        <w:t>25. rujna</w:t>
      </w:r>
      <w:r w:rsidR="007A7D2C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</w:t>
      </w:r>
      <w:r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411A1">
        <w:rPr>
          <w:rFonts w:eastAsia="Times New Roman" w:hAnsi="Times New Roman" w:ascii="Times New Roman"/>
          <w:sz w:val="24"/>
          <w:szCs w:val="24"/>
        </w:rPr>
        <w:t>24. studenoga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</w:t>
      </w:r>
      <w:r w:rsidR="007730D0">
        <w:rPr>
          <w:rFonts w:eastAsia="Times New Roman" w:hAnsi="Times New Roman" w:ascii="Times New Roman"/>
          <w:sz w:val="24"/>
          <w:szCs w:val="24"/>
        </w:rPr>
        <w:t xml:space="preserve">2017  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B6124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A62591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0154ED">
      <w:rPr>
        <w:rFonts w:eastAsia="Times New Roman" w:hAnsi="Times New Roman" w:ascii="Times New Roman"/>
        <w:sz w:val="24"/>
        <w:szCs w:val="24"/>
        <w:lang w:eastAsia="hr-HR"/>
      </w:rPr>
      <w:t>492</w:t>
    </w:r>
    <w:r w:rsidR="007A7D2C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154ED"/>
    <w:rsid w:val="00042E64"/>
    <w:rsid w:val="000517F9"/>
    <w:rsid w:val="000642AE"/>
    <w:rsid w:val="00065392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545D"/>
    <w:rsid w:val="0038787B"/>
    <w:rsid w:val="003937F9"/>
    <w:rsid w:val="003A2A2F"/>
    <w:rsid w:val="003B2ED1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D2A94"/>
    <w:rsid w:val="005E4A25"/>
    <w:rsid w:val="005F1B2F"/>
    <w:rsid w:val="00627837"/>
    <w:rsid w:val="00633A1C"/>
    <w:rsid w:val="006510C4"/>
    <w:rsid w:val="006528AF"/>
    <w:rsid w:val="0067115D"/>
    <w:rsid w:val="006B004A"/>
    <w:rsid w:val="006D249A"/>
    <w:rsid w:val="00701B45"/>
    <w:rsid w:val="007022B5"/>
    <w:rsid w:val="0071014D"/>
    <w:rsid w:val="00712FFC"/>
    <w:rsid w:val="00723B19"/>
    <w:rsid w:val="007308B2"/>
    <w:rsid w:val="00742B9C"/>
    <w:rsid w:val="007730D0"/>
    <w:rsid w:val="007768BB"/>
    <w:rsid w:val="00793264"/>
    <w:rsid w:val="00793E05"/>
    <w:rsid w:val="007A7D2C"/>
    <w:rsid w:val="007F7993"/>
    <w:rsid w:val="008027C0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62591"/>
    <w:rsid w:val="00AB2DBE"/>
    <w:rsid w:val="00AE5848"/>
    <w:rsid w:val="00AE7EC5"/>
    <w:rsid w:val="00B53903"/>
    <w:rsid w:val="00B61241"/>
    <w:rsid w:val="00B938B4"/>
    <w:rsid w:val="00BA5F64"/>
    <w:rsid w:val="00BA6AC8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411A1"/>
    <w:rsid w:val="00E4439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2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5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59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5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5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2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5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59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5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5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sportsko-rekreativnih aktivnosti AEROBIK CENTAR 154 BPM</izvorni_sadrzaj>
    <derivirana_varijabla naziv="DomainObject.Predmet.ProtustrankaFormated_1">  Klub sportsko-rekreativnih aktivnosti AEROBIK CENTAR 154 BPM</derivirana_varijabla>
  </DomainObject.Predmet.ProtustrankaFormated>
  <DomainObject.Predmet.ProtustrankaFormatedOIB>
    <izvorni_sadrzaj>  Klub sportsko-rekreativnih aktivnosti AEROBIK CENTAR 154 BPM, OIB 06492097178</izvorni_sadrzaj>
    <derivirana_varijabla naziv="DomainObject.Predmet.ProtustrankaFormatedOIB_1">  Klub sportsko-rekreativnih aktivnosti AEROBIK CENTAR 154 BPM, OIB 06492097178</derivirana_varijabla>
  </DomainObject.Predmet.ProtustrankaFormatedOIB>
  <DomainObject.Predmet.ProtustrankaFormatedWithAdress>
    <izvorni_sadrzaj> Klub sportsko-rekreativnih aktivnosti AEROBIK CENTAR 154 BPM, Stupari 32b, 51216 Viškovo</izvorni_sadrzaj>
    <derivirana_varijabla naziv="DomainObject.Predmet.ProtustrankaFormatedWithAdress_1"> Klub sportsko-rekreativnih aktivnosti AEROBIK CENTAR 154 BPM, Stupari 32b, 51216 Viškovo</derivirana_varijabla>
  </DomainObject.Predmet.ProtustrankaFormatedWithAdress>
  <DomainObject.Predmet.ProtustrankaFormatedWithAdressOIB>
    <izvorni_sadrzaj> Klub sportsko-rekreativnih aktivnosti AEROBIK CENTAR 154 BPM, OIB 06492097178, Stupari 32b, 51216 Viškovo</izvorni_sadrzaj>
    <derivirana_varijabla naziv="DomainObject.Predmet.ProtustrankaFormatedWithAdressOIB_1"> Klub sportsko-rekreativnih aktivnosti AEROBIK CENTAR 154 BPM, OIB 06492097178, Stupari 32b, 51216 Viškovo</derivirana_varijabla>
  </DomainObject.Predmet.ProtustrankaFormatedWithAdressOIB>
  <DomainObject.Predmet.ProtustrankaWithAdress>
    <izvorni_sadrzaj>Klub sportsko-rekreativnih aktivnosti AEROBIK CENTAR 154 BPM Stupari 32b, 51216 Viškovo</izvorni_sadrzaj>
    <derivirana_varijabla naziv="DomainObject.Predmet.ProtustrankaWithAdress_1">Klub sportsko-rekreativnih aktivnosti AEROBIK CENTAR 154 BPM Stupari 32b, 51216 Viškovo</derivirana_varijabla>
  </DomainObject.Predmet.ProtustrankaWithAdress>
  <DomainObject.Predmet.ProtustrankaWithAdressOIB>
    <izvorni_sadrzaj>Klub sportsko-rekreativnih aktivnosti AEROBIK CENTAR 154 BPM, OIB 06492097178, Stupari 32b, 51216 Viškovo</izvorni_sadrzaj>
    <derivirana_varijabla naziv="DomainObject.Predmet.ProtustrankaWithAdressOIB_1">Klub sportsko-rekreativnih aktivnosti AEROBIK CENTAR 154 BPM, OIB 06492097178, Stupari 32b, 51216 Viškovo</derivirana_varijabla>
  </DomainObject.Predmet.ProtustrankaWithAdressOIB>
  <DomainObject.Predmet.ProtustrankaNazivFormated>
    <izvorni_sadrzaj>Klub sportsko-rekreativnih aktivnosti AEROBIK CENTAR 154 BPM</izvorni_sadrzaj>
    <derivirana_varijabla naziv="DomainObject.Predmet.ProtustrankaNazivFormated_1">Klub sportsko-rekreativnih aktivnosti AEROBIK CENTAR 154 BPM</derivirana_varijabla>
  </DomainObject.Predmet.ProtustrankaNazivFormated>
  <DomainObject.Predmet.ProtustrankaNazivFormatedOIB>
    <izvorni_sadrzaj>Klub sportsko-rekreativnih aktivnosti AEROBIK CENTAR 154 BPM, OIB 06492097178</izvorni_sadrzaj>
    <derivirana_varijabla naziv="DomainObject.Predmet.ProtustrankaNazivFormatedOIB_1">Klub sportsko-rekreativnih aktivnosti AEROBIK CENTAR 154 BPM, OIB 06492097178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sportsko-rekreativnih aktivnosti AEROBIK CENTAR 154 BPM</item>
    </izvorni_sadrzaj>
    <derivirana_varijabla naziv="DomainObject.Predmet.ProtuStrankaListFormated_1">
      <item>Klub sportsko-rekreativnih aktivnosti AEROBIK CENTAR 154 BPM</item>
    </derivirana_varijabla>
  </DomainObject.Predmet.ProtuStrankaListFormated>
  <DomainObject.Predmet.ProtuStrankaListFormatedOIB>
    <izvorni_sadrzaj>
      <item>Klub sportsko-rekreativnih aktivnosti AEROBIK CENTAR 154 BPM, OIB 06492097178</item>
    </izvorni_sadrzaj>
    <derivirana_varijabla naziv="DomainObject.Predmet.ProtuStrankaListFormatedOIB_1">
      <item>Klub sportsko-rekreativnih aktivnosti AEROBIK CENTAR 154 BPM, OIB 06492097178</item>
    </derivirana_varijabla>
  </DomainObject.Predmet.ProtuStrankaListFormatedOIB>
  <DomainObject.Predmet.ProtuStrankaListFormatedWithAdress>
    <izvorni_sadrzaj>
      <item>Klub sportsko-rekreativnih aktivnosti AEROBIK CENTAR 154 BPM, Stupari 32b, 51216 Viškovo</item>
    </izvorni_sadrzaj>
    <derivirana_varijabla naziv="DomainObject.Predmet.ProtuStrankaListFormatedWithAdress_1">
      <item>Klub sportsko-rekreativnih aktivnosti AEROBIK CENTAR 154 BPM, Stupari 32b, 51216 Viškovo</item>
    </derivirana_varijabla>
  </DomainObject.Predmet.ProtuStrankaListFormatedWithAdress>
  <DomainObject.Predmet.ProtuStrankaListFormatedWithAdressOIB>
    <izvorni_sadrzaj>
      <item>Klub sportsko-rekreativnih aktivnosti AEROBIK CENTAR 154 BPM, OIB 06492097178, Stupari 32b, 51216 Viškovo</item>
    </izvorni_sadrzaj>
    <derivirana_varijabla naziv="DomainObject.Predmet.ProtuStrankaListFormatedWithAdressOIB_1">
      <item>Klub sportsko-rekreativnih aktivnosti AEROBIK CENTAR 154 BPM, OIB 06492097178, Stupari 32b, 51216 Viškovo</item>
    </derivirana_varijabla>
  </DomainObject.Predmet.ProtuStrankaListFormatedWithAdressOIB>
  <DomainObject.Predmet.ProtuStrankaListNazivFormated>
    <izvorni_sadrzaj>
      <item>Klub sportsko-rekreativnih aktivnosti AEROBIK CENTAR 154 BPM</item>
    </izvorni_sadrzaj>
    <derivirana_varijabla naziv="DomainObject.Predmet.ProtuStrankaListNazivFormated_1">
      <item>Klub sportsko-rekreativnih aktivnosti AEROBIK CENTAR 154 BPM</item>
    </derivirana_varijabla>
  </DomainObject.Predmet.ProtuStrankaListNazivFormated>
  <DomainObject.Predmet.ProtuStrankaListNazivFormatedOIB>
    <izvorni_sadrzaj>
      <item>Klub sportsko-rekreativnih aktivnosti AEROBIK CENTAR 154 BPM, OIB 06492097178</item>
    </izvorni_sadrzaj>
    <derivirana_varijabla naziv="DomainObject.Predmet.ProtuStrankaListNazivFormatedOIB_1">
      <item>Klub sportsko-rekreativnih aktivnosti AEROBIK CENTAR 154 BPM, OIB 06492097178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sportsko-rekreativnih aktivnosti AEROBIK CENTAR 154 BPM</izvorni_sadrzaj>
    <derivirana_varijabla naziv="DomainObject.Predmet.ProtustrankaIDrugi_1">Klub sportsko-rekreativnih aktivnosti AEROBIK CENTAR 154 BPM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sportsko-rekreativnih aktivnosti AEROBIK CENTAR 154 BPM, OIB 06492097178, Stupari 32b, 51216 Viškovo</izvorni_sadrzaj>
    <derivirana_varijabla naziv="DomainObject.Predmet.ProtustrankaIDrugiAdressOIB_1">Klub sportsko-rekreativnih aktivnosti AEROBIK CENTAR 154 BPM, OIB 06492097178, Stupari 32b,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sportsko-rekreativnih aktivnosti AEROBIK CENTAR 154 BPM</item>
    </izvorni_sadrzaj>
    <derivirana_varijabla naziv="DomainObject.Predmet.SudioniciListNaziv_1">
      <item>FINA  Rijeka</item>
      <item>Klub sportsko-rekreativnih aktivnosti AEROBIK CENTAR 154 BPM</item>
    </derivirana_varijabla>
  </DomainObject.Predmet.SudioniciListNaziv>
  <DomainObject.Predmet.SudioniciListAdressOIB>
    <izvorni_sadrzaj>
      <item>FINA  Rijeka, OIB 85821130368, Frana Kurelca 8,51000 Rijeka</item>
      <item>Klub sportsko-rekreativnih aktivnosti AEROBIK CENTAR 154 BPM, OIB 06492097178, Stupari 32b,51216 Viškovo</item>
    </izvorni_sadrzaj>
    <derivirana_varijabla naziv="DomainObject.Predmet.SudioniciListAdressOIB_1">
      <item>FINA  Rijeka, OIB 85821130368, Frana Kurelca 8,51000 Rijeka</item>
      <item>Klub sportsko-rekreativnih aktivnosti AEROBIK CENTAR 154 BPM, OIB 06492097178, Stupari 32b,51216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06492097178</item>
    </izvorni_sadrzaj>
    <derivirana_varijabla naziv="DomainObject.Predmet.SudioniciListNazivOIB_1">
      <item>, OIB 85821130368</item>
      <item>, OIB 06492097178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2699</properties:Characters>
  <properties:Lines>87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2017-11-23T11:56:00Z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2017-11-24T08:37:00Z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