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06ce" w14:paraId="83406ce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9D2DED" w:rsidP="007A7E15" w:rsidR="007A7E15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OPTIKA ORSAL d.o.o. BUJE, Buje, 1. svibnja 6, OIB: 81795559820</w:t>
      </w:r>
      <w:r w:rsidR="007A7E15">
        <w:t>,</w:t>
      </w:r>
    </w:p>
    <w:p w:rsidRDefault="00CC5545" w:rsidP="007A7E1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9D2DED">
        <w:t>OPTIKA ORSAL d.o.o. BUJE, Buje, 1. svibnja 6, OIB: 81795559820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7A7E15">
      <w:pPr>
        <w:ind w:firstLine="720"/>
        <w:jc w:val="both"/>
        <w:rPr>
          <w:color w:val="FF0000"/>
        </w:rPr>
      </w:pPr>
      <w:r w:rsidRPr="005347E1">
        <w:t>II</w:t>
      </w:r>
      <w:r w:rsidRPr="00CA3FFA">
        <w:t xml:space="preserve">. </w:t>
      </w:r>
      <w:r w:rsidR="00020463" w:rsidRPr="00CA3FFA">
        <w:t xml:space="preserve">Za stečajnog upravitelja imenuje se </w:t>
      </w:r>
      <w:r w:rsidR="00CA3FFA" w:rsidRPr="00CA3FFA">
        <w:t xml:space="preserve">Damir Debeljuh, Pula, Laginjina 6, OIB: 29203139768.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9D2DED">
        <w:t>OPTIKA ORSAL d.o.o. BUJE, Buje, 1. svibnja 6, OIB: 81795559820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1B0AE0">
        <w:t>969/2016-3</w:t>
      </w:r>
      <w:r w:rsidR="00F740F0">
        <w:t xml:space="preserve"> od </w:t>
      </w:r>
      <w:r w:rsidR="001B0AE0">
        <w:t>31</w:t>
      </w:r>
      <w:r w:rsidR="005A2CA0">
        <w:t xml:space="preserve">. </w:t>
      </w:r>
      <w:r w:rsidR="001B0AE0">
        <w:t>kolovoza</w:t>
      </w:r>
      <w:r w:rsidR="005A2CA0">
        <w:t xml:space="preserve"> </w:t>
      </w:r>
      <w:r w:rsidR="00F740F0">
        <w:t>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1B0AE0">
        <w:t>1</w:t>
      </w:r>
      <w:r w:rsidR="005A2CA0">
        <w:t xml:space="preserve">. </w:t>
      </w:r>
      <w:r w:rsidR="001B0AE0">
        <w:t>rujna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1B0AE0">
        <w:t>7</w:t>
      </w:r>
      <w:r w:rsidR="005A2CA0">
        <w:t xml:space="preserve">. </w:t>
      </w:r>
      <w:r w:rsidR="001B0AE0">
        <w:t>studenog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 xml:space="preserve">imovine (potvrda z.k. odjela Općinskog suda u Puli, Zemljišnoknjižnog odjela </w:t>
      </w:r>
      <w:r w:rsidR="005A2CA0">
        <w:t>Buje</w:t>
      </w:r>
      <w:r w:rsidR="008A14BE">
        <w:t xml:space="preserve"> </w:t>
      </w:r>
      <w:r w:rsidR="00A910B6" w:rsidRPr="005347E1">
        <w:t xml:space="preserve">(list </w:t>
      </w:r>
      <w:r w:rsidR="001907B8">
        <w:t>9</w:t>
      </w:r>
      <w:r w:rsidRPr="005347E1">
        <w:t xml:space="preserve"> spisa), uvjerenje Policijske uprave istarske (list </w:t>
      </w:r>
      <w:r w:rsidR="005B5CA5">
        <w:t>1</w:t>
      </w:r>
      <w:r w:rsidR="001907B8">
        <w:t>1</w:t>
      </w:r>
      <w:r w:rsidR="005A2CA0">
        <w:t xml:space="preserve"> </w:t>
      </w:r>
      <w:r w:rsidRPr="005347E1">
        <w:t>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1907B8">
        <w:t>969/2016-10</w:t>
      </w:r>
      <w:r w:rsidR="00B57468">
        <w:t xml:space="preserve"> od </w:t>
      </w:r>
      <w:r w:rsidR="001907B8">
        <w:t>9</w:t>
      </w:r>
      <w:r w:rsidR="005A2CA0">
        <w:t xml:space="preserve">. </w:t>
      </w:r>
      <w:r w:rsidR="001907B8">
        <w:t>studenog</w:t>
      </w:r>
      <w:r w:rsidR="00B57468">
        <w:t xml:space="preserve">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287D0A">
        <w:t>10</w:t>
      </w:r>
      <w:r w:rsidR="005A2CA0">
        <w:t xml:space="preserve">. </w:t>
      </w:r>
      <w:r w:rsidR="00287D0A">
        <w:t>studenog</w:t>
      </w:r>
      <w:r w:rsidRPr="005347E1">
        <w:t xml:space="preserve"> 2016. godine, a skinuto je sa oglasne </w:t>
      </w:r>
      <w:r w:rsidR="00287D0A">
        <w:t>19</w:t>
      </w:r>
      <w:r w:rsidR="005A2CA0">
        <w:t xml:space="preserve">. </w:t>
      </w:r>
      <w:r w:rsidR="00287D0A">
        <w:t>studenog</w:t>
      </w:r>
      <w:r w:rsidR="0089087E" w:rsidRPr="005347E1">
        <w:t xml:space="preserve"> 2016. godine. U roku od 15 dana, koji rok je istekao </w:t>
      </w:r>
      <w:r w:rsidR="00F042F3">
        <w:t>4</w:t>
      </w:r>
      <w:r w:rsidR="00B57468">
        <w:t xml:space="preserve">. </w:t>
      </w:r>
      <w:r w:rsidR="00F042F3">
        <w:t>prosinca</w:t>
      </w:r>
      <w:r w:rsidR="00CD6BBB">
        <w:t xml:space="preserve"> </w:t>
      </w:r>
      <w:r w:rsidR="0089087E" w:rsidRPr="005347E1">
        <w:t>201</w:t>
      </w:r>
      <w:r w:rsidR="00F042F3">
        <w:t>6</w:t>
      </w:r>
      <w:r w:rsidR="0089087E" w:rsidRPr="005347E1">
        <w:t xml:space="preserve">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531D4C">
        <w:t>2</w:t>
      </w:r>
      <w:r w:rsidR="001F29A6">
        <w:t>4</w:t>
      </w:r>
      <w:r w:rsidR="00B57468">
        <w:t xml:space="preserve">. </w:t>
      </w:r>
      <w:r w:rsidR="00531D4C">
        <w:t xml:space="preserve">siječnja </w:t>
      </w:r>
      <w:r w:rsidR="009C71BB" w:rsidRPr="005347E1">
        <w:t>201</w:t>
      </w:r>
      <w:r w:rsidR="00531D4C">
        <w:t>7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A4C6D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5A2CA0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D0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9D2DED">
      <w:rPr>
        <w:sz w:val="23"/>
        <w:szCs w:val="23"/>
      </w:rPr>
      <w:t>Poslovni broj: 4 St-969/2016-11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9D2DED">
      <w:rPr>
        <w:sz w:val="23"/>
        <w:szCs w:val="23"/>
      </w:rPr>
      <w:t>969/2016-11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906A4"/>
    <w:rsid w:val="000A27FE"/>
    <w:rsid w:val="000A30E1"/>
    <w:rsid w:val="000C3BF7"/>
    <w:rsid w:val="000C427A"/>
    <w:rsid w:val="000C5CA8"/>
    <w:rsid w:val="000E4655"/>
    <w:rsid w:val="000F69EC"/>
    <w:rsid w:val="00126BB4"/>
    <w:rsid w:val="001462F8"/>
    <w:rsid w:val="001907B8"/>
    <w:rsid w:val="001A0D4C"/>
    <w:rsid w:val="001A6A9D"/>
    <w:rsid w:val="001B0AE0"/>
    <w:rsid w:val="001B1D09"/>
    <w:rsid w:val="001D689E"/>
    <w:rsid w:val="001E32C9"/>
    <w:rsid w:val="001E38C0"/>
    <w:rsid w:val="001E57BF"/>
    <w:rsid w:val="001F26A6"/>
    <w:rsid w:val="001F29A6"/>
    <w:rsid w:val="001F76FA"/>
    <w:rsid w:val="002176A2"/>
    <w:rsid w:val="002321CA"/>
    <w:rsid w:val="00241246"/>
    <w:rsid w:val="00252F6D"/>
    <w:rsid w:val="00253A0B"/>
    <w:rsid w:val="002867CC"/>
    <w:rsid w:val="00287D0A"/>
    <w:rsid w:val="00291807"/>
    <w:rsid w:val="002953C2"/>
    <w:rsid w:val="002B4327"/>
    <w:rsid w:val="002D2F98"/>
    <w:rsid w:val="002F3239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80D0F"/>
    <w:rsid w:val="004C17EF"/>
    <w:rsid w:val="004C5944"/>
    <w:rsid w:val="004E6771"/>
    <w:rsid w:val="00522C82"/>
    <w:rsid w:val="00522F3F"/>
    <w:rsid w:val="0053192A"/>
    <w:rsid w:val="00531D4C"/>
    <w:rsid w:val="005347E1"/>
    <w:rsid w:val="00552DE0"/>
    <w:rsid w:val="0056381F"/>
    <w:rsid w:val="005A2CA0"/>
    <w:rsid w:val="005B5CA5"/>
    <w:rsid w:val="005D20E4"/>
    <w:rsid w:val="005E3D31"/>
    <w:rsid w:val="0064102F"/>
    <w:rsid w:val="00647B00"/>
    <w:rsid w:val="006A0FA9"/>
    <w:rsid w:val="006A5A22"/>
    <w:rsid w:val="006C6C98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7E15"/>
    <w:rsid w:val="007B554B"/>
    <w:rsid w:val="007D234D"/>
    <w:rsid w:val="007E32F9"/>
    <w:rsid w:val="007F5D49"/>
    <w:rsid w:val="00823D1F"/>
    <w:rsid w:val="008300A1"/>
    <w:rsid w:val="008522E2"/>
    <w:rsid w:val="008849CF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9D2DED"/>
    <w:rsid w:val="00A06218"/>
    <w:rsid w:val="00A36732"/>
    <w:rsid w:val="00A551C4"/>
    <w:rsid w:val="00A568DC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3FFA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042F3"/>
    <w:rsid w:val="00F45730"/>
    <w:rsid w:val="00F63B91"/>
    <w:rsid w:val="00F66D61"/>
    <w:rsid w:val="00F740F0"/>
    <w:rsid w:val="00F827D1"/>
    <w:rsid w:val="00F91073"/>
    <w:rsid w:val="00FA2E23"/>
    <w:rsid w:val="00FA4C6D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12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St-969/2016-11</izvorni_sadrzaj>
    <derivirana_varijabla naziv="DomainObject.Oznaka_1">St-969/2016-11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ORSAL d.o.o. BUJE zastupanog po punomoćniku Orsalinde Merdita</izvorni_sadrzaj>
    <derivirana_varijabla naziv="DomainObject.Predmet.ProtustrankaFormated_1">  OPTIKA ORSAL d.o.o. BUJE zastupanog po punomoćniku Orsalinde Merdita</derivirana_varijabla>
  </DomainObject.Predmet.ProtustrankaFormated>
  <DomainObject.Predmet.ProtustrankaFormatedOIB>
    <izvorni_sadrzaj>  OPTIKA ORSAL d.o.o. BUJE, OIB 81795559820 zastupanog po punomoćniku Orsalinde Merdita</izvorni_sadrzaj>
    <derivirana_varijabla naziv="DomainObject.Predmet.ProtustrankaFormatedOIB_1">  OPTIKA ORSAL d.o.o. BUJE, OIB 81795559820 zastupanog po punomoćniku Orsalinde Merdita</derivirana_varijabla>
  </DomainObject.Predmet.ProtustrankaFormatedOIB>
  <DomainObject.Predmet.ProtustrankaFormatedWithAdress>
    <izvorni_sadrzaj> OPTIKA ORSAL d.o.o. BUJE, 1. svibnja 8, 52460 Buje zastupanog po punomoćniku Orsalinde Merdita</izvorni_sadrzaj>
    <derivirana_varijabla naziv="DomainObject.Predmet.ProtustrankaFormatedWithAdress_1"> OPTIKA ORSAL d.o.o. BUJE, 1. svibnja 8, 52460 Buje zastupanog po punomoćniku Orsalinde Merdita</derivirana_varijabla>
  </DomainObject.Predmet.ProtustrankaFormatedWithAdress>
  <DomainObject.Predmet.ProtustrankaFormatedWithAdressOIB>
    <izvorni_sadrzaj> OPTIKA ORSAL d.o.o. BUJE, OIB 81795559820, 1. svibnja 8, 52460 Buje zastupanog po punomoćniku Orsalinde Merdita</izvorni_sadrzaj>
    <derivirana_varijabla naziv="DomainObject.Predmet.ProtustrankaFormatedWithAdressOIB_1"> OPTIKA ORSAL d.o.o. BUJE, OIB 81795559820, 1. svibnja 8, 52460 Buje zastupanog po punomoćniku Orsalinde Merdita</derivirana_varijabla>
  </DomainObject.Predmet.ProtustrankaFormatedWithAdressOIB>
  <DomainObject.Predmet.ProtustrankaWithAdress>
    <izvorni_sadrzaj>OPTIKA ORSAL d.o.o. BUJE 1. svibnja 8, 52460 Buje</izvorni_sadrzaj>
    <derivirana_varijabla naziv="DomainObject.Predmet.ProtustrankaWithAdress_1">OPTIKA ORSAL d.o.o. BUJE 1. svibnja 8, 52460 Buje</derivirana_varijabla>
  </DomainObject.Predmet.ProtustrankaWithAdress>
  <DomainObject.Predmet.ProtustrankaWithAdressOIB>
    <izvorni_sadrzaj>OPTIKA ORSAL d.o.o. BUJE, OIB 81795559820, 1. svibnja 8, 52460 Buje</izvorni_sadrzaj>
    <derivirana_varijabla naziv="DomainObject.Predmet.ProtustrankaWithAdressOIB_1">OPTIKA ORSAL d.o.o. BUJE, OIB 81795559820, 1. svibnja 8, 52460 Buje</derivirana_varijabla>
  </DomainObject.Predmet.ProtustrankaWithAdressOIB>
  <DomainObject.Predmet.ProtustrankaNazivFormated>
    <izvorni_sadrzaj>OPTIKA ORSAL d.o.o. BUJE</izvorni_sadrzaj>
    <derivirana_varijabla naziv="DomainObject.Predmet.ProtustrankaNazivFormated_1">OPTIKA ORSAL d.o.o. BUJE</derivirana_varijabla>
  </DomainObject.Predmet.ProtustrankaNazivFormated>
  <DomainObject.Predmet.ProtustrankaNazivFormatedOIB>
    <izvorni_sadrzaj>OPTIKA ORSAL d.o.o. BUJE, OIB 81795559820</izvorni_sadrzaj>
    <derivirana_varijabla naziv="DomainObject.Predmet.ProtustrankaNazivFormatedOIB_1">OPTIKA ORSAL d.o.o. BUJE, OIB 81795559820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21343.46</izvorni_sadrzaj>
    <derivirana_varijabla naziv="DomainObject.Predmet.TrenutnaVrijednost_1">21343.46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OPTIKA ORSAL d.o.o. BUJE zastupanog po punomoćniku Orsalinde Merdita</item>
    </izvorni_sadrzaj>
    <derivirana_varijabla naziv="DomainObject.Predmet.ProtuStrankaListFormated_1">
      <item>OPTIKA ORSAL d.o.o. BUJE zastupanog po punomoćniku Orsalinde Merdita</item>
    </derivirana_varijabla>
  </DomainObject.Predmet.ProtuStrankaListFormated>
  <DomainObject.Predmet.ProtuStrankaListFormatedOIB>
    <izvorni_sadrzaj>
      <item>OPTIKA ORSAL d.o.o. BUJE, OIB 81795559820 zastupanog po punomoćniku Orsalinde Merdita</item>
    </izvorni_sadrzaj>
    <derivirana_varijabla naziv="DomainObject.Predmet.ProtuStrankaListFormatedOIB_1">
      <item>OPTIKA ORSAL d.o.o. BUJE, OIB 81795559820 zastupanog po punomoćniku Orsalinde Merdita</item>
    </derivirana_varijabla>
  </DomainObject.Predmet.ProtuStrankaListFormatedOIB>
  <DomainObject.Predmet.ProtuStrankaListFormatedWithAdress>
    <izvorni_sadrzaj>
      <item>OPTIKA ORSAL d.o.o. BUJE, 1. svibnja 8, 52460 Buje zastupanog po punomoćniku Orsalinde Merdita</item>
    </izvorni_sadrzaj>
    <derivirana_varijabla naziv="DomainObject.Predmet.ProtuStrankaListFormatedWithAdress_1">
      <item>OPTIKA ORSAL d.o.o. BUJE, 1. svibnja 8, 52460 Buje zastupanog po punomoćniku Orsalinde Merdita</item>
    </derivirana_varijabla>
  </DomainObject.Predmet.ProtuStrankaListFormatedWithAdress>
  <DomainObject.Predmet.ProtuStrankaListFormatedWithAdressOIB>
    <izvorni_sadrzaj>
      <item>OPTIKA ORSAL d.o.o. BUJE, OIB 81795559820, 1. svibnja 8, 52460 Buje zastupanog po punomoćniku Orsalinde Merdita</item>
    </izvorni_sadrzaj>
    <derivirana_varijabla naziv="DomainObject.Predmet.ProtuStrankaListFormatedWithAdressOIB_1">
      <item>OPTIKA ORSAL d.o.o. BUJE, OIB 81795559820, 1. svibnja 8, 52460 Buje zastupanog po punomoćniku Orsalinde Merdita</item>
    </derivirana_varijabla>
  </DomainObject.Predmet.ProtuStrankaListFormatedWithAdressOIB>
  <DomainObject.Predmet.ProtuStrankaListNazivFormated>
    <izvorni_sadrzaj>
      <item>OPTIKA ORSAL d.o.o. BUJE</item>
    </izvorni_sadrzaj>
    <derivirana_varijabla naziv="DomainObject.Predmet.ProtuStrankaListNazivFormated_1">
      <item>OPTIKA ORSAL d.o.o. BUJE</item>
    </derivirana_varijabla>
  </DomainObject.Predmet.ProtuStrankaListNazivFormated>
  <DomainObject.Predmet.ProtuStrankaListNazivFormatedOIB>
    <izvorni_sadrzaj>
      <item>OPTIKA ORSAL d.o.o. BUJE, OIB 81795559820</item>
    </izvorni_sadrzaj>
    <derivirana_varijabla naziv="DomainObject.Predmet.ProtuStrankaListNazivFormatedOIB_1">
      <item>OPTIKA ORSAL d.o.o. BUJE, OIB 81795559820</item>
    </derivirana_varijabla>
  </DomainObject.Predmet.ProtuStrankaListNazivFormatedOIB>
  <DomainObject.Predmet.OstaliListFormated>
    <izvorni_sadrzaj>
      <item>Orsalinde Merdita punomoćnik sudionika u postupku OPTIKA ORSAL d.o.o. BUJE</item>
    </izvorni_sadrzaj>
    <derivirana_varijabla naziv="DomainObject.Predmet.OstaliListFormated_1">
      <item>Orsalinde Merdita punomoćnik sudionika u postupku OPTIKA ORSAL d.o.o. BUJE</item>
    </derivirana_varijabla>
  </DomainObject.Predmet.OstaliListFormated>
  <DomainObject.Predmet.OstaliListFormatedOIB>
    <izvorni_sadrzaj>
      <item>Orsalinde Merdita, OIB 56906219090 punomoćnik sudionika u postupku OPTIKA ORSAL d.o.o. BUJE</item>
    </izvorni_sadrzaj>
    <derivirana_varijabla naziv="DomainObject.Predmet.OstaliListFormatedOIB_1">
      <item>Orsalinde Merdita, OIB 56906219090 punomoćnik sudionika u postupku OPTIKA ORSAL d.o.o. BUJE</item>
    </derivirana_varijabla>
  </DomainObject.Predmet.OstaliListFormatedOIB>
  <DomainObject.Predmet.OstaliListFormatedWithAdress>
    <izvorni_sadrzaj>
      <item>Orsalinde Merdita, Giuseppe Mazzini 4, 52460 Buje punomoćnik sudionika u postupku OPTIKA ORSAL d.o.o. BUJE</item>
    </izvorni_sadrzaj>
    <derivirana_varijabla naziv="DomainObject.Predmet.OstaliListFormatedWithAdress_1">
      <item>Orsalinde Merdita, Giuseppe Mazzini 4, 52460 Buje punomoćnik sudionika u postupku OPTIKA ORSAL d.o.o. BUJE</item>
    </derivirana_varijabla>
  </DomainObject.Predmet.OstaliListFormatedWithAdress>
  <DomainObject.Predmet.OstaliListFormatedWithAdressOIB>
    <izvorni_sadrzaj>
      <item>Orsalinde Merdita, OIB 56906219090, Giuseppe Mazzini 4, 52460 Buje punomoćnik sudionika u postupku OPTIKA ORSAL d.o.o. BUJE</item>
    </izvorni_sadrzaj>
    <derivirana_varijabla naziv="DomainObject.Predmet.OstaliListFormatedWithAdressOIB_1">
      <item>Orsalinde Merdita, OIB 56906219090, Giuseppe Mazzini 4, 52460 Buje punomoćnik sudionika u postupku OPTIKA ORSAL d.o.o. BUJE</item>
    </derivirana_varijabla>
  </DomainObject.Predmet.OstaliListFormatedWithAdressOIB>
  <DomainObject.Predmet.OstaliListNazivFormated>
    <izvorni_sadrzaj>
      <item>Orsalinde Merdita</item>
    </izvorni_sadrzaj>
    <derivirana_varijabla naziv="DomainObject.Predmet.OstaliListNazivFormated_1">
      <item>Orsalinde Merdita</item>
    </derivirana_varijabla>
  </DomainObject.Predmet.OstaliListNazivFormated>
  <DomainObject.Predmet.OstaliListNazivFormatedOIB>
    <izvorni_sadrzaj>
      <item>Orsalinde Merdita, OIB 56906219090</item>
    </izvorni_sadrzaj>
    <derivirana_varijabla naziv="DomainObject.Predmet.OstaliListNazivFormatedOIB_1">
      <item>Orsalinde Merdita, OIB 56906219090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St-969/2016-11</izvorni_sadrzaj>
    <derivirana_varijabla naziv="DomainObject.PoslovniBrojDokumenta_1">St-969/2016-11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OPTIKA ORSAL d.o.o. BUJE</izvorni_sadrzaj>
    <derivirana_varijabla naziv="DomainObject.Predmet.ProtustrankaIDrugi_1">OPTIKA ORSAL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OPTIKA ORSAL d.o.o. BUJE, OIB 81795559820, 1. svibnja 8, 52460 Buje</izvorni_sadrzaj>
    <derivirana_varijabla naziv="DomainObject.Predmet.ProtustrankaIDrugiAdressOIB_1">OPTIKA ORSAL d.o.o. BUJE, OIB 81795559820, 1. svibnja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St-969/2016-11</izvorni_sadrzaj>
    <derivirana_varijabla naziv="DomainObject.Predmet.OdlukaRjesenje.Oznaka_1">St-969/2016-11</derivirana_varijabla>
  </DomainObject.Predmet.OdlukaRjesenje.Oznaka>
  <DomainObject.Predmet.SudioniciListNaziv>
    <izvorni_sadrzaj>
      <item>FINANCIJSKA AGENCIJA, RC RIJEKA, PODRUŽNICA PULA, PULA</item>
      <item>OPTIKA ORSAL d.o.o. BUJE</item>
      <item>Orsalinde Merdita</item>
    </izvorni_sadrzaj>
    <derivirana_varijabla naziv="DomainObject.Predmet.SudioniciListNaziv_1">
      <item>FINANCIJSKA AGENCIJA, RC RIJEKA, PODRUŽNICA PULA, PULA</item>
      <item>OPTIKA ORSAL d.o.o. BUJE</item>
      <item>Orsalinde Merdita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izvorni_sadrzaj>
    <derivirana_varijabla naziv="DomainObject.Predmet.SudioniciListAdressOIB_1"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81795559820</item>
      <item>, OIB 56906219090</item>
    </izvorni_sadrzaj>
    <derivirana_varijabla naziv="DomainObject.Predmet.SudioniciListNazivOIB_1">
      <item>, OIB 85821130368</item>
      <item>, OIB 81795559820</item>
      <item>, OIB 56906219090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603BD-E1A1-4E32-906B-6FF674449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3172</properties:Characters>
  <properties:Lines>92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2017-01-20T09:27:00Z</dcterms:created>
  <dc:creator>msimicic</dc:creator>
  <cp:lastModifiedBy>Sanja Prodan</cp:lastModifiedBy>
  <cp:lastPrinted>2017-01-25T07:54:00Z</cp:lastPrinted>
  <dcterms:modified xmlns:xsi="http://www.w3.org/2001/XMLSchema-instance" xsi:type="dcterms:W3CDTF">2017-01-25T07:55:00Z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St-969/2016-11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