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0f452" w14:paraId="b60f452" w:rsidRDefault="009A358C" w:rsidP="005D7BF8" w:rsidR="009A358C"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A358C" w:rsidP="005D7BF8" w:rsidR="009A358C" w:rsidRPr="005D7BF8">
      <w:pPr>
        <w:pStyle w:val="Bezproreda"/>
        <w:jc w:val="both"/>
      </w:pPr>
      <w:r w:rsidRPr="005D7BF8">
        <w:rPr>
          <w:rFonts w:eastAsia="MS Mincho"/>
        </w:rPr>
        <w:t xml:space="preserve">   REPUBLIKA HRVATSKA</w:t>
      </w:r>
    </w:p>
    <w:p w:rsidRDefault="009A358C" w:rsidP="005D7BF8" w:rsidR="009A358C" w:rsidRPr="005D7BF8">
      <w:pPr>
        <w:pStyle w:val="Bezproreda"/>
        <w:jc w:val="both"/>
      </w:pPr>
      <w:r w:rsidRPr="005D7BF8">
        <w:rPr>
          <w:rFonts w:eastAsia="MS Mincho"/>
        </w:rPr>
        <w:t>TRGOVAČKI SUD U RIJECI</w:t>
      </w:r>
    </w:p>
    <w:p w:rsidRDefault="009A358C" w:rsidP="005D7BF8" w:rsidR="009A358C" w:rsidRPr="005D7BF8">
      <w:pPr>
        <w:pStyle w:val="Bezproreda"/>
        <w:jc w:val="both"/>
        <w:rPr>
          <w:rFonts w:eastAsia="MS Mincho"/>
        </w:rPr>
      </w:pPr>
      <w:r w:rsidRPr="005D7BF8">
        <w:rPr>
          <w:rFonts w:eastAsia="MS Mincho"/>
        </w:rPr>
        <w:t xml:space="preserve">       Rijeka, Zadarska 1 i 3</w:t>
      </w:r>
    </w:p>
    <w:p w:rsidRDefault="009A358C" w:rsidR="009A358C"/>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1A21B9" w:rsidRPr="001A21B9">
        <w:rPr>
          <w:b/>
        </w:rPr>
        <w:t>ALPINA 2000 društvo s ograničenom odgovornošću za trgovinu i usluge, RIJEKA, Fužinska 29, OIB 57892555911</w:t>
      </w:r>
      <w:r w:rsidR="001C7A55" w:rsidRPr="001C7A55">
        <w:t xml:space="preserve">, dana </w:t>
      </w:r>
      <w:r w:rsidR="001A21B9">
        <w:t>18</w:t>
      </w:r>
      <w:r w:rsidR="00BE5CEB">
        <w:t>. travnja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BE5CEB" w:rsidP="00BE5CEB" w:rsidR="00296C99">
      <w:pPr>
        <w:pStyle w:val="Bezproreda"/>
        <w:jc w:val="both"/>
      </w:pPr>
      <w:r>
        <w:rPr>
          <w:bCs/>
        </w:rPr>
        <w:t xml:space="preserve">I. </w:t>
      </w:r>
      <w:r>
        <w:rPr>
          <w:bCs/>
        </w:rPr>
        <w:tab/>
      </w:r>
      <w:r w:rsidR="00CB179B" w:rsidRPr="00990266">
        <w:rPr>
          <w:bCs/>
        </w:rPr>
        <w:t>O</w:t>
      </w:r>
      <w:r w:rsidR="00321306" w:rsidRPr="00990266">
        <w:rPr>
          <w:bCs/>
        </w:rPr>
        <w:t>tvara se stečajni postupak nad dužnik</w:t>
      </w:r>
      <w:r w:rsidR="0055287B" w:rsidRPr="00990266">
        <w:rPr>
          <w:bCs/>
        </w:rPr>
        <w:t xml:space="preserve">om </w:t>
      </w:r>
      <w:r w:rsidR="001A21B9" w:rsidRPr="001A21B9">
        <w:rPr>
          <w:b/>
        </w:rPr>
        <w:t>ALPINA 2000 društvo s ograničenom odgovornošću za trgovinu i usluge, RIJEKA, Fužinska 29, OIB 57892555911</w:t>
      </w:r>
      <w:r w:rsidR="00990266" w:rsidRPr="00990266">
        <w:t>.</w:t>
      </w:r>
    </w:p>
    <w:p w:rsidRDefault="00FA7CB6" w:rsidP="00BE5CEB" w:rsidR="00FA7CB6" w:rsidRPr="00990266">
      <w:pPr>
        <w:pStyle w:val="Bezproreda"/>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001A21B9">
        <w:t>Dušan Crljenko, Rijeka, Brca 8c, OIB 03602703658</w:t>
      </w:r>
      <w:r w:rsidR="00296C99" w:rsidRPr="00990266">
        <w:t>.</w:t>
      </w:r>
      <w:r w:rsidR="00C848FC" w:rsidRPr="00990266">
        <w:t xml:space="preserve"> </w:t>
      </w:r>
    </w:p>
    <w:p w:rsidRDefault="00BE5CEB" w:rsidP="00BE5CEB" w:rsidR="00BE5CEB" w:rsidRPr="00FA7CB6">
      <w:pPr>
        <w:pStyle w:val="Bezproreda"/>
        <w:jc w:val="both"/>
      </w:pPr>
    </w:p>
    <w:p w:rsidRDefault="00976E88" w:rsidP="00BE5CEB" w:rsidR="00990266" w:rsidRPr="00BE5CEB">
      <w:pPr>
        <w:pStyle w:val="Bezproreda"/>
        <w:jc w:val="both"/>
        <w:rPr>
          <w:b/>
          <w:bCs/>
        </w:rPr>
      </w:pPr>
      <w:r>
        <w:rPr>
          <w:bCs/>
        </w:rPr>
        <w:t xml:space="preserve">III. </w:t>
      </w:r>
      <w:r>
        <w:rPr>
          <w:bCs/>
        </w:rPr>
        <w:tab/>
      </w:r>
      <w:r w:rsidR="00321306" w:rsidRPr="00976E88">
        <w:rPr>
          <w:bCs/>
        </w:rPr>
        <w:t>Zaključuje se stečajni postupak nad dužnik</w:t>
      </w:r>
      <w:r w:rsidR="0055287B" w:rsidRPr="00976E88">
        <w:rPr>
          <w:bCs/>
        </w:rPr>
        <w:t xml:space="preserve">om </w:t>
      </w:r>
      <w:r w:rsidR="001A21B9" w:rsidRPr="001A21B9">
        <w:rPr>
          <w:b/>
        </w:rPr>
        <w:t>ALPINA 2000 društvo s ograničenom odgovornošću za trgovinu i usluge, RIJEKA, Fužinska 29, OIB 57892555911</w:t>
      </w:r>
      <w:r w:rsidR="00FA7CB6" w:rsidRPr="00BE5CEB">
        <w:rPr>
          <w:b/>
        </w:rPr>
        <w:t>.</w:t>
      </w:r>
    </w:p>
    <w:p w:rsidRDefault="00FA7CB6" w:rsidP="00BE5CEB" w:rsidR="00FA7CB6"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C848FC" w:rsidRPr="00990266">
        <w:rPr>
          <w:bCs/>
        </w:rPr>
        <w:t>na mrežnoj stranici e-</w:t>
      </w:r>
      <w:r w:rsidR="00DE5DAB">
        <w:rPr>
          <w:bCs/>
        </w:rPr>
        <w:t>O</w:t>
      </w:r>
      <w:r w:rsidR="00C848FC" w:rsidRPr="00990266">
        <w:rPr>
          <w:bCs/>
        </w:rPr>
        <w:t>glasne ploče sud</w:t>
      </w:r>
      <w:r w:rsidR="00DE5DAB">
        <w:rPr>
          <w:bCs/>
        </w:rPr>
        <w:t>ov</w:t>
      </w:r>
      <w:r w:rsidR="00C848FC" w:rsidRPr="00990266">
        <w:rPr>
          <w:bCs/>
        </w:rPr>
        <w:t xml:space="preserve">a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151B2E" w:rsidP="00321306" w:rsidR="00151B2E">
      <w:pPr>
        <w:jc w:val="center"/>
        <w:rPr>
          <w:b/>
        </w:rPr>
      </w:pPr>
    </w:p>
    <w:p w:rsidRDefault="001A21B9" w:rsidP="001A21B9" w:rsidR="001A21B9">
      <w:pPr>
        <w:jc w:val="both"/>
      </w:pPr>
      <w:r>
        <w:tab/>
        <w:t xml:space="preserve">Financijska agencija, Regionalni centar Rijeka podnijela je ovome sudu 30. ožujka 2016. godine prijedlog za otvaranje stečajnog postupka nad dužnikom ALPINA 2000 društvo s ograničenom odgovornošću za trgovinu i usluge, Rijeka, Fužinska 29, OIB 57892555911 (dalje: dužnik) temeljem čl.110. st.1. Stečajnog zakona (Narodne novine, br. 71/15, dalje: SZ-a). </w:t>
      </w:r>
    </w:p>
    <w:p w:rsidRDefault="001A21B9" w:rsidP="001A21B9" w:rsidR="001A21B9">
      <w:pPr>
        <w:jc w:val="both"/>
      </w:pPr>
      <w:r>
        <w:tab/>
        <w:t xml:space="preserve">Predlagatelj je u prijedlogu naveo da dužnik na dan 01. rujna 2015. godine u Očevidniku redoslijeda osnova za plaćanje ima evidentirane neizvršene osnove za plaćanje u neprekinutom razdoblju od 1450 dana u ukupnom iznosu od 251.570,78 kn u koji iznos je uračunata i kamata i naknada Financijske agencije za provedbe ovrhe, da dužnik ima jednog zaposlenika, te dostavila potvrdu o neizvršenim osnovama za plaćanje </w:t>
      </w:r>
      <w:r>
        <w:lastRenderedPageBreak/>
        <w:t>iz koje proizlazi da dužnik na dan 30. rujna 2016. godine ima evidentirane neizvršene osnove za plaćanje u neprekinutom razdoblju od 1844 dana.</w:t>
      </w:r>
      <w:r>
        <w:tab/>
      </w:r>
    </w:p>
    <w:p w:rsidRDefault="001A21B9" w:rsidP="001A21B9" w:rsidR="001A21B9">
      <w:pPr>
        <w:jc w:val="both"/>
      </w:pPr>
      <w:r>
        <w:tab/>
        <w:t xml:space="preserve">Rješenjem posl. br. St-802/16-4 od 17. listopada 2016. godine pokrenut je prethodni postupak radi utvrđivanja pretpostavki za otvaranje stečajnog postupka nad dužnikom, te naloženo osobi ovlaštenoj za zastupanje dužnika BRANKU STARČEVIĆ, Rijeka, Fužinska 29,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A21B9" w:rsidP="001A21B9" w:rsidR="001A21B9">
      <w:pPr>
        <w:jc w:val="both"/>
      </w:pPr>
      <w:r>
        <w:tab/>
        <w:t>Rješenjem od 09. prosinca 2016. godine određena je mjera osiguranja iz čl.118. st.2. t.1. Stečajnog zakona postavljanjem privremenog stečajnog upravitelja Dušana Crljenko, Rijeka, Brca 8c, čija je dužnost u prethodnom postupku bila iznijeti svoje mišljenje o tome postoji li razlog za otvaranje stečajnog postupka, te posebno mogu li se imovinom dužnika namiriti troškovi postupka temeljem čl.119. st.2. SZ-a.</w:t>
      </w:r>
    </w:p>
    <w:p w:rsidRDefault="001A21B9" w:rsidP="001A21B9" w:rsidR="001A21B9">
      <w:pPr>
        <w:jc w:val="both"/>
      </w:pPr>
      <w:r>
        <w:tab/>
        <w:t>Privremeni stečajni upravitelj je u prethodnom postupku utvrdio da dužnik ne obavlja djelatnost od 01. siječnja 2014. godine kada je prestalo svako poslovanje dužnika. Dužnik ima jednog zaposlenika, zastupnika po zakonu.</w:t>
      </w:r>
    </w:p>
    <w:p w:rsidRDefault="001A21B9" w:rsidP="001A21B9" w:rsidR="001A21B9">
      <w:pPr>
        <w:jc w:val="both"/>
      </w:pPr>
      <w:r>
        <w:tab/>
        <w:t xml:space="preserve">Prema bilanci na dan 31. prosinca 2013. godine dužnik ima iskazanu dugotrajnu imovinu u iznosu od 820,00 kn koja se odnosi na opremu, dok se kratkotrajna imovina odnosi na zalihe u iznosu od 300.436,46 kn, odnosno ukupno dužnikova imovina iznosi 306.651,00 kn. Ukupne obveze dužnika iznose 390.923,00 kn. Iskazana kratkotrajna imovina na dan 31.12.2015. godine iznosi 305.831,00 kn, a sastoji se od 5.195,00 kn i zaliha trgovačke robe u iznosu 300.436,00 kn, kojih prema izjavi zastupnika dužnika po zakonu nema. </w:t>
      </w:r>
    </w:p>
    <w:p w:rsidRDefault="001A21B9" w:rsidP="001A21B9" w:rsidR="001A21B9">
      <w:pPr>
        <w:jc w:val="both"/>
      </w:pPr>
      <w:r>
        <w:tab/>
        <w:t xml:space="preserve">Na ročištu održanom 13. ožujka 2017. godine zastupnik dužnika po zakonu izjavio je da se zalihe trgovačke robe iskazane u bilanci odnose na dotrajalu skijašku opremu koja je otpisana odlukom zastupnika po zakonu od 30. siječnja 2014. godine. Odluka o otpisu zaliha trgovačke robe zbog prestanka dužnika s radom nije provedena kroz poslovne knjige dužnika. </w:t>
      </w:r>
    </w:p>
    <w:p w:rsidRDefault="001A21B9" w:rsidP="001A21B9" w:rsidR="001A21B9">
      <w:pPr>
        <w:jc w:val="both"/>
      </w:pPr>
      <w:r>
        <w:tab/>
        <w:t xml:space="preserve">Stavka materijalne imovine u iznosu 820,00 kn odnosi se na LCD monitor koji je rashodovan. Stavka potraživanja od zaposlenika u iznosu 4.900,00 kn je knjižena akontacija isplaćena zastupniku dužnika po zakonu, a istodobno postoji i dug dužnika prema zastupniku dužnika po zakonu. </w:t>
      </w:r>
    </w:p>
    <w:p w:rsidRDefault="001A21B9" w:rsidP="001A21B9" w:rsidR="001A21B9">
      <w:pPr>
        <w:jc w:val="both"/>
      </w:pPr>
      <w:r>
        <w:tab/>
        <w:t xml:space="preserve">Do završetka prethodnog postupka kod dužnika je utvrđeno postojanje stečajnog razloga iz čl.6. Stečajnog zakona, a to je nesposobnost za plaćanje. </w:t>
      </w:r>
    </w:p>
    <w:p w:rsidRDefault="001A21B9" w:rsidP="001A21B9" w:rsidR="001A21B9">
      <w:pPr>
        <w:jc w:val="both"/>
      </w:pPr>
      <w:r>
        <w:tab/>
        <w:t xml:space="preserve">Naime, prema potvrdi Financijske agencije na dan 19. siječnja 2017. godine dužnik ima nepodmirene obveze evidentirane u Očevidniku redoslijeda osnova za plaćanje neprekidno u trajanju 1955 dana, a nepodmirene obveze na dan izdavanja potvrde iznose 282.895,94 kn. Pored stečajnog razloga nesposobnost za plaćanje, kod dužnika je utvrđen i stečajni razlog prezaduženost budući je imovina dužnika manja od njegovih postojećih obveza, a ne može se osnovano pretpostaviti da će dužnik nastavljanjem poslovanja uredno ispunjavati svoje obveze po dospijeću. </w:t>
      </w:r>
    </w:p>
    <w:p w:rsidRDefault="001A21B9" w:rsidP="001A21B9" w:rsidR="001A21B9">
      <w:pPr>
        <w:jc w:val="both"/>
      </w:pPr>
      <w:r>
        <w:lastRenderedPageBreak/>
        <w:tab/>
        <w:t xml:space="preserve">Obzirom da je do završetka prethodnog postupka utvrđeno da dužnik nema imovine koja bi bila dovoljna za namirenje troškova prethodnog i otvorenog stečajnog postupka, privremeni stečajni upravitelj predložio je sudu da pozove osobe koje imaju pravni interes za provedbom stečajnog postupka nad dužnikom na uplatu predujma za razdoblje od šest mjeseci u visini od 55.000,00 kn. </w:t>
      </w:r>
    </w:p>
    <w:p w:rsidRDefault="001A21B9" w:rsidP="001A21B9" w:rsidR="001A21B9">
      <w:pPr>
        <w:jc w:val="both"/>
      </w:pPr>
      <w:r>
        <w:tab/>
        <w:t>Specifikacija troškova obuhvaća trošak izrade pečata i bankarske usluge u iznosu 500,00 kn, trošak knjigovodstva u iznosu 18.000,00 kn, nagrada privremenom stečajnom upravitelju u bruto iznosu od 10.000,00 kn, nagrade stečajnom upravitelju u bruto iznosu 20.000,00 kn, trošak telefona, poštarine (materijalni troškovi) u iznosu 1.500,00 kn i naknada troškova stečajnom upravitelju u iznosu 5.000,00 kn.</w:t>
      </w:r>
    </w:p>
    <w:p w:rsidRDefault="001A21B9" w:rsidP="001A21B9" w:rsidR="001A7568">
      <w:pPr>
        <w:jc w:val="both"/>
      </w:pPr>
      <w:r>
        <w:tab/>
        <w:t>Na ročištu održanom 13. ožujka 2017. godine zastupnik dužnika po zakonu nije imao primjedbi na sačinjeno izviješće i prijedlog privremenog stečajnog upravitelja.</w:t>
      </w:r>
      <w:r w:rsidR="00D97459">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1A21B9">
        <w:t>14</w:t>
      </w:r>
      <w:r w:rsidR="00DE5DAB">
        <w:t>. ožujka</w:t>
      </w:r>
      <w:r w:rsidR="00DA68B7">
        <w:t xml:space="preserve"> 2017</w:t>
      </w:r>
      <w:r>
        <w:t xml:space="preserve">. godine pozvane su osobe koje imaju pravni interes za provedbom stečajnog postupka da u roku od 15 dana uplate predujam u visini od </w:t>
      </w:r>
      <w:r w:rsidR="001A21B9">
        <w:t>55</w:t>
      </w:r>
      <w:r w:rsidR="00DE5DAB">
        <w:t>.000</w:t>
      </w:r>
      <w:r w:rsidR="00151B2E">
        <w:t>,00</w:t>
      </w:r>
      <w:r>
        <w:t xml:space="preserve"> kn, za namirenje troškova </w:t>
      </w:r>
      <w:r w:rsidR="00D97459">
        <w:t xml:space="preserve">prethodnog i </w:t>
      </w:r>
      <w:r>
        <w:t>otvorenog stečajnog postupka. Predmetno rješenje objav</w:t>
      </w:r>
      <w:r w:rsidR="00FA7CB6">
        <w:t>ljeno je na mrežnoj stranici e-O</w:t>
      </w:r>
      <w:r>
        <w:t xml:space="preserve">glasne ploče suda dana </w:t>
      </w:r>
      <w:r w:rsidR="00DE5DAB">
        <w:t>1</w:t>
      </w:r>
      <w:r w:rsidR="001A21B9">
        <w:t>4</w:t>
      </w:r>
      <w:r w:rsidR="00DE5DAB">
        <w:t>. ožujka</w:t>
      </w:r>
      <w:r w:rsidR="00DA68B7">
        <w:t xml:space="preserve"> 2017</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DE5DAB">
        <w:t>1</w:t>
      </w:r>
      <w:r w:rsidR="001A21B9">
        <w:t>4</w:t>
      </w:r>
      <w:r w:rsidR="00DE5DAB">
        <w:t>. ožujka</w:t>
      </w:r>
      <w:r w:rsidR="00DA68B7">
        <w:t xml:space="preserve"> 2017</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D97459">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DE5DAB">
        <w:rPr>
          <w:bCs/>
        </w:rPr>
        <w:t>18</w:t>
      </w:r>
      <w:r w:rsidR="0071647F">
        <w:rPr>
          <w:bCs/>
        </w:rPr>
        <w:t xml:space="preserve">. </w:t>
      </w:r>
      <w:r w:rsidR="00BE5CEB">
        <w:rPr>
          <w:bCs/>
        </w:rPr>
        <w:t>travnja</w:t>
      </w:r>
      <w:r w:rsidR="0071647F">
        <w:rPr>
          <w:bCs/>
        </w:rPr>
        <w:t xml:space="preserve"> 2017</w:t>
      </w:r>
      <w:r w:rsidR="00A274AB" w:rsidRPr="001A7568">
        <w:rPr>
          <w:bCs/>
        </w:rPr>
        <w:t xml:space="preserve">. </w:t>
      </w:r>
      <w:r w:rsidR="00C34A6B" w:rsidRPr="001A7568">
        <w:rPr>
          <w:bCs/>
        </w:rPr>
        <w:t>godine</w:t>
      </w:r>
    </w:p>
    <w:p w:rsidRDefault="00A33F04" w:rsidP="000806E3" w:rsidR="001A21B9">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p>
    <w:p w:rsidRDefault="009A358C" w:rsidP="000806E3" w:rsidR="009A358C">
      <w:pPr>
        <w:jc w:val="right"/>
        <w:rPr>
          <w:bCs/>
        </w:rPr>
      </w:pPr>
    </w:p>
    <w:p w:rsidRDefault="000554F6" w:rsidP="000806E3" w:rsidR="00321306" w:rsidRPr="001A7568">
      <w:pPr>
        <w:jc w:val="right"/>
        <w:rPr>
          <w:bCs/>
        </w:rPr>
      </w:pPr>
      <w:r>
        <w:rPr>
          <w:bCs/>
        </w:rPr>
        <w:t>S</w:t>
      </w:r>
      <w:r w:rsidR="00321306" w:rsidRPr="001A7568">
        <w:rPr>
          <w:bCs/>
        </w:rPr>
        <w:t xml:space="preserve">udac </w:t>
      </w:r>
    </w:p>
    <w:p w:rsidRDefault="00321306" w:rsidP="009A358C" w:rsidR="001A21B9">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352F73">
        <w:t xml:space="preserve"> </w:t>
      </w:r>
    </w:p>
    <w:p w:rsidRDefault="009A358C" w:rsidP="009A358C" w:rsidR="009A358C">
      <w:pPr>
        <w:ind w:firstLine="708" w:left="1416"/>
        <w:jc w:val="right"/>
      </w:pPr>
    </w:p>
    <w:p w:rsidRDefault="009A358C" w:rsidP="009A358C" w:rsidR="009A358C">
      <w:pPr>
        <w:ind w:firstLine="708" w:left="1416"/>
        <w:jc w:val="right"/>
      </w:pPr>
    </w:p>
    <w:p w:rsidRDefault="009A358C" w:rsidP="009A358C" w:rsidR="009A358C">
      <w:pPr>
        <w:ind w:firstLine="708" w:left="1416"/>
        <w:jc w:val="right"/>
      </w:pPr>
    </w:p>
    <w:p w:rsidRDefault="009A358C" w:rsidP="009A358C" w:rsidR="009A358C">
      <w:pPr>
        <w:ind w:firstLine="708" w:left="1416"/>
        <w:jc w:val="right"/>
      </w:pPr>
    </w:p>
    <w:p w:rsidRDefault="009A358C" w:rsidP="009A358C" w:rsidR="009A358C" w:rsidRPr="001A7568">
      <w:pPr>
        <w:ind w:firstLine="708" w:left="1416"/>
        <w:jc w:val="right"/>
        <w:rPr>
          <w:bCs/>
        </w:rPr>
      </w:pPr>
    </w:p>
    <w:p w:rsidRDefault="00B96C6F" w:rsidP="00B96C6F" w:rsidR="00B96C6F" w:rsidRPr="00B96C6F">
      <w:pPr>
        <w:jc w:val="both"/>
        <w:rPr>
          <w:bCs/>
        </w:rPr>
      </w:pPr>
      <w:r w:rsidRPr="00B96C6F">
        <w:rPr>
          <w:bCs/>
        </w:rPr>
        <w:lastRenderedPageBreak/>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828C9" w:rsidR="00BE5CEB">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8F6CE9" w:rsidP="003828C9" w:rsidR="008F6CE9">
      <w:pPr>
        <w:jc w:val="both"/>
        <w:rPr>
          <w:bCs/>
        </w:rPr>
      </w:pPr>
    </w:p>
    <w:p w:rsidRDefault="001A21B9" w:rsidP="003828C9" w:rsidR="001A21B9">
      <w:pPr>
        <w:jc w:val="both"/>
        <w:rPr>
          <w:bCs/>
        </w:rPr>
      </w:pPr>
    </w:p>
    <w:p w:rsidRDefault="001A21B9" w:rsidP="003828C9" w:rsidR="001A21B9">
      <w:pPr>
        <w:jc w:val="both"/>
        <w:rPr>
          <w:bCs/>
        </w:rPr>
      </w:pPr>
    </w:p>
    <w:p w:rsidRDefault="001A21B9" w:rsidP="003828C9" w:rsidR="001A21B9">
      <w:pPr>
        <w:jc w:val="both"/>
        <w:rPr>
          <w:bCs/>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1A21B9">
        <w:rPr>
          <w:sz w:val="20"/>
          <w:szCs w:val="20"/>
        </w:rPr>
        <w:t>Branko Starčević</w:t>
      </w:r>
      <w:r w:rsidR="00DE5DAB">
        <w:rPr>
          <w:sz w:val="20"/>
          <w:szCs w:val="20"/>
        </w:rPr>
        <w:t xml:space="preserve"> </w:t>
      </w:r>
      <w:r w:rsidR="00D97459">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pPr>
        <w:rPr>
          <w:sz w:val="20"/>
          <w:szCs w:val="20"/>
        </w:rPr>
      </w:pPr>
      <w:r w:rsidRPr="001A7568">
        <w:rPr>
          <w:sz w:val="20"/>
          <w:szCs w:val="20"/>
        </w:rPr>
        <w:t xml:space="preserve"> U Rijeci,</w:t>
      </w:r>
      <w:r w:rsidR="00BE5CEB">
        <w:rPr>
          <w:sz w:val="20"/>
          <w:szCs w:val="20"/>
        </w:rPr>
        <w:t xml:space="preserve"> </w:t>
      </w:r>
      <w:r w:rsidR="00DE5DAB">
        <w:rPr>
          <w:sz w:val="20"/>
          <w:szCs w:val="20"/>
        </w:rPr>
        <w:t>18</w:t>
      </w:r>
      <w:r w:rsidR="00BE5CEB">
        <w:rPr>
          <w:sz w:val="20"/>
          <w:szCs w:val="20"/>
        </w:rPr>
        <w:t>.4</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1A21B9" w:rsidP="00321306" w:rsidR="001A21B9">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358C">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1A21B9">
      <w:rPr>
        <w:b/>
      </w:rPr>
      <w:t>802</w:t>
    </w:r>
    <w:r w:rsidR="008F6CE9">
      <w:rPr>
        <w:b/>
      </w:rPr>
      <w:t>/16-</w:t>
    </w:r>
    <w:r w:rsidR="00DE5DAB">
      <w:rPr>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21B9"/>
    <w:rsid w:val="001A7568"/>
    <w:rsid w:val="001C20C7"/>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2F73"/>
    <w:rsid w:val="00353158"/>
    <w:rsid w:val="003563E6"/>
    <w:rsid w:val="0037434A"/>
    <w:rsid w:val="003828C9"/>
    <w:rsid w:val="003955C9"/>
    <w:rsid w:val="003B540A"/>
    <w:rsid w:val="003C0B7B"/>
    <w:rsid w:val="003C157D"/>
    <w:rsid w:val="0041378B"/>
    <w:rsid w:val="0042316F"/>
    <w:rsid w:val="00440D91"/>
    <w:rsid w:val="00490A2A"/>
    <w:rsid w:val="004A5D50"/>
    <w:rsid w:val="004B1960"/>
    <w:rsid w:val="004D3F29"/>
    <w:rsid w:val="004E3212"/>
    <w:rsid w:val="00500B42"/>
    <w:rsid w:val="0055287B"/>
    <w:rsid w:val="00576115"/>
    <w:rsid w:val="005930B2"/>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8CC"/>
    <w:rsid w:val="00863C45"/>
    <w:rsid w:val="00867511"/>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90266"/>
    <w:rsid w:val="009A358C"/>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BE5CEB"/>
    <w:rsid w:val="00BF1822"/>
    <w:rsid w:val="00C06115"/>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97459"/>
    <w:rsid w:val="00DA1A65"/>
    <w:rsid w:val="00DA1FFF"/>
    <w:rsid w:val="00DA68B7"/>
    <w:rsid w:val="00DD7334"/>
    <w:rsid w:val="00DE36C9"/>
    <w:rsid w:val="00DE5DAB"/>
    <w:rsid w:val="00DF013D"/>
    <w:rsid w:val="00E01978"/>
    <w:rsid w:val="00E535BC"/>
    <w:rsid w:val="00E65893"/>
    <w:rsid w:val="00EA174D"/>
    <w:rsid w:val="00EA1A0F"/>
    <w:rsid w:val="00EC083F"/>
    <w:rsid w:val="00ED138E"/>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A358C"/>
    <w:rPr>
      <w:color w:val="808080"/>
      <w:bdr w:space="0" w:sz="0" w:color="auto" w:val="none"/>
      <w:shd w:fill="auto" w:color="auto" w:val="clear"/>
    </w:rPr>
  </w:style>
  <w:style w:customStyle="true" w:styleId="eSPISCCParagraphDefaultFont" w:type="character">
    <w:name w:val="eSPIS_CC_Paragraph Default Font"/>
    <w:basedOn w:val="Zadanifontodlomka"/>
    <w:rsid w:val="009A358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358C"/>
    <w:rPr>
      <w:b/>
      <w:bdr w:space="0" w:sz="0" w:color="auto" w:val="none"/>
      <w:shd w:fill="FFFFCC" w:color="auto" w:val="clear"/>
      <w:lang w:val="hr-HR"/>
    </w:rPr>
  </w:style>
  <w:style w:customStyle="true" w:styleId="PozadinaSvijetloCrvena" w:type="character">
    <w:name w:val="Pozadina_SvijetloCrvena"/>
    <w:basedOn w:val="eSPISCCParagraphDefaultFont"/>
    <w:rsid w:val="009A358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A358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A358C"/>
    <w:rPr>
      <w:color w:val="808080"/>
      <w:bdr w:color="auto" w:space="0" w:sz="0" w:val="none"/>
      <w:shd w:color="auto" w:fill="auto" w:val="clear"/>
    </w:rPr>
  </w:style>
  <w:style w:customStyle="1" w:styleId="eSPISCCParagraphDefaultFont" w:type="character">
    <w:name w:val="eSPIS_CC_Paragraph Default Font"/>
    <w:basedOn w:val="Zadanifontodlomka"/>
    <w:rsid w:val="009A358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358C"/>
    <w:rPr>
      <w:b/>
      <w:bdr w:color="auto" w:space="0" w:sz="0" w:val="none"/>
      <w:shd w:color="auto" w:fill="FFFFCC" w:val="clear"/>
      <w:lang w:val="hr-HR"/>
    </w:rPr>
  </w:style>
  <w:style w:customStyle="1" w:styleId="PozadinaSvijetloCrvena" w:type="character">
    <w:name w:val="Pozadina_SvijetloCrvena"/>
    <w:basedOn w:val="eSPISCCParagraphDefaultFont"/>
    <w:rsid w:val="009A358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A358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St-802/2016</izvorni_sadrzaj>
    <derivirana_varijabla naziv="DomainObject.Predmet.OznakaBroj_1">St-802/2016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ALPINA 2000 d.o.o.</izvorni_sadrzaj>
    <derivirana_varijabla naziv="DomainObject.Predmet.ProtustrankaFormated_1">  ALPINA 2000 d.o.o.</derivirana_varijabla>
  </DomainObject.Predmet.ProtustrankaFormated>
  <DomainObject.Predmet.ProtustrankaFormatedOIB>
    <izvorni_sadrzaj>  ALPINA 2000 d.o.o., OIB 57892555911</izvorni_sadrzaj>
    <derivirana_varijabla naziv="DomainObject.Predmet.ProtustrankaFormatedOIB_1">  ALPINA 2000 d.o.o., OIB 57892555911</derivirana_varijabla>
  </DomainObject.Predmet.ProtustrankaFormatedOIB>
  <DomainObject.Predmet.ProtustrankaFormatedWithAdress>
    <izvorni_sadrzaj> ALPINA 2000 d.o.o., Fužinska 29, 51000 Rijeka</izvorni_sadrzaj>
    <derivirana_varijabla naziv="DomainObject.Predmet.ProtustrankaFormatedWithAdress_1"> ALPINA 2000 d.o.o., Fužinska 29, 51000 Rijeka</derivirana_varijabla>
  </DomainObject.Predmet.ProtustrankaFormatedWithAdress>
  <DomainObject.Predmet.ProtustrankaFormatedWithAdressOIB>
    <izvorni_sadrzaj> ALPINA 2000 d.o.o., OIB 57892555911, Fužinska 29, 51000 Rijeka</izvorni_sadrzaj>
    <derivirana_varijabla naziv="DomainObject.Predmet.ProtustrankaFormatedWithAdressOIB_1"> ALPINA 2000 d.o.o., OIB 57892555911, Fužinska 29, 51000 Rijeka</derivirana_varijabla>
  </DomainObject.Predmet.ProtustrankaFormatedWithAdressOIB>
  <DomainObject.Predmet.ProtustrankaWithAdress>
    <izvorni_sadrzaj>ALPINA 2000 d.o.o. Fužinska 29, 51000 Rijeka</izvorni_sadrzaj>
    <derivirana_varijabla naziv="DomainObject.Predmet.ProtustrankaWithAdress_1">ALPINA 2000 d.o.o. Fužinska 29, 51000 Rijeka</derivirana_varijabla>
  </DomainObject.Predmet.ProtustrankaWithAdress>
  <DomainObject.Predmet.ProtustrankaWithAdressOIB>
    <izvorni_sadrzaj>ALPINA 2000 d.o.o., OIB 57892555911, Fužinska 29, 51000 Rijeka</izvorni_sadrzaj>
    <derivirana_varijabla naziv="DomainObject.Predmet.ProtustrankaWithAdressOIB_1">ALPINA 2000 d.o.o., OIB 57892555911, Fužinska 29, 51000 Rijeka</derivirana_varijabla>
  </DomainObject.Predmet.ProtustrankaWithAdressOIB>
  <DomainObject.Predmet.ProtustrankaNazivFormated>
    <izvorni_sadrzaj>ALPINA 2000 d.o.o.</izvorni_sadrzaj>
    <derivirana_varijabla naziv="DomainObject.Predmet.ProtustrankaNazivFormated_1">ALPINA 2000 d.o.o.</derivirana_varijabla>
  </DomainObject.Predmet.ProtustrankaNazivFormated>
  <DomainObject.Predmet.ProtustrankaNazivFormatedOIB>
    <izvorni_sadrzaj>ALPINA 2000 d.o.o., OIB 57892555911</izvorni_sadrzaj>
    <derivirana_varijabla naziv="DomainObject.Predmet.ProtustrankaNazivFormatedOIB_1">ALPINA 2000 d.o.o., OIB 57892555911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ALPINA 2000 d.o.o.</item>
    </izvorni_sadrzaj>
    <derivirana_varijabla naziv="DomainObject.Predmet.ProtuStrankaListFormated_1">
      <item>ALPINA 2000 d.o.o.</item>
    </derivirana_varijabla>
  </DomainObject.Predmet.ProtuStrankaListFormated>
  <DomainObject.Predmet.ProtuStrankaListFormatedOIB>
    <izvorni_sadrzaj>
      <item>ALPINA 2000 d.o.o., OIB 57892555911</item>
    </izvorni_sadrzaj>
    <derivirana_varijabla naziv="DomainObject.Predmet.ProtuStrankaListFormatedOIB_1">
      <item>ALPINA 2000 d.o.o., OIB 57892555911</item>
    </derivirana_varijabla>
  </DomainObject.Predmet.ProtuStrankaListFormatedOIB>
  <DomainObject.Predmet.ProtuStrankaListFormatedWithAdress>
    <izvorni_sadrzaj>
      <item>ALPINA 2000 d.o.o., Fužinska 29, 51000 Rijeka</item>
    </izvorni_sadrzaj>
    <derivirana_varijabla naziv="DomainObject.Predmet.ProtuStrankaListFormatedWithAdress_1">
      <item>ALPINA 2000 d.o.o., Fužinska 29, 51000 Rijeka</item>
    </derivirana_varijabla>
  </DomainObject.Predmet.ProtuStrankaListFormatedWithAdress>
  <DomainObject.Predmet.ProtuStrankaListFormatedWithAdressOIB>
    <izvorni_sadrzaj>
      <item>ALPINA 2000 d.o.o., OIB 57892555911, Fužinska 29, 51000 Rijeka</item>
    </izvorni_sadrzaj>
    <derivirana_varijabla naziv="DomainObject.Predmet.ProtuStrankaListFormatedWithAdressOIB_1">
      <item>ALPINA 2000 d.o.o., OIB 57892555911, Fužinska 29, 51000 Rijeka</item>
    </derivirana_varijabla>
  </DomainObject.Predmet.ProtuStrankaListFormatedWithAdressOIB>
  <DomainObject.Predmet.ProtuStrankaListNazivFormated>
    <izvorni_sadrzaj>
      <item>ALPINA 2000 d.o.o.</item>
    </izvorni_sadrzaj>
    <derivirana_varijabla naziv="DomainObject.Predmet.ProtuStrankaListNazivFormated_1">
      <item>ALPINA 2000 d.o.o.</item>
    </derivirana_varijabla>
  </DomainObject.Predmet.ProtuStrankaListNazivFormated>
  <DomainObject.Predmet.ProtuStrankaListNazivFormatedOIB>
    <izvorni_sadrzaj>
      <item>ALPINA 2000 d.o.o., OIB 57892555911</item>
    </izvorni_sadrzaj>
    <derivirana_varijabla naziv="DomainObject.Predmet.ProtuStrankaListNazivFormatedOIB_1">
      <item>ALPINA 2000 d.o.o., OIB 57892555911</item>
    </derivirana_varijabla>
  </DomainObject.Predmet.ProtuStrankaListNazivFormatedOIB>
  <DomainObject.Predmet.OstaliListFormated>
    <izvorni_sadrzaj>
      <item>Branko Starčević</item>
    </izvorni_sadrzaj>
    <derivirana_varijabla naziv="DomainObject.Predmet.OstaliListFormated_1">
      <item>Branko Starčević</item>
    </derivirana_varijabla>
  </DomainObject.Predmet.OstaliListFormated>
  <DomainObject.Predmet.OstaliListFormatedOIB>
    <izvorni_sadrzaj>
      <item>Branko Starčević, OIB 00922439703</item>
    </izvorni_sadrzaj>
    <derivirana_varijabla naziv="DomainObject.Predmet.OstaliListFormatedOIB_1">
      <item>Branko Starčević, OIB 00922439703</item>
    </derivirana_varijabla>
  </DomainObject.Predmet.OstaliListFormatedOIB>
  <DomainObject.Predmet.OstaliListFormatedWithAdress>
    <izvorni_sadrzaj>
      <item>Branko Starčević, Fužinska 29, 51000 Rijeka</item>
    </izvorni_sadrzaj>
    <derivirana_varijabla naziv="DomainObject.Predmet.OstaliListFormatedWithAdress_1">
      <item>Branko Starčević, Fužinska 29, 51000 Rijeka</item>
    </derivirana_varijabla>
  </DomainObject.Predmet.OstaliListFormatedWithAdress>
  <DomainObject.Predmet.OstaliListFormatedWithAdressOIB>
    <izvorni_sadrzaj>
      <item>Branko Starčević, OIB 00922439703, Fužinska 29, 51000 Rijeka</item>
    </izvorni_sadrzaj>
    <derivirana_varijabla naziv="DomainObject.Predmet.OstaliListFormatedWithAdressOIB_1">
      <item>Branko Starčević, OIB 00922439703, Fužinska 29, 51000 Rijeka</item>
    </derivirana_varijabla>
  </DomainObject.Predmet.OstaliListFormatedWithAdressOIB>
  <DomainObject.Predmet.OstaliListNazivFormated>
    <izvorni_sadrzaj>
      <item>Branko Starčević</item>
    </izvorni_sadrzaj>
    <derivirana_varijabla naziv="DomainObject.Predmet.OstaliListNazivFormated_1">
      <item>Branko Starčević</item>
    </derivirana_varijabla>
  </DomainObject.Predmet.OstaliListNazivFormated>
  <DomainObject.Predmet.OstaliListNazivFormatedOIB>
    <izvorni_sadrzaj>
      <item>Branko Starčević, OIB 00922439703</item>
    </izvorni_sadrzaj>
    <derivirana_varijabla naziv="DomainObject.Predmet.OstaliListNazivFormatedOIB_1">
      <item>Branko Starčević, OIB 00922439703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ALPINA 2000 d.o.o.</izvorni_sadrzaj>
    <derivirana_varijabla naziv="DomainObject.Predmet.ProtustrankaIDrugi_1">ALPINA 2000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ALPINA 2000 d.o.o., OIB 57892555911, Fužinska 29, 51000 Rijeka</izvorni_sadrzaj>
    <derivirana_varijabla naziv="DomainObject.Predmet.ProtustrankaIDrugiAdressOIB_1">ALPINA 2000 d.o.o., OIB 57892555911, Fužinska 29,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ALPINA 2000 d.o.o.</item>
      <item>Branko Starčević</item>
    </izvorni_sadrzaj>
    <derivirana_varijabla naziv="DomainObject.Predmet.SudioniciListNaziv_1">
      <item>FINA  Rijeka</item>
      <item>ALPINA 2000 d.o.o.</item>
      <item>Branko Starčević</item>
    </derivirana_varijabla>
  </DomainObject.Predmet.SudioniciListNaziv>
  <DomainObject.Predmet.SudioniciListAdressOIB>
    <izvorni_sadrzaj>
      <item>FINA  Rijeka, OIB 85821130368, Frana Kurelca 8,51000 Rijeka</item>
      <item>ALPINA 2000 d.o.o., OIB 57892555911, Fužinska 29,51000 Rijeka</item>
      <item>Branko Starčević, OIB 00922439703, Fužinska 29,51000 Rijeka</item>
    </izvorni_sadrzaj>
    <derivirana_varijabla naziv="DomainObject.Predmet.SudioniciListAdressOIB_1">
      <item>FINA  Rijeka, OIB 85821130368, Frana Kurelca 8,51000 Rijeka</item>
      <item>ALPINA 2000 d.o.o., OIB 57892555911, Fužinska 29,51000 Rijeka</item>
      <item>Branko Starčević, OIB 00922439703, Fužinska 29,51000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57892555911</item>
      <item>, OIB 00922439703</item>
    </izvorni_sadrzaj>
    <derivirana_varijabla naziv="DomainObject.Predmet.SudioniciListNazivOIB_1">
      <item>, OIB 85821130368</item>
      <item>, OIB 57892555911</item>
      <item>, OIB 00922439703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6862C4-D917-4893-B065-7341E186AB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1344</properties:Words>
  <properties:Characters>7564</properties:Characters>
  <properties:Lines>162</properties:Lines>
  <properties:Paragraphs>50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2017-04-18T12:58:00Z</dcterms:created>
  <dc:creator>dcmelik</dc:creator>
  <cp:lastModifiedBy>Jasna Radulović</cp:lastModifiedBy>
  <cp:lastPrinted>2017-04-18T13:01:00Z</cp:lastPrinted>
  <dcterms:modified xmlns:xsi="http://www.w3.org/2001/XMLSchema-instance" xsi:type="dcterms:W3CDTF">2017-04-18T13:02:00Z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