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4c2da" w14:paraId="f34c2da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531C5D">
        <w:t>10</w:t>
      </w:r>
      <w:r w:rsidR="00455BA6">
        <w:t>8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112F57" w:rsidR="00912573" w:rsidRPr="00112F5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455BA6">
        <w:t>3</w:t>
      </w:r>
      <w:r>
        <w:t xml:space="preserve">. </w:t>
      </w:r>
      <w:r w:rsidR="00455BA6">
        <w:t>travnj</w:t>
      </w:r>
      <w:r w:rsidR="001366EA">
        <w:t>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455BA6">
        <w:t>sedm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455BA6">
        <w:t>9.660.000,00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112F57">
        <w:t>2</w:t>
      </w:r>
      <w:r w:rsidR="00455BA6">
        <w:t>0</w:t>
      </w:r>
      <w:r w:rsidR="00912573" w:rsidRPr="00B073BB">
        <w:t xml:space="preserve">. </w:t>
      </w:r>
      <w:r w:rsidR="00455BA6">
        <w:t>travnj</w:t>
      </w:r>
      <w:r w:rsidR="00112F57">
        <w:t>a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455BA6">
        <w:t>11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455BA6">
        <w:t>18</w:t>
      </w:r>
      <w:r w:rsidR="00F108E5">
        <w:t>.</w:t>
      </w:r>
      <w:r w:rsidR="008C6024">
        <w:t>0</w:t>
      </w:r>
      <w:r w:rsidR="00455BA6">
        <w:t>4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112F57">
        <w:t>14.</w:t>
      </w:r>
      <w:r w:rsidR="008B5F4E">
        <w:t>10.2016.</w:t>
      </w:r>
      <w:r w:rsidR="00CB4D01">
        <w:t xml:space="preserve"> i </w:t>
      </w:r>
      <w:r w:rsidR="00112F57">
        <w:t>2</w:t>
      </w:r>
      <w:r w:rsidR="008B5F4E">
        <w:t>9</w:t>
      </w:r>
      <w:r w:rsidR="00CB4D01">
        <w:t>.</w:t>
      </w:r>
      <w:r w:rsidR="008C6024">
        <w:t>0</w:t>
      </w:r>
      <w:r w:rsidR="008B5F4E">
        <w:t>3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581FDD">
        <w:t>31</w:t>
      </w:r>
      <w:r w:rsidR="00BD7955">
        <w:t>.</w:t>
      </w:r>
      <w:r w:rsidR="008C6024">
        <w:t>0</w:t>
      </w:r>
      <w:r w:rsidR="00581FDD">
        <w:t>3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112F57">
        <w:t xml:space="preserve">te smanjio početnu cijenu za 20% u odnosu na početnu cijenu s prethodne prodaje,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</w:p>
    <w:p w:rsidRDefault="001C7DAB" w:rsidP="00703041" w:rsidR="001C7DAB">
      <w:pPr>
        <w:jc w:val="both"/>
      </w:pPr>
    </w:p>
    <w:p w:rsidRDefault="00703041" w:rsidP="0002378B" w:rsidR="00493E0B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581FDD">
        <w:rPr>
          <w:bCs/>
        </w:rPr>
        <w:t>3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581FDD">
        <w:rPr>
          <w:bCs/>
        </w:rPr>
        <w:t>travnj</w:t>
      </w:r>
      <w:r w:rsidR="00112F57">
        <w:rPr>
          <w:bCs/>
        </w:rPr>
        <w:t>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B3146B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493E0B" w:rsidR="00703041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10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531C5D">
      <w:t>10</w:t>
    </w:r>
    <w:r w:rsidR="00455BA6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2378B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2F57"/>
    <w:rsid w:val="00117977"/>
    <w:rsid w:val="001366EA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A4696"/>
    <w:rsid w:val="002C1037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C10AC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55BA6"/>
    <w:rsid w:val="00470AD2"/>
    <w:rsid w:val="00475043"/>
    <w:rsid w:val="00492D72"/>
    <w:rsid w:val="00493E0B"/>
    <w:rsid w:val="004A5601"/>
    <w:rsid w:val="004B001F"/>
    <w:rsid w:val="00531C5D"/>
    <w:rsid w:val="005443B1"/>
    <w:rsid w:val="00565B8D"/>
    <w:rsid w:val="00581FD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464FB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B5F4E"/>
    <w:rsid w:val="008C6024"/>
    <w:rsid w:val="008D39A0"/>
    <w:rsid w:val="009065C0"/>
    <w:rsid w:val="00912573"/>
    <w:rsid w:val="009370DB"/>
    <w:rsid w:val="00967EEF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ED5775"/>
    <w:rsid w:val="00F108E5"/>
    <w:rsid w:val="00F1269B"/>
    <w:rsid w:val="00F16662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1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1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614</properties:Words>
  <properties:Characters>3205</properties:Characters>
  <properties:Lines>96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3841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2017-04-03T07:05:00Z</dcterms:created>
  <dc:creator>Željko</dc:creator>
  <cp:lastModifiedBy>Elizabeta Đeke</cp:lastModifiedBy>
  <cp:lastPrinted>2017-04-03T07:09:00Z</cp:lastPrinted>
  <dcterms:modified xmlns:xsi="http://www.w3.org/2001/XMLSchema-instance" xsi:type="dcterms:W3CDTF">2017-04-03T09:12:00Z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