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9a77" w14:paraId="4099a77" w:rsidRDefault="00153C78" w:rsidP="00710CFF" w:rsidR="00EB3CA7" w:rsidRPr="00F817B8">
      <w:pPr>
        <w:ind w:left="4956"/>
        <w:jc w:val="right"/>
        <w15:collapsed w:val="false"/>
        <w:rPr>
          <w:rFonts w:hAnsi="Times New Roman" w:ascii="Times New Roman"/>
          <w:sz w:val="24"/>
          <w:szCs w:val="24"/>
          <w:lang w:val="hr-HR"/>
        </w:rPr>
      </w:pPr>
      <w:bookmarkStart w:name="_GoBack" w:id="0"/>
      <w:bookmarkEnd w:id="0"/>
      <w:r>
        <w:rPr>
          <w:rFonts w:hAnsi="Times New Roman" w:ascii="Times New Roman"/>
          <w:sz w:val="24"/>
          <w:szCs w:val="24"/>
          <w:lang w:val="hr-HR"/>
        </w:rPr>
        <w:t xml:space="preserve">Poslovni broj: </w:t>
      </w:r>
      <w:r w:rsidR="00CD5911">
        <w:rPr>
          <w:rFonts w:hAnsi="Times New Roman" w:ascii="Times New Roman"/>
          <w:sz w:val="24"/>
          <w:szCs w:val="24"/>
          <w:lang w:val="hr-HR"/>
        </w:rPr>
        <w:t>21</w:t>
      </w:r>
      <w:r w:rsidR="00EB3CA7">
        <w:rPr>
          <w:rFonts w:hAnsi="Times New Roman" w:ascii="Times New Roman"/>
          <w:sz w:val="24"/>
          <w:szCs w:val="24"/>
          <w:lang w:val="hr-HR"/>
        </w:rPr>
        <w:t>.</w:t>
      </w:r>
      <w:r w:rsidR="00EB3CA7" w:rsidRPr="00F817B8">
        <w:rPr>
          <w:rFonts w:hAnsi="Times New Roman" w:ascii="Times New Roman"/>
          <w:sz w:val="24"/>
          <w:szCs w:val="24"/>
          <w:lang w:val="hr-HR"/>
        </w:rPr>
        <w:t xml:space="preserve"> </w:t>
      </w:r>
      <w:proofErr w:type="spellStart"/>
      <w:r w:rsidR="00EB3CA7" w:rsidRPr="00F817B8">
        <w:rPr>
          <w:rFonts w:hAnsi="Times New Roman" w:ascii="Times New Roman"/>
          <w:sz w:val="24"/>
          <w:szCs w:val="24"/>
          <w:lang w:val="hr-HR"/>
        </w:rPr>
        <w:t>Sp</w:t>
      </w:r>
      <w:proofErr w:type="spellEnd"/>
      <w:r w:rsidR="00EB3CA7" w:rsidRPr="00F817B8">
        <w:rPr>
          <w:rFonts w:hAnsi="Times New Roman" w:ascii="Times New Roman"/>
          <w:sz w:val="24"/>
          <w:szCs w:val="24"/>
          <w:lang w:val="hr-HR"/>
        </w:rPr>
        <w:t>-</w:t>
      </w:r>
      <w:r w:rsidR="00C4168B">
        <w:rPr>
          <w:rFonts w:hAnsi="Times New Roman" w:ascii="Times New Roman"/>
          <w:sz w:val="24"/>
          <w:szCs w:val="24"/>
          <w:lang w:val="hr-HR"/>
        </w:rPr>
        <w:t>2590</w:t>
      </w:r>
      <w:r w:rsidR="00710CFF">
        <w:rPr>
          <w:rFonts w:hAnsi="Times New Roman" w:ascii="Times New Roman"/>
          <w:sz w:val="24"/>
          <w:szCs w:val="24"/>
          <w:lang w:val="hr-HR"/>
        </w:rPr>
        <w:t>/2019-10</w:t>
      </w:r>
    </w:p>
    <w:p w:rsidRDefault="00EB3CA7" w:rsidP="00EB3CA7" w:rsidR="00EB3CA7">
      <w:pPr>
        <w:jc w:val="right"/>
        <w:rPr>
          <w:noProof/>
          <w:lang w:val="hr-HR"/>
        </w:rPr>
      </w:pPr>
    </w:p>
    <w:p w:rsidRDefault="00CD0026" w:rsidP="00E33F3D" w:rsidR="00337C9B" w:rsidRPr="00CD0026">
      <w:pPr>
        <w:rPr>
          <w:rFonts w:hAnsi="Times New Roman" w:ascii="Times New Roman"/>
          <w:sz w:val="24"/>
          <w:szCs w:val="24"/>
        </w:rPr>
      </w:pPr>
      <w:r>
        <w:rPr>
          <w:noProof/>
          <w:lang w:val="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37C9B" w:rsidP="00E33F3D" w:rsidR="00337C9B">
      <w:pPr>
        <w:rPr>
          <w:rFonts w:hAnsi="Times New Roman" w:ascii="Times New Roman"/>
          <w:sz w:val="24"/>
          <w:szCs w:val="24"/>
          <w:lang w:val="hr-HR"/>
        </w:rPr>
      </w:pP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Republika Hrvatska</w:t>
      </w: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Općinski sud u Osijek</w:t>
      </w:r>
      <w:r w:rsidR="00235E04">
        <w:rPr>
          <w:rFonts w:hAnsi="Times New Roman" w:ascii="Times New Roman"/>
          <w:sz w:val="24"/>
          <w:szCs w:val="24"/>
          <w:lang w:val="hr-HR"/>
        </w:rPr>
        <w:t>u</w:t>
      </w: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Europske avenije 7</w:t>
      </w:r>
    </w:p>
    <w:p w:rsidRDefault="00E33F3D" w:rsidP="003205A5" w:rsidR="00E33F3D">
      <w:pPr>
        <w:rPr>
          <w:rFonts w:hAnsi="Times New Roman" w:ascii="Times New Roman"/>
          <w:sz w:val="24"/>
          <w:szCs w:val="24"/>
          <w:lang w:val="hr-HR"/>
        </w:rPr>
      </w:pPr>
      <w:r w:rsidRPr="00E33F3D">
        <w:rPr>
          <w:rFonts w:hAnsi="Times New Roman" w:ascii="Times New Roman"/>
          <w:sz w:val="24"/>
          <w:szCs w:val="24"/>
          <w:lang w:val="hr-HR"/>
        </w:rPr>
        <w:t>31000  Osijek</w:t>
      </w:r>
    </w:p>
    <w:p w:rsidRDefault="00E33F3D" w:rsidP="007F5B38" w:rsidR="00E33F3D" w:rsidRPr="00F817B8">
      <w:pPr>
        <w:ind w:firstLine="708" w:left="4956"/>
        <w:rPr>
          <w:rFonts w:hAnsi="Times New Roman" w:ascii="Times New Roman"/>
          <w:sz w:val="24"/>
          <w:szCs w:val="24"/>
          <w:lang w:val="hr-HR"/>
        </w:rPr>
      </w:pPr>
    </w:p>
    <w:p w:rsidRDefault="00E33F3D" w:rsidP="00ED39C3" w:rsidR="00E33F3D">
      <w:pPr>
        <w:jc w:val="center"/>
        <w:rPr>
          <w:rFonts w:hAnsi="Times New Roman" w:ascii="Times New Roman"/>
          <w:sz w:val="24"/>
          <w:szCs w:val="24"/>
          <w:lang w:val="hr-HR"/>
        </w:rPr>
      </w:pPr>
    </w:p>
    <w:p w:rsidRDefault="00ED39C3" w:rsidP="00ED39C3" w:rsidR="00ED39C3">
      <w:pPr>
        <w:jc w:val="center"/>
        <w:rPr>
          <w:rFonts w:hAnsi="Times New Roman" w:ascii="Times New Roman"/>
          <w:sz w:val="24"/>
          <w:szCs w:val="24"/>
          <w:lang w:val="hr-HR"/>
        </w:rPr>
      </w:pPr>
      <w:r>
        <w:rPr>
          <w:rFonts w:hAnsi="Times New Roman" w:ascii="Times New Roman"/>
          <w:sz w:val="24"/>
          <w:szCs w:val="24"/>
          <w:lang w:val="hr-HR"/>
        </w:rPr>
        <w:t xml:space="preserve">OBAVIJEST POTROŠAČU </w:t>
      </w:r>
    </w:p>
    <w:p w:rsidRDefault="00076112" w:rsidP="00F30374" w:rsidR="00076112">
      <w:pPr>
        <w:rPr>
          <w:rFonts w:hAnsi="Times New Roman" w:ascii="Times New Roman"/>
          <w:sz w:val="24"/>
          <w:szCs w:val="24"/>
          <w:lang w:val="hr-HR"/>
        </w:rPr>
      </w:pPr>
    </w:p>
    <w:p w:rsidRDefault="00C4168B" w:rsidP="00ED39C3" w:rsidR="00ED39C3">
      <w:pPr>
        <w:jc w:val="center"/>
        <w:rPr>
          <w:rFonts w:hAnsi="Times New Roman" w:ascii="Times New Roman"/>
          <w:sz w:val="24"/>
          <w:szCs w:val="24"/>
          <w:lang w:val="hr-HR"/>
        </w:rPr>
      </w:pPr>
      <w:r>
        <w:rPr>
          <w:rFonts w:hAnsi="Times New Roman" w:ascii="Times New Roman"/>
          <w:sz w:val="24"/>
          <w:szCs w:val="24"/>
          <w:lang w:val="hr-HR"/>
        </w:rPr>
        <w:t>DAJANA GLAVOTA</w:t>
      </w:r>
    </w:p>
    <w:p w:rsidRDefault="00076112" w:rsidP="00ED39C3" w:rsidR="00ED39C3">
      <w:pPr>
        <w:jc w:val="right"/>
        <w:rPr>
          <w:rFonts w:hAnsi="Times New Roman" w:ascii="Times New Roman"/>
          <w:sz w:val="24"/>
          <w:szCs w:val="24"/>
          <w:lang w:val="hr-HR"/>
        </w:rPr>
      </w:pPr>
      <w:r>
        <w:rPr>
          <w:rFonts w:hAnsi="Times New Roman" w:ascii="Times New Roman"/>
          <w:sz w:val="24"/>
          <w:szCs w:val="24"/>
          <w:lang w:val="hr-HR"/>
        </w:rPr>
        <w:t xml:space="preserve"> </w:t>
      </w:r>
    </w:p>
    <w:p w:rsidRDefault="00696896" w:rsidP="00513C6A" w:rsidR="005A7528">
      <w:pPr>
        <w:jc w:val="right"/>
        <w:rPr>
          <w:rFonts w:hAnsi="Times New Roman" w:ascii="Times New Roman"/>
          <w:sz w:val="24"/>
          <w:szCs w:val="24"/>
          <w:lang w:val="hr-HR"/>
        </w:rPr>
      </w:pPr>
      <w:r>
        <w:rPr>
          <w:rFonts w:hAnsi="Times New Roman" w:ascii="Times New Roman"/>
          <w:sz w:val="24"/>
          <w:szCs w:val="24"/>
          <w:lang w:val="hr-HR"/>
        </w:rPr>
        <w:t>VIŠNJEVAC</w:t>
      </w:r>
    </w:p>
    <w:p w:rsidRDefault="00C4168B" w:rsidP="00513C6A" w:rsidR="00CD5911" w:rsidRPr="00513C6A">
      <w:pPr>
        <w:jc w:val="right"/>
        <w:rPr>
          <w:rFonts w:hAnsi="Times New Roman" w:ascii="Times New Roman"/>
          <w:sz w:val="24"/>
          <w:szCs w:val="24"/>
          <w:lang w:val="hr-HR"/>
        </w:rPr>
      </w:pPr>
      <w:r>
        <w:rPr>
          <w:rFonts w:hAnsi="Times New Roman" w:ascii="Times New Roman"/>
          <w:sz w:val="24"/>
          <w:szCs w:val="24"/>
          <w:lang w:val="hr-HR"/>
        </w:rPr>
        <w:t>Školska 26</w:t>
      </w:r>
    </w:p>
    <w:p w:rsidRDefault="0080328C" w:rsidP="00D53785" w:rsidR="000017CB">
      <w:pPr>
        <w:jc w:val="right"/>
        <w:rPr>
          <w:rFonts w:hAnsi="Times New Roman" w:ascii="Times New Roman"/>
          <w:sz w:val="24"/>
          <w:szCs w:val="24"/>
          <w:lang w:val="hr-HR"/>
        </w:rPr>
      </w:pPr>
      <w:r>
        <w:rPr>
          <w:rFonts w:hAnsi="Times New Roman" w:ascii="Times New Roman"/>
          <w:sz w:val="24"/>
          <w:szCs w:val="24"/>
          <w:lang w:val="hr-HR"/>
        </w:rPr>
        <w:t xml:space="preserve"> </w:t>
      </w:r>
    </w:p>
    <w:p w:rsidRDefault="00BC1D0D" w:rsidP="00F30374" w:rsidR="00BC1D0D">
      <w:pPr>
        <w:jc w:val="right"/>
        <w:rPr>
          <w:rFonts w:hAnsi="Times New Roman" w:ascii="Times New Roman"/>
          <w:sz w:val="24"/>
          <w:szCs w:val="24"/>
          <w:lang w:val="hr-HR"/>
        </w:rPr>
      </w:pPr>
    </w:p>
    <w:p w:rsidRDefault="00ED39C3" w:rsidP="00F30374" w:rsidR="00633B3E">
      <w:pPr>
        <w:jc w:val="right"/>
        <w:rPr>
          <w:rFonts w:hAnsi="Times New Roman" w:ascii="Times New Roman"/>
          <w:sz w:val="24"/>
          <w:szCs w:val="24"/>
          <w:lang w:val="hr-HR"/>
        </w:rPr>
      </w:pPr>
      <w:r>
        <w:rPr>
          <w:rFonts w:hAnsi="Times New Roman" w:ascii="Times New Roman"/>
          <w:sz w:val="24"/>
          <w:szCs w:val="24"/>
          <w:lang w:val="hr-HR"/>
        </w:rPr>
        <w:t xml:space="preserve"> </w:t>
      </w:r>
    </w:p>
    <w:p w:rsidRDefault="008B71E1" w:rsidP="00633B3E" w:rsidR="00633B3E">
      <w:pPr>
        <w:jc w:val="both"/>
        <w:rPr>
          <w:rFonts w:hAnsi="Times New Roman" w:ascii="Times New Roman"/>
          <w:sz w:val="24"/>
          <w:szCs w:val="24"/>
          <w:lang w:val="hr-HR"/>
        </w:rPr>
      </w:pPr>
      <w:r>
        <w:rPr>
          <w:rFonts w:hAnsi="Times New Roman" w:ascii="Times New Roman"/>
          <w:sz w:val="24"/>
          <w:szCs w:val="24"/>
          <w:lang w:val="hr-HR"/>
        </w:rPr>
        <w:tab/>
        <w:t>Sukladno čl. 79</w:t>
      </w:r>
      <w:r w:rsidR="002C4C1A">
        <w:rPr>
          <w:rFonts w:hAnsi="Times New Roman" w:ascii="Times New Roman"/>
          <w:sz w:val="24"/>
          <w:szCs w:val="24"/>
          <w:lang w:val="hr-HR"/>
        </w:rPr>
        <w:t xml:space="preserve">. </w:t>
      </w:r>
      <w:r>
        <w:rPr>
          <w:rFonts w:hAnsi="Times New Roman" w:ascii="Times New Roman"/>
          <w:sz w:val="24"/>
          <w:szCs w:val="24"/>
          <w:lang w:val="hr-HR"/>
        </w:rPr>
        <w:t>g st. 6 u vezi sa čl. 79</w:t>
      </w:r>
      <w:r w:rsidR="002C4C1A">
        <w:rPr>
          <w:rFonts w:hAnsi="Times New Roman" w:ascii="Times New Roman"/>
          <w:sz w:val="24"/>
          <w:szCs w:val="24"/>
          <w:lang w:val="hr-HR"/>
        </w:rPr>
        <w:t xml:space="preserve">. </w:t>
      </w:r>
      <w:r w:rsidR="00633B3E">
        <w:rPr>
          <w:rFonts w:hAnsi="Times New Roman" w:ascii="Times New Roman"/>
          <w:sz w:val="24"/>
          <w:szCs w:val="24"/>
          <w:lang w:val="hr-HR"/>
        </w:rPr>
        <w:t>c Zakona o stečaju potrošača (NN 100/15 i 67/18), obzirom da dostava rješenja o otvaranju i zaključenju jednostavnog postupka stečaja potrošača nije uspjela na adresu koju je sud pribavio iz evidencije Ministarstva unutarnjih poslova, ovim putem obavještava se potrošač</w:t>
      </w:r>
    </w:p>
    <w:p w:rsidRDefault="00633B3E" w:rsidP="00633B3E" w:rsidR="00633B3E">
      <w:pPr>
        <w:jc w:val="both"/>
        <w:rPr>
          <w:rFonts w:hAnsi="Times New Roman" w:ascii="Times New Roman"/>
          <w:sz w:val="24"/>
          <w:szCs w:val="24"/>
          <w:lang w:val="hr-HR"/>
        </w:rPr>
      </w:pPr>
    </w:p>
    <w:p w:rsidRDefault="00C4168B" w:rsidP="00994CB2" w:rsidR="00633B3E" w:rsidRPr="00D53785">
      <w:pPr>
        <w:ind w:firstLine="708"/>
        <w:rPr>
          <w:rFonts w:hAnsi="Times New Roman" w:ascii="Times New Roman"/>
          <w:sz w:val="24"/>
          <w:szCs w:val="24"/>
          <w:lang w:val="hr-HR"/>
        </w:rPr>
      </w:pPr>
      <w:r>
        <w:rPr>
          <w:rFonts w:hAnsi="Times New Roman" w:ascii="Times New Roman"/>
          <w:sz w:val="24"/>
          <w:szCs w:val="24"/>
          <w:lang w:val="hr-HR"/>
        </w:rPr>
        <w:t>DAJANA GLAVOTA,</w:t>
      </w:r>
      <w:r w:rsidR="00F16B29">
        <w:rPr>
          <w:rFonts w:hAnsi="Times New Roman" w:ascii="Times New Roman"/>
          <w:sz w:val="24"/>
          <w:szCs w:val="24"/>
          <w:lang w:val="hr-HR"/>
        </w:rPr>
        <w:t xml:space="preserve"> OIB: </w:t>
      </w:r>
      <w:r>
        <w:rPr>
          <w:rFonts w:hAnsi="Times New Roman" w:ascii="Times New Roman"/>
          <w:sz w:val="24"/>
          <w:szCs w:val="24"/>
          <w:lang w:val="hr-HR"/>
        </w:rPr>
        <w:t>72153193925</w:t>
      </w:r>
    </w:p>
    <w:p w:rsidRDefault="00997F86" w:rsidP="00633B3E" w:rsidR="00997F86">
      <w:pPr>
        <w:jc w:val="both"/>
        <w:rPr>
          <w:rFonts w:hAnsi="Times New Roman" w:ascii="Times New Roman"/>
          <w:sz w:val="24"/>
          <w:szCs w:val="24"/>
          <w:lang w:val="hr-HR"/>
        </w:rPr>
      </w:pPr>
    </w:p>
    <w:p w:rsidRDefault="00997F86" w:rsidP="00633B3E" w:rsidR="00997F86" w:rsidRPr="00F817B8">
      <w:pPr>
        <w:jc w:val="both"/>
        <w:rPr>
          <w:rFonts w:hAnsi="Times New Roman" w:ascii="Times New Roman"/>
          <w:sz w:val="24"/>
          <w:szCs w:val="24"/>
          <w:lang w:val="hr-HR"/>
        </w:rPr>
      </w:pPr>
      <w:r>
        <w:rPr>
          <w:rFonts w:hAnsi="Times New Roman" w:ascii="Times New Roman"/>
          <w:sz w:val="24"/>
          <w:szCs w:val="24"/>
          <w:lang w:val="hr-HR"/>
        </w:rPr>
        <w:tab/>
        <w:t>da je dostava rješenja o otvaranju i zaključenju jednostavno</w:t>
      </w:r>
      <w:r w:rsidR="00A367FF">
        <w:rPr>
          <w:rFonts w:hAnsi="Times New Roman" w:ascii="Times New Roman"/>
          <w:sz w:val="24"/>
          <w:szCs w:val="24"/>
          <w:lang w:val="hr-HR"/>
        </w:rPr>
        <w:t>g postupka stečaja potrošača ob</w:t>
      </w:r>
      <w:r>
        <w:rPr>
          <w:rFonts w:hAnsi="Times New Roman" w:ascii="Times New Roman"/>
          <w:sz w:val="24"/>
          <w:szCs w:val="24"/>
          <w:lang w:val="hr-HR"/>
        </w:rPr>
        <w:t xml:space="preserve">avljena </w:t>
      </w:r>
      <w:r w:rsidR="00A367FF">
        <w:rPr>
          <w:rFonts w:hAnsi="Times New Roman" w:ascii="Times New Roman"/>
          <w:sz w:val="24"/>
          <w:szCs w:val="24"/>
          <w:lang w:val="hr-HR"/>
        </w:rPr>
        <w:t>putem mrežne stranice</w:t>
      </w:r>
      <w:r>
        <w:rPr>
          <w:rFonts w:hAnsi="Times New Roman" w:ascii="Times New Roman"/>
          <w:sz w:val="24"/>
          <w:szCs w:val="24"/>
          <w:lang w:val="hr-HR"/>
        </w:rPr>
        <w:t xml:space="preserve"> e-oglasna ploča sudova. Istekom osmog dana od dana objave rješenja na mrežnoj stranici e-oglasna ploča sudova, smatrat će se da je rješenje uručeno potrošaču, odnosno da je dostava istog obavljena sukladno čl. 25. st. 2. Zakona o stečaju potrošača. </w:t>
      </w:r>
    </w:p>
    <w:p w:rsidRDefault="00ED39C3" w:rsidP="00E33F3D" w:rsidR="00E33F3D">
      <w:pPr>
        <w:rPr>
          <w:rFonts w:hAnsi="Times New Roman" w:ascii="Times New Roman"/>
          <w:sz w:val="24"/>
          <w:szCs w:val="24"/>
          <w:lang w:val="hr-HR"/>
        </w:rPr>
      </w:pPr>
      <w:r>
        <w:rPr>
          <w:rFonts w:hAnsi="Times New Roman" w:ascii="Times New Roman"/>
          <w:sz w:val="24"/>
          <w:szCs w:val="24"/>
          <w:lang w:val="hr-HR"/>
        </w:rPr>
        <w:t xml:space="preserve"> </w:t>
      </w:r>
    </w:p>
    <w:p w:rsidRDefault="00ED39C3" w:rsidP="00E33F3D" w:rsidR="00ED39C3" w:rsidRPr="00F817B8">
      <w:pPr>
        <w:rPr>
          <w:rFonts w:hAnsi="Times New Roman" w:ascii="Times New Roman"/>
          <w:sz w:val="24"/>
          <w:szCs w:val="24"/>
          <w:lang w:val="hr-HR"/>
        </w:rPr>
      </w:pPr>
    </w:p>
    <w:p w:rsidRDefault="0094413E" w:rsidP="0094413E" w:rsidR="00E33F3D">
      <w:pPr>
        <w:jc w:val="center"/>
        <w:rPr>
          <w:rFonts w:hAnsi="Times New Roman" w:ascii="Times New Roman"/>
          <w:sz w:val="24"/>
          <w:szCs w:val="24"/>
          <w:lang w:val="hr-HR"/>
        </w:rPr>
      </w:pPr>
      <w:r>
        <w:rPr>
          <w:rFonts w:hAnsi="Times New Roman" w:ascii="Times New Roman"/>
          <w:sz w:val="24"/>
          <w:szCs w:val="24"/>
          <w:lang w:val="hr-HR"/>
        </w:rPr>
        <w:t>Osijek</w:t>
      </w:r>
      <w:r w:rsidR="001B2FD4">
        <w:rPr>
          <w:rFonts w:hAnsi="Times New Roman" w:ascii="Times New Roman"/>
          <w:sz w:val="24"/>
          <w:szCs w:val="24"/>
          <w:lang w:val="hr-HR"/>
        </w:rPr>
        <w:t xml:space="preserve">, </w:t>
      </w:r>
      <w:r w:rsidR="00696896">
        <w:rPr>
          <w:rFonts w:hAnsi="Times New Roman" w:ascii="Times New Roman"/>
          <w:sz w:val="24"/>
          <w:szCs w:val="24"/>
          <w:lang w:val="hr-HR"/>
        </w:rPr>
        <w:t>18</w:t>
      </w:r>
      <w:r w:rsidR="00FF1F7D">
        <w:rPr>
          <w:rFonts w:hAnsi="Times New Roman" w:ascii="Times New Roman"/>
          <w:sz w:val="24"/>
          <w:szCs w:val="24"/>
          <w:lang w:val="hr-HR"/>
        </w:rPr>
        <w:t>. srpnja</w:t>
      </w:r>
      <w:r w:rsidR="00026491">
        <w:rPr>
          <w:rFonts w:hAnsi="Times New Roman" w:ascii="Times New Roman"/>
          <w:sz w:val="24"/>
          <w:szCs w:val="24"/>
          <w:lang w:val="hr-HR"/>
        </w:rPr>
        <w:t xml:space="preserve"> </w:t>
      </w:r>
      <w:r w:rsidR="00E33F3D" w:rsidRPr="00F817B8">
        <w:rPr>
          <w:rFonts w:hAnsi="Times New Roman" w:ascii="Times New Roman"/>
          <w:sz w:val="24"/>
          <w:szCs w:val="24"/>
          <w:lang w:val="hr-HR"/>
        </w:rPr>
        <w:t>2019.</w:t>
      </w:r>
    </w:p>
    <w:p w:rsidRDefault="00E33F3D" w:rsidP="00E33F3D" w:rsidR="00E33F3D" w:rsidRPr="00F817B8">
      <w:pPr>
        <w:jc w:val="center"/>
        <w:rPr>
          <w:rFonts w:hAnsi="Times New Roman" w:ascii="Times New Roman"/>
          <w:sz w:val="24"/>
          <w:szCs w:val="24"/>
          <w:lang w:val="hr-HR"/>
        </w:rPr>
      </w:pPr>
    </w:p>
    <w:p w:rsidRDefault="00E33F3D" w:rsidP="00E33F3D" w:rsidR="00E33F3D" w:rsidRPr="00F817B8">
      <w:pPr>
        <w:rPr>
          <w:rFonts w:hAnsi="Times New Roman" w:ascii="Times New Roman"/>
          <w:sz w:val="24"/>
          <w:szCs w:val="24"/>
          <w:lang w:val="hr-HR"/>
        </w:rPr>
      </w:pPr>
    </w:p>
    <w:p w:rsidRDefault="00E33F3D" w:rsidP="00026491" w:rsidR="00337C9B">
      <w:pPr>
        <w:rPr>
          <w:rFonts w:hAnsi="Times New Roman" w:ascii="Times New Roman"/>
          <w:sz w:val="24"/>
          <w:szCs w:val="24"/>
          <w:lang w:val="hr-HR"/>
        </w:rPr>
      </w:pP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00026491">
        <w:rPr>
          <w:rFonts w:hAnsi="Times New Roman" w:ascii="Times New Roman"/>
          <w:sz w:val="24"/>
          <w:szCs w:val="24"/>
          <w:lang w:val="hr-HR"/>
        </w:rPr>
        <w:t xml:space="preserve">     </w:t>
      </w:r>
      <w:r w:rsidR="0094413E">
        <w:rPr>
          <w:rFonts w:hAnsi="Times New Roman" w:ascii="Times New Roman"/>
          <w:sz w:val="24"/>
          <w:szCs w:val="24"/>
          <w:lang w:val="hr-HR"/>
        </w:rPr>
        <w:t xml:space="preserve">          Viša sudska savjetnica</w:t>
      </w:r>
      <w:r w:rsidR="00922635">
        <w:rPr>
          <w:rFonts w:hAnsi="Times New Roman" w:ascii="Times New Roman"/>
          <w:sz w:val="24"/>
          <w:szCs w:val="24"/>
          <w:lang w:val="hr-HR"/>
        </w:rPr>
        <w:t xml:space="preserve"> </w:t>
      </w:r>
    </w:p>
    <w:p w:rsidRDefault="00026491" w:rsidP="00D06362" w:rsidR="00EB3CA7">
      <w:pPr>
        <w:jc w:val="center"/>
        <w:rPr>
          <w:rFonts w:hAnsi="Times New Roman" w:ascii="Times New Roman"/>
          <w:sz w:val="24"/>
          <w:szCs w:val="24"/>
          <w:lang w:val="hr-HR"/>
        </w:rPr>
      </w:pPr>
      <w:r>
        <w:rPr>
          <w:rFonts w:hAnsi="Times New Roman" w:ascii="Times New Roman"/>
          <w:sz w:val="24"/>
          <w:szCs w:val="24"/>
          <w:lang w:val="hr-HR"/>
        </w:rPr>
        <w:t xml:space="preserve">                                                                                               </w:t>
      </w:r>
      <w:r w:rsidR="0094413E">
        <w:rPr>
          <w:rFonts w:hAnsi="Times New Roman" w:ascii="Times New Roman"/>
          <w:sz w:val="24"/>
          <w:szCs w:val="24"/>
          <w:lang w:val="hr-HR"/>
        </w:rPr>
        <w:t>Lea Pihler</w:t>
      </w:r>
      <w:r w:rsidR="00EB3CA7">
        <w:rPr>
          <w:rFonts w:hAnsi="Times New Roman" w:ascii="Times New Roman"/>
          <w:sz w:val="24"/>
          <w:szCs w:val="24"/>
          <w:lang w:val="hr-HR"/>
        </w:rPr>
        <w:t>,</w:t>
      </w:r>
      <w:r w:rsidR="0094413E">
        <w:rPr>
          <w:rFonts w:hAnsi="Times New Roman" w:ascii="Times New Roman"/>
          <w:sz w:val="24"/>
          <w:szCs w:val="24"/>
          <w:lang w:val="hr-HR"/>
        </w:rPr>
        <w:t xml:space="preserve"> </w:t>
      </w:r>
      <w:r w:rsidR="00EB3CA7">
        <w:rPr>
          <w:rFonts w:hAnsi="Times New Roman" w:ascii="Times New Roman"/>
          <w:sz w:val="24"/>
          <w:szCs w:val="24"/>
          <w:lang w:val="hr-HR"/>
        </w:rPr>
        <w:t xml:space="preserve">v.r. </w:t>
      </w:r>
    </w:p>
    <w:p w:rsidRDefault="00EB3CA7" w:rsidP="00D06362" w:rsidR="00EB3CA7">
      <w:pPr>
        <w:jc w:val="center"/>
        <w:rPr>
          <w:rFonts w:hAnsi="Times New Roman" w:ascii="Times New Roman"/>
          <w:sz w:val="24"/>
          <w:szCs w:val="24"/>
          <w:lang w:val="hr-HR"/>
        </w:rPr>
      </w:pPr>
    </w:p>
    <w:p w:rsidRDefault="0094413E" w:rsidP="00917BEC" w:rsidR="0094413E">
      <w:pPr>
        <w:rPr>
          <w:rFonts w:hAnsi="Times New Roman" w:ascii="Times New Roman"/>
          <w:sz w:val="24"/>
          <w:szCs w:val="24"/>
          <w:lang w:val="hr-HR"/>
        </w:rPr>
      </w:pPr>
    </w:p>
    <w:p w:rsidRDefault="0094413E" w:rsidP="00EB3CA7" w:rsidR="0094413E">
      <w:pPr>
        <w:jc w:val="right"/>
        <w:rPr>
          <w:rFonts w:hAnsi="Times New Roman" w:ascii="Times New Roman"/>
          <w:sz w:val="24"/>
          <w:szCs w:val="24"/>
          <w:lang w:val="hr-HR"/>
        </w:rPr>
      </w:pPr>
    </w:p>
    <w:p w:rsidRDefault="00922635" w:rsidP="00EB3CA7" w:rsidR="00EB3CA7">
      <w:pPr>
        <w:jc w:val="right"/>
        <w:rPr>
          <w:rFonts w:hAnsi="Times New Roman" w:ascii="Times New Roman"/>
          <w:sz w:val="24"/>
          <w:szCs w:val="24"/>
          <w:lang w:val="hr-HR"/>
        </w:rPr>
      </w:pPr>
      <w:r>
        <w:rPr>
          <w:rFonts w:hAnsi="Times New Roman" w:ascii="Times New Roman"/>
          <w:sz w:val="24"/>
          <w:szCs w:val="24"/>
          <w:lang w:val="hr-HR"/>
        </w:rPr>
        <w:t xml:space="preserve">   Za točnost </w:t>
      </w:r>
      <w:proofErr w:type="spellStart"/>
      <w:r>
        <w:rPr>
          <w:rFonts w:hAnsi="Times New Roman" w:ascii="Times New Roman"/>
          <w:sz w:val="24"/>
          <w:szCs w:val="24"/>
          <w:lang w:val="hr-HR"/>
        </w:rPr>
        <w:t>otpravka</w:t>
      </w:r>
      <w:proofErr w:type="spellEnd"/>
      <w:r>
        <w:rPr>
          <w:rFonts w:hAnsi="Times New Roman" w:ascii="Times New Roman"/>
          <w:sz w:val="24"/>
          <w:szCs w:val="24"/>
          <w:lang w:val="hr-HR"/>
        </w:rPr>
        <w:t xml:space="preserve">-ovlašteni </w:t>
      </w:r>
      <w:r w:rsidR="00EB3CA7">
        <w:rPr>
          <w:rFonts w:hAnsi="Times New Roman" w:ascii="Times New Roman"/>
          <w:sz w:val="24"/>
          <w:szCs w:val="24"/>
          <w:lang w:val="hr-HR"/>
        </w:rPr>
        <w:t xml:space="preserve">službenik </w:t>
      </w:r>
    </w:p>
    <w:p w:rsidRDefault="00EB3CA7" w:rsidP="00917BEC" w:rsidR="00E33F3D" w:rsidRPr="00F817B8">
      <w:pPr>
        <w:ind w:firstLine="708" w:left="4956"/>
        <w:jc w:val="center"/>
        <w:rPr>
          <w:rFonts w:hAnsi="Times New Roman" w:ascii="Times New Roman"/>
          <w:sz w:val="24"/>
          <w:szCs w:val="24"/>
          <w:lang w:val="hr-HR"/>
        </w:rPr>
      </w:pPr>
      <w:r>
        <w:rPr>
          <w:rFonts w:hAnsi="Times New Roman" w:ascii="Times New Roman"/>
          <w:sz w:val="24"/>
          <w:szCs w:val="24"/>
          <w:lang w:val="hr-HR"/>
        </w:rPr>
        <w:t xml:space="preserve">Ranka Đukić </w:t>
      </w:r>
      <w:r w:rsidR="00D06362">
        <w:rPr>
          <w:rFonts w:hAnsi="Times New Roman" w:ascii="Times New Roman"/>
          <w:sz w:val="24"/>
          <w:szCs w:val="24"/>
          <w:lang w:val="hr-HR"/>
        </w:rPr>
        <w:t xml:space="preserve"> </w:t>
      </w:r>
    </w:p>
    <w:p w:rsidRDefault="00AE2F6B" w:rsidR="00AE2F6B"/>
    <w:sectPr w:rsidR="00AE2F6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RO_Dutch-Normal">
    <w:altName w:val="Times New Roman"/>
    <w:charset w:val="00"/>
    <w:family w:val="auto"/>
    <w:pitch w:val="variable"/>
    <w:sig w:csb1="00000000" w:csb0="00000013" w:usb3="00000000" w:usb2="00000000" w:usb1="00000000" w:usb0="0000000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45966"/>
    <w:multiLevelType w:val="hybridMultilevel"/>
    <w:tmpl w:val="9DF2FDD4"/>
    <w:lvl w:tplc="D9B8DF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F524BAE"/>
    <w:multiLevelType w:val="hybridMultilevel"/>
    <w:tmpl w:val="EE58663A"/>
    <w:lvl w:tplc="59DEF27A" w:ilvl="0">
      <w:start w:val="1"/>
      <w:numFmt w:val="upperRoman"/>
      <w:lvlText w:val="%1."/>
      <w:lvlJc w:val="left"/>
      <w:pPr>
        <w:ind w:hanging="720" w:left="7800"/>
      </w:pPr>
      <w:rPr>
        <w:rFonts w:hint="default"/>
      </w:rPr>
    </w:lvl>
    <w:lvl w:tentative="true" w:tplc="041A0019" w:ilvl="1">
      <w:start w:val="1"/>
      <w:numFmt w:val="lowerLetter"/>
      <w:lvlText w:val="%2."/>
      <w:lvlJc w:val="left"/>
      <w:pPr>
        <w:ind w:hanging="360" w:left="8160"/>
      </w:pPr>
    </w:lvl>
    <w:lvl w:tentative="true" w:tplc="041A001B" w:ilvl="2">
      <w:start w:val="1"/>
      <w:numFmt w:val="lowerRoman"/>
      <w:lvlText w:val="%3."/>
      <w:lvlJc w:val="right"/>
      <w:pPr>
        <w:ind w:hanging="180" w:left="8880"/>
      </w:pPr>
    </w:lvl>
    <w:lvl w:tentative="true" w:tplc="041A000F" w:ilvl="3">
      <w:start w:val="1"/>
      <w:numFmt w:val="decimal"/>
      <w:lvlText w:val="%4."/>
      <w:lvlJc w:val="left"/>
      <w:pPr>
        <w:ind w:hanging="360" w:left="9600"/>
      </w:pPr>
    </w:lvl>
    <w:lvl w:tentative="true" w:tplc="041A0019" w:ilvl="4">
      <w:start w:val="1"/>
      <w:numFmt w:val="lowerLetter"/>
      <w:lvlText w:val="%5."/>
      <w:lvlJc w:val="left"/>
      <w:pPr>
        <w:ind w:hanging="360" w:left="10320"/>
      </w:pPr>
    </w:lvl>
    <w:lvl w:tentative="true" w:tplc="041A001B" w:ilvl="5">
      <w:start w:val="1"/>
      <w:numFmt w:val="lowerRoman"/>
      <w:lvlText w:val="%6."/>
      <w:lvlJc w:val="right"/>
      <w:pPr>
        <w:ind w:hanging="180" w:left="11040"/>
      </w:pPr>
    </w:lvl>
    <w:lvl w:tentative="true" w:tplc="041A000F" w:ilvl="6">
      <w:start w:val="1"/>
      <w:numFmt w:val="decimal"/>
      <w:lvlText w:val="%7."/>
      <w:lvlJc w:val="left"/>
      <w:pPr>
        <w:ind w:hanging="360" w:left="11760"/>
      </w:pPr>
    </w:lvl>
    <w:lvl w:tentative="true" w:tplc="041A0019" w:ilvl="7">
      <w:start w:val="1"/>
      <w:numFmt w:val="lowerLetter"/>
      <w:lvlText w:val="%8."/>
      <w:lvlJc w:val="left"/>
      <w:pPr>
        <w:ind w:hanging="360" w:left="12480"/>
      </w:pPr>
    </w:lvl>
    <w:lvl w:tentative="true" w:tplc="041A001B" w:ilvl="8">
      <w:start w:val="1"/>
      <w:numFmt w:val="lowerRoman"/>
      <w:lvlText w:val="%9."/>
      <w:lvlJc w:val="right"/>
      <w:pPr>
        <w:ind w:hanging="180" w:left="132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3F3D"/>
    <w:rsid w:val="000017CB"/>
    <w:rsid w:val="00026491"/>
    <w:rsid w:val="000341B8"/>
    <w:rsid w:val="0005335C"/>
    <w:rsid w:val="000622E9"/>
    <w:rsid w:val="00070013"/>
    <w:rsid w:val="00076112"/>
    <w:rsid w:val="00076BA3"/>
    <w:rsid w:val="0007735A"/>
    <w:rsid w:val="00084895"/>
    <w:rsid w:val="00087D8E"/>
    <w:rsid w:val="00094D34"/>
    <w:rsid w:val="000B1F58"/>
    <w:rsid w:val="000B427F"/>
    <w:rsid w:val="000C73EE"/>
    <w:rsid w:val="000E36D0"/>
    <w:rsid w:val="000E378E"/>
    <w:rsid w:val="000E56F6"/>
    <w:rsid w:val="000E724E"/>
    <w:rsid w:val="000F5BAF"/>
    <w:rsid w:val="00130E97"/>
    <w:rsid w:val="0014711B"/>
    <w:rsid w:val="00151CA9"/>
    <w:rsid w:val="001524AF"/>
    <w:rsid w:val="00153C78"/>
    <w:rsid w:val="00157B5C"/>
    <w:rsid w:val="0018417F"/>
    <w:rsid w:val="001858CC"/>
    <w:rsid w:val="0019341C"/>
    <w:rsid w:val="001A7D09"/>
    <w:rsid w:val="001B2FD4"/>
    <w:rsid w:val="001B3799"/>
    <w:rsid w:val="001D5391"/>
    <w:rsid w:val="001D5A10"/>
    <w:rsid w:val="001E398F"/>
    <w:rsid w:val="001E46F8"/>
    <w:rsid w:val="001E4FF1"/>
    <w:rsid w:val="001F7549"/>
    <w:rsid w:val="002117B3"/>
    <w:rsid w:val="002227DA"/>
    <w:rsid w:val="002248EB"/>
    <w:rsid w:val="00235E04"/>
    <w:rsid w:val="00253A5D"/>
    <w:rsid w:val="0025492A"/>
    <w:rsid w:val="00254BDD"/>
    <w:rsid w:val="00261723"/>
    <w:rsid w:val="00261D4B"/>
    <w:rsid w:val="00281D20"/>
    <w:rsid w:val="002B7F0B"/>
    <w:rsid w:val="002C4C1A"/>
    <w:rsid w:val="002E053D"/>
    <w:rsid w:val="002F7854"/>
    <w:rsid w:val="00314F55"/>
    <w:rsid w:val="003205A5"/>
    <w:rsid w:val="00327B33"/>
    <w:rsid w:val="00335A54"/>
    <w:rsid w:val="00337C9B"/>
    <w:rsid w:val="00343D8A"/>
    <w:rsid w:val="00384266"/>
    <w:rsid w:val="00384FCC"/>
    <w:rsid w:val="00391F6C"/>
    <w:rsid w:val="003A2929"/>
    <w:rsid w:val="003D2644"/>
    <w:rsid w:val="003D3787"/>
    <w:rsid w:val="003D70EF"/>
    <w:rsid w:val="003D72E7"/>
    <w:rsid w:val="00400D0A"/>
    <w:rsid w:val="00414B9F"/>
    <w:rsid w:val="00415C40"/>
    <w:rsid w:val="004725A1"/>
    <w:rsid w:val="00484F6E"/>
    <w:rsid w:val="00485F1F"/>
    <w:rsid w:val="00495FE0"/>
    <w:rsid w:val="004A28A2"/>
    <w:rsid w:val="004A6502"/>
    <w:rsid w:val="004B21A8"/>
    <w:rsid w:val="004B48A1"/>
    <w:rsid w:val="004C5BDF"/>
    <w:rsid w:val="004D1FDC"/>
    <w:rsid w:val="004D58AF"/>
    <w:rsid w:val="004E2FA8"/>
    <w:rsid w:val="004F0346"/>
    <w:rsid w:val="00513C6A"/>
    <w:rsid w:val="005151E7"/>
    <w:rsid w:val="00521E3A"/>
    <w:rsid w:val="00523C3B"/>
    <w:rsid w:val="00554E5F"/>
    <w:rsid w:val="00555127"/>
    <w:rsid w:val="0057111F"/>
    <w:rsid w:val="005869D3"/>
    <w:rsid w:val="005A3DCB"/>
    <w:rsid w:val="005A51E9"/>
    <w:rsid w:val="005A7528"/>
    <w:rsid w:val="005B3E65"/>
    <w:rsid w:val="005D3688"/>
    <w:rsid w:val="005E1AB2"/>
    <w:rsid w:val="005E4D53"/>
    <w:rsid w:val="005F150C"/>
    <w:rsid w:val="005F460A"/>
    <w:rsid w:val="0063086F"/>
    <w:rsid w:val="00633B3E"/>
    <w:rsid w:val="00634A0A"/>
    <w:rsid w:val="0064709C"/>
    <w:rsid w:val="00653D5E"/>
    <w:rsid w:val="0065571E"/>
    <w:rsid w:val="0066225C"/>
    <w:rsid w:val="00663C8B"/>
    <w:rsid w:val="006939C6"/>
    <w:rsid w:val="006948EB"/>
    <w:rsid w:val="00694E6A"/>
    <w:rsid w:val="00696896"/>
    <w:rsid w:val="006A06DB"/>
    <w:rsid w:val="006B2F43"/>
    <w:rsid w:val="006B4990"/>
    <w:rsid w:val="006B4E4E"/>
    <w:rsid w:val="006C69A0"/>
    <w:rsid w:val="006F65B6"/>
    <w:rsid w:val="00703EE5"/>
    <w:rsid w:val="00710CFF"/>
    <w:rsid w:val="00715053"/>
    <w:rsid w:val="00755D0C"/>
    <w:rsid w:val="00764B74"/>
    <w:rsid w:val="007845FE"/>
    <w:rsid w:val="00792B7A"/>
    <w:rsid w:val="007C390E"/>
    <w:rsid w:val="007C5163"/>
    <w:rsid w:val="007D76BB"/>
    <w:rsid w:val="007E59AA"/>
    <w:rsid w:val="007F5B38"/>
    <w:rsid w:val="0080328C"/>
    <w:rsid w:val="00814581"/>
    <w:rsid w:val="00843367"/>
    <w:rsid w:val="00867C50"/>
    <w:rsid w:val="00871920"/>
    <w:rsid w:val="0087463C"/>
    <w:rsid w:val="00886A5B"/>
    <w:rsid w:val="00887C1F"/>
    <w:rsid w:val="00890EF6"/>
    <w:rsid w:val="008A3854"/>
    <w:rsid w:val="008A5AC4"/>
    <w:rsid w:val="008B0617"/>
    <w:rsid w:val="008B71E1"/>
    <w:rsid w:val="008C0CCA"/>
    <w:rsid w:val="009174AE"/>
    <w:rsid w:val="00917BEC"/>
    <w:rsid w:val="00922442"/>
    <w:rsid w:val="00922635"/>
    <w:rsid w:val="00924D71"/>
    <w:rsid w:val="00932059"/>
    <w:rsid w:val="0094413E"/>
    <w:rsid w:val="009501DC"/>
    <w:rsid w:val="00967072"/>
    <w:rsid w:val="0098367D"/>
    <w:rsid w:val="00987F21"/>
    <w:rsid w:val="00992D9E"/>
    <w:rsid w:val="00994CB2"/>
    <w:rsid w:val="00997F86"/>
    <w:rsid w:val="009A3E0A"/>
    <w:rsid w:val="009A720D"/>
    <w:rsid w:val="009B6577"/>
    <w:rsid w:val="009C31EC"/>
    <w:rsid w:val="009E3828"/>
    <w:rsid w:val="009F1E6E"/>
    <w:rsid w:val="009F3A97"/>
    <w:rsid w:val="009F728B"/>
    <w:rsid w:val="00A053DD"/>
    <w:rsid w:val="00A177C8"/>
    <w:rsid w:val="00A2410B"/>
    <w:rsid w:val="00A33BCF"/>
    <w:rsid w:val="00A367FF"/>
    <w:rsid w:val="00A41BA6"/>
    <w:rsid w:val="00A46EE0"/>
    <w:rsid w:val="00A60EE9"/>
    <w:rsid w:val="00A807AC"/>
    <w:rsid w:val="00A93CD0"/>
    <w:rsid w:val="00AB0B7D"/>
    <w:rsid w:val="00AB7436"/>
    <w:rsid w:val="00AC0DCB"/>
    <w:rsid w:val="00AC3BD4"/>
    <w:rsid w:val="00AE2F6B"/>
    <w:rsid w:val="00AE5807"/>
    <w:rsid w:val="00AF483B"/>
    <w:rsid w:val="00B0105A"/>
    <w:rsid w:val="00B3177C"/>
    <w:rsid w:val="00B35E14"/>
    <w:rsid w:val="00B36005"/>
    <w:rsid w:val="00B3773C"/>
    <w:rsid w:val="00B5272B"/>
    <w:rsid w:val="00B6185C"/>
    <w:rsid w:val="00B73E38"/>
    <w:rsid w:val="00B7749A"/>
    <w:rsid w:val="00B97A29"/>
    <w:rsid w:val="00BB5620"/>
    <w:rsid w:val="00BC1D0D"/>
    <w:rsid w:val="00BD0CCD"/>
    <w:rsid w:val="00BD21DB"/>
    <w:rsid w:val="00BD4D49"/>
    <w:rsid w:val="00BF3815"/>
    <w:rsid w:val="00C067DE"/>
    <w:rsid w:val="00C17775"/>
    <w:rsid w:val="00C34ED5"/>
    <w:rsid w:val="00C4168B"/>
    <w:rsid w:val="00C431B4"/>
    <w:rsid w:val="00C4475E"/>
    <w:rsid w:val="00C5041F"/>
    <w:rsid w:val="00C7364E"/>
    <w:rsid w:val="00C73D40"/>
    <w:rsid w:val="00C75C5D"/>
    <w:rsid w:val="00C77433"/>
    <w:rsid w:val="00C81C9A"/>
    <w:rsid w:val="00C8479A"/>
    <w:rsid w:val="00C961C4"/>
    <w:rsid w:val="00CA58B9"/>
    <w:rsid w:val="00CD0026"/>
    <w:rsid w:val="00CD4C3D"/>
    <w:rsid w:val="00CD5911"/>
    <w:rsid w:val="00CD6AA6"/>
    <w:rsid w:val="00CE1180"/>
    <w:rsid w:val="00CE48B1"/>
    <w:rsid w:val="00CE6EC6"/>
    <w:rsid w:val="00CF1321"/>
    <w:rsid w:val="00D06362"/>
    <w:rsid w:val="00D2478D"/>
    <w:rsid w:val="00D27CE8"/>
    <w:rsid w:val="00D414EE"/>
    <w:rsid w:val="00D41EAE"/>
    <w:rsid w:val="00D41EDB"/>
    <w:rsid w:val="00D45653"/>
    <w:rsid w:val="00D474C3"/>
    <w:rsid w:val="00D53785"/>
    <w:rsid w:val="00D55FE7"/>
    <w:rsid w:val="00D61658"/>
    <w:rsid w:val="00DF64D5"/>
    <w:rsid w:val="00DF6579"/>
    <w:rsid w:val="00E06031"/>
    <w:rsid w:val="00E10F58"/>
    <w:rsid w:val="00E11ED9"/>
    <w:rsid w:val="00E127D3"/>
    <w:rsid w:val="00E33F3D"/>
    <w:rsid w:val="00E37570"/>
    <w:rsid w:val="00E37B70"/>
    <w:rsid w:val="00E64065"/>
    <w:rsid w:val="00E77D75"/>
    <w:rsid w:val="00E85844"/>
    <w:rsid w:val="00E97374"/>
    <w:rsid w:val="00EA01AC"/>
    <w:rsid w:val="00EA7FEF"/>
    <w:rsid w:val="00EB1C5A"/>
    <w:rsid w:val="00EB3CA7"/>
    <w:rsid w:val="00EC07B8"/>
    <w:rsid w:val="00ED39C3"/>
    <w:rsid w:val="00ED414D"/>
    <w:rsid w:val="00ED7DDE"/>
    <w:rsid w:val="00EE27C0"/>
    <w:rsid w:val="00EE7027"/>
    <w:rsid w:val="00F02621"/>
    <w:rsid w:val="00F10D4C"/>
    <w:rsid w:val="00F16870"/>
    <w:rsid w:val="00F16B29"/>
    <w:rsid w:val="00F17E28"/>
    <w:rsid w:val="00F30374"/>
    <w:rsid w:val="00F4009A"/>
    <w:rsid w:val="00F42177"/>
    <w:rsid w:val="00F75928"/>
    <w:rsid w:val="00FB5886"/>
    <w:rsid w:val="00FC03BE"/>
    <w:rsid w:val="00FD5319"/>
    <w:rsid w:val="00FF1F7D"/>
    <w:rsid w:val="00FF7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3F3D"/>
    <w:pPr>
      <w:spacing w:lineRule="auto" w:line="240" w:after="0"/>
    </w:pPr>
    <w:rPr>
      <w:rFonts w:cs="Times New Roman" w:eastAsia="Times New Roman" w:hAnsi="CRO_Dutch-Normal" w:ascii="CRO_Dutch-Normal"/>
      <w:sz w:val="20"/>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F3D"/>
    <w:rPr>
      <w:rFonts w:cs="Tahoma" w:eastAsia="Times New Roman" w:hAnsi="Tahoma" w:ascii="Tahoma"/>
      <w:sz w:val="16"/>
      <w:szCs w:val="16"/>
      <w:lang w:eastAsia="hr-HR" w:val="en-GB"/>
    </w:rPr>
  </w:style>
  <w:style w:customStyle="true" w:styleId="Default" w:type="paragraph">
    <w:name w:val="Default"/>
    <w:rsid w:val="00890EF6"/>
    <w:pPr>
      <w:autoSpaceDE w:val="false"/>
      <w:autoSpaceDN w:val="false"/>
      <w:adjustRightInd w:val="false"/>
      <w:spacing w:lineRule="auto" w:line="240" w:after="0"/>
    </w:pPr>
    <w:rPr>
      <w:rFonts w:cs="Times New Roman" w:hAnsi="Times New Roman" w:asci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327B33"/>
    <w:rPr>
      <w:color w:val="808080"/>
      <w:bdr w:space="0" w:sz="0" w:color="auto" w:val="none"/>
      <w:shd w:fill="auto" w:color="auto" w:val="clear"/>
    </w:rPr>
  </w:style>
  <w:style w:customStyle="true" w:styleId="eSPISCCParagraphDefaultFont" w:type="character">
    <w:name w:val="eSPIS_CC_Paragraph Default Font"/>
    <w:basedOn w:val="Zadanifontodlomka"/>
    <w:rsid w:val="00327B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7B3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7B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7B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F3D"/>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F3D"/>
    <w:rPr>
      <w:rFonts w:ascii="Tahoma" w:cs="Tahoma" w:eastAsia="Times New Roman" w:hAnsi="Tahoma"/>
      <w:sz w:val="16"/>
      <w:szCs w:val="16"/>
      <w:lang w:eastAsia="hr-HR" w:val="en-GB"/>
    </w:rPr>
  </w:style>
  <w:style w:customStyle="1" w:styleId="Default" w:type="paragraph">
    <w:name w:val="Default"/>
    <w:rsid w:val="00890EF6"/>
    <w:pPr>
      <w:autoSpaceDE w:val="0"/>
      <w:autoSpaceDN w:val="0"/>
      <w:adjustRightInd w:val="0"/>
      <w:spacing w:after="0"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327B33"/>
    <w:rPr>
      <w:color w:val="808080"/>
      <w:bdr w:color="auto" w:space="0" w:sz="0" w:val="none"/>
      <w:shd w:color="auto" w:fill="auto" w:val="clear"/>
    </w:rPr>
  </w:style>
  <w:style w:customStyle="1" w:styleId="eSPISCCParagraphDefaultFont" w:type="character">
    <w:name w:val="eSPIS_CC_Paragraph Default Font"/>
    <w:basedOn w:val="Zadanifontodlomka"/>
    <w:rsid w:val="00327B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7B3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7B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7B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Lea</izvorni_sadrzaj>
    <derivirana_varijabla naziv="DomainObject.DonositeljOdluke.Ime_1">Lea</derivirana_varijabla>
  </DomainObject.DonositeljOdluke.Ime>
  <DomainObject.DonositeljOdluke.Prezime>
    <izvorni_sadrzaj>Pihler</izvorni_sadrzaj>
    <derivirana_varijabla naziv="DomainObject.DonositeljOdluke.Prezime_1">Pihler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2590</izvorni_sadrzaj>
    <derivirana_varijabla naziv="DomainObject.Predmet.Broj_1">2590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27. ožujka 2019.</izvorni_sadrzaj>
    <derivirana_varijabla naziv="DomainObject.Predmet.DatumOsnivanja_1">27.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ožujka 2019.</izvorni_sadrzaj>
    <derivirana_varijabla naziv="DomainObject.Predmet.DatumPrimitkaOptuznogAkta_1">26. ožujka 2019.</derivirana_varijabla>
  </DomainObject.Predmet.DatumPrimitkaOptuznogAkta>
  <DomainObject.Predmet.DatumRjesavanja>
    <izvorni_sadrzaj>6. lipnja 2019.</izvorni_sadrzaj>
    <derivirana_varijabla naziv="DomainObject.Predmet.DatumRjesavanja_1">6.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Sp-2590/2019</izvorni_sadrzaj>
    <derivirana_varijabla naziv="DomainObject.Predmet.OznakaBroj_1">Sp-2590/2019</derivirana_varijabla>
  </DomainObject.Predmet.OznakaBroj>
  <DomainObject.Predmet.OznakaBrojOptuznogAkta>
    <izvorni_sadrzaj>08-6-19-3</izvorni_sadrzaj>
    <derivirana_varijabla naziv="DomainObject.Predmet.OznakaBrojOptuznogAkta_1">08-6-19-3</derivirana_varijabla>
  </DomainObject.Predmet.OznakaBrojOptuznogAkta>
  <DomainObject.Predmet.PredmetRijesio.Ime>
    <izvorni_sadrzaj>Lea</izvorni_sadrzaj>
    <derivirana_varijabla naziv="DomainObject.Predmet.PredmetRijesio.Ime_1">Lea</derivirana_varijabla>
  </DomainObject.Predmet.PredmetRijesio.Ime>
  <DomainObject.Predmet.PredmetRijesio.Oib>
    <izvorni_sadrzaj>23886499305</izvorni_sadrzaj>
    <derivirana_varijabla naziv="DomainObject.Predmet.PredmetRijesio.Oib_1">23886499305</derivirana_varijabla>
  </DomainObject.Predmet.PredmetRijesio.Oib>
  <DomainObject.Predmet.PredmetRijesio.Prezime>
    <izvorni_sadrzaj>Pihler</izvorni_sadrzaj>
    <derivirana_varijabla naziv="DomainObject.Predmet.PredmetRijesio.Prezime_1">Pihler</derivirana_varijabla>
  </DomainObject.Predmet.PredmetRijesio.Prezime>
  <DomainObject.Predmet.PrimjedbaSuca>
    <izvorni_sadrzaj/>
    <derivirana_varijabla naziv="DomainObject.Predmet.PrimjedbaSuca_1"/>
  </DomainObject.Predmet.PrimjedbaSuca>
  <DomainObject.Predmet.ProtustrankaFormated>
    <izvorni_sadrzaj>  DAJANA GLAVOTA</izvorni_sadrzaj>
    <derivirana_varijabla naziv="DomainObject.Predmet.ProtustrankaFormated_1">  DAJANA GLAVOTA</derivirana_varijabla>
  </DomainObject.Predmet.ProtustrankaFormated>
  <DomainObject.Predmet.ProtustrankaFormatedOIB>
    <izvorni_sadrzaj>  DAJANA GLAVOTA, OIB 72153193925</izvorni_sadrzaj>
    <derivirana_varijabla naziv="DomainObject.Predmet.ProtustrankaFormatedOIB_1">  DAJANA GLAVOTA, OIB 72153193925</derivirana_varijabla>
  </DomainObject.Predmet.ProtustrankaFormatedOIB>
  <DomainObject.Predmet.ProtustrankaFormatedWithAdress>
    <izvorni_sadrzaj> DAJANA GLAVOTA, ŠKOLSKA 26, 31220 Višnjevac</izvorni_sadrzaj>
    <derivirana_varijabla naziv="DomainObject.Predmet.ProtustrankaFormatedWithAdress_1"> DAJANA GLAVOTA, ŠKOLSKA 26, 31220 Višnjevac</derivirana_varijabla>
  </DomainObject.Predmet.ProtustrankaFormatedWithAdress>
  <DomainObject.Predmet.ProtustrankaFormatedWithAdressOIB>
    <izvorni_sadrzaj> DAJANA GLAVOTA, OIB 72153193925, ŠKOLSKA 26, 31220 Višnjevac</izvorni_sadrzaj>
    <derivirana_varijabla naziv="DomainObject.Predmet.ProtustrankaFormatedWithAdressOIB_1"> DAJANA GLAVOTA, OIB 72153193925, ŠKOLSKA 26, 31220 Višnjevac</derivirana_varijabla>
  </DomainObject.Predmet.ProtustrankaFormatedWithAdressOIB>
  <DomainObject.Predmet.ProtustrankaWithAdress>
    <izvorni_sadrzaj>DAJANA GLAVOTA ŠKOLSKA 26, 31220 Višnjevac</izvorni_sadrzaj>
    <derivirana_varijabla naziv="DomainObject.Predmet.ProtustrankaWithAdress_1">DAJANA GLAVOTA ŠKOLSKA 26, 31220 Višnjevac</derivirana_varijabla>
  </DomainObject.Predmet.ProtustrankaWithAdress>
  <DomainObject.Predmet.ProtustrankaWithAdressOIB>
    <izvorni_sadrzaj>DAJANA GLAVOTA, OIB 72153193925, ŠKOLSKA 26, 31220 Višnjevac</izvorni_sadrzaj>
    <derivirana_varijabla naziv="DomainObject.Predmet.ProtustrankaWithAdressOIB_1">DAJANA GLAVOTA, OIB 72153193925, ŠKOLSKA 26, 31220 Višnjevac</derivirana_varijabla>
  </DomainObject.Predmet.ProtustrankaWithAdressOIB>
  <DomainObject.Predmet.ProtustrankaNazivFormated>
    <izvorni_sadrzaj>DAJANA GLAVOTA</izvorni_sadrzaj>
    <derivirana_varijabla naziv="DomainObject.Predmet.ProtustrankaNazivFormated_1">DAJANA GLAVOTA</derivirana_varijabla>
  </DomainObject.Predmet.ProtustrankaNazivFormated>
  <DomainObject.Predmet.ProtustrankaNazivFormatedOIB>
    <izvorni_sadrzaj>DAJANA GLAVOTA, OIB 72153193925</izvorni_sadrzaj>
    <derivirana_varijabla naziv="DomainObject.Predmet.ProtustrankaNazivFormatedOIB_1">DAJANA GLAVOTA, OIB 72153193925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21.ref.</izvorni_sadrzaj>
    <derivirana_varijabla naziv="DomainObject.Predmet.Referada.Oznaka_1">21.ref.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Lea Pihler</izvorni_sadrzaj>
    <derivirana_varijabla naziv="DomainObject.Predmet.Referada.Sudac_1">Lea Pihler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SVEA EKONOMI društvo s ograničenom odgovornošću za savjetovanje i usluge; ORIFLAME HOLDINGS B.V.; A1 Hrvatska društvo s ograničenom odgovornošću za usluge javnih telekomunikacija; Hrvatski Telekom d.d.; EOS MATRIX d.o.o. za poslovne usluge; HRVATSKA POŠTANSKA BANKA, dioničko društvo</izvorni_sadrzaj>
    <derivirana_varijabla naziv="DomainObject.Predmet.StrankaFormated_1">  Financijska agencija; SVEA EKONOMI društvo s ograničenom odgovornošću za savjetovanje i usluge; ORIFLAME HOLDINGS B.V.; A1 Hrvatska društvo s ograničenom odgovornošću za usluge javnih telekomunikacija; Hrvatski Telekom d.d.; EOS MATRIX d.o.o. za poslovne usluge; HRVATSKA POŠTANSKA BANKA, dioničko društvo</derivirana_varijabla>
  </DomainObject.Predmet.StrankaFormated>
  <DomainObject.Predmet.StrankaFormatedOIB>
    <izvorni_sadrzaj>  Financijska agencija, OIB 85821130368; SVEA EKONOMI društvo s ograničenom odgovornošću za savjetovanje i usluge, OIB 17863542417; ORIFLAME HOLDINGS B.V., OIB 36354577595; A1 Hrvatska društvo s ograničenom odgovornošću za usluge javnih telekomunikacija, OIB 29524210204; Hrvatski Telekom d.d., OIB 81793146560; EOS MATRIX d.o.o. za poslovne usluge, OIB 76674680107; HRVATSKA POŠTANSKA BANKA, dioničko društvo, OIB 87939104217</izvorni_sadrzaj>
    <derivirana_varijabla naziv="DomainObject.Predmet.StrankaFormatedOIB_1">  Financijska agencija, OIB 85821130368; SVEA EKONOMI društvo s ograničenom odgovornošću za savjetovanje i usluge, OIB 17863542417; ORIFLAME HOLDINGS B.V., OIB 36354577595; A1 Hrvatska društvo s ograničenom odgovornošću za usluge javnih telekomunikacija, OIB 29524210204; Hrvatski Telekom d.d., OIB 81793146560; EOS MATRIX d.o.o. za poslovne usluge, OIB 76674680107; HRVATSKA POŠTANSKA BANKA, dioničko društvo, OIB 87939104217</derivirana_varijabla>
  </DomainObject.Predmet.StrankaFormatedOIB>
  <DomainObject.Predmet.StrankaFormatedWithAdress>
    <izvorni_sadrzaj> Financijska agencija, Ulica grada Vukovara 70, 10000 Zagreb; SVEA EKONOMI društvo s ograničenom odgovornošću za savjetovanje i usluge, Ulica Damira Tomljanovića Gavrana 11, 10000 Zagreb; ORIFLAME HOLDINGS B.V., Utopialaan 52, 5232 Hertogenbosch; A1 Hrvatska društvo s ograničenom odgovornošću za usluge javnih telekomunikacija, Vrtni put 1, 10000 Zagreb; Hrvatski Telekom d.d., Roberta Frangeša Mihanovića 9, 10000 Zagreb; EOS MATRIX d.o.o. za poslovne usluge, Horvatova 82, 10000 Zagreb; HRVATSKA POŠTANSKA BANKA, dioničko društvo, Jurišićeva 4, 10000 Zagreb</izvorni_sadrzaj>
    <derivirana_varijabla naziv="DomainObject.Predmet.StrankaFormatedWithAdress_1"> Financijska agencija, Ulica grada Vukovara 70, 10000 Zagreb; SVEA EKONOMI društvo s ograničenom odgovornošću za savjetovanje i usluge, Ulica Damira Tomljanovića Gavrana 11, 10000 Zagreb; ORIFLAME HOLDINGS B.V., Utopialaan 52, 5232 Hertogenbosch; A1 Hrvatska društvo s ograničenom odgovornošću za usluge javnih telekomunikacija, Vrtni put 1, 10000 Zagreb; Hrvatski Telekom d.d., Roberta Frangeša Mihanovića 9, 10000 Zagreb; EOS MATRIX d.o.o. za poslovne usluge, Horvatova 82, 10000 Zagreb; HRVATSKA POŠTANSKA BANKA, dioničko društvo, Jurišićeva 4, 10000 Zagreb</derivirana_varijabla>
  </DomainObject.Predmet.StrankaFormatedWithAdress>
  <DomainObject.Predmet.StrankaFormatedWithAdressOIB>
    <izvorni_sadrzaj> Financijska agencija, OIB 85821130368, Ulica grada Vukovara 70, 10000 Zagreb; SVEA EKONOMI društvo s ograničenom odgovornošću za savjetovanje i usluge, OIB 17863542417, Ulica Damira Tomljanovića Gavrana 11, 10000 Zagreb; ORIFLAME HOLDINGS B.V., OIB 36354577595, Utopialaan 52, 5232 Hertogenbosch; A1 Hrvatska društvo s ograničenom odgovornošću za usluge javnih telekomunikacija, OIB 29524210204, Vrtni put 1, 10000 Zagreb; Hrvatski Telekom d.d., OIB 81793146560, Roberta Frangeša Mihanovića 9, 10000 Zagreb; EOS MATRIX d.o.o. za poslovne usluge, OIB 76674680107, Horvatova 82, 10000 Zagreb; HRVATSKA POŠTANSKA BANKA, dioničko društvo, OIB 87939104217, Jurišićeva 4, 10000 Zagreb</izvorni_sadrzaj>
    <derivirana_varijabla naziv="DomainObject.Predmet.StrankaFormatedWithAdressOIB_1"> Financijska agencija, OIB 85821130368, Ulica grada Vukovara 70, 10000 Zagreb; SVEA EKONOMI društvo s ograničenom odgovornošću za savjetovanje i usluge, OIB 17863542417, Ulica Damira Tomljanovića Gavrana 11, 10000 Zagreb; ORIFLAME HOLDINGS B.V., OIB 36354577595, Utopialaan 52, 5232 Hertogenbosch; A1 Hrvatska društvo s ograničenom odgovornošću za usluge javnih telekomunikacija, OIB 29524210204, Vrtni put 1, 10000 Zagreb; Hrvatski Telekom d.d., OIB 81793146560, Roberta Frangeša Mihanovića 9, 10000 Zagreb; EOS MATRIX d.o.o. za poslovne usluge, OIB 76674680107, Horvatova 82, 10000 Zagreb; HRVATSKA POŠTANSKA BANKA, dioničko društvo, OIB 87939104217, Jurišićeva 4, 10000 Zagreb</derivirana_varijabla>
  </DomainObject.Predmet.StrankaFormatedWithAdressOIB>
  <DomainObject.Predmet.StrankaWithAdress>
    <izvorni_sadrzaj>Financijska agencija Ulica grada Vukovara 70,10000 Zagreb,SVEA EKONOMI društvo s ograničenom odgovornošću za savjetovanje i usluge Ulica Damira Tomljanovića Gavrana 11,10000 Zagreb,ORIFLAME HOLDINGS B.V. Utopialaan 52,5232 Hertogenbosch,A1 Hrvatska društvo s ograničenom odgovornošću za usluge javnih telekomunikacija Vrtni put 1,10000 Zagreb,Hrvatski Telekom d.d. Roberta Frangeša Mihanovića 9,10000 Zagreb,EOS MATRIX d.o.o. za poslovne usluge Horvatova 82,10000 Zagreb,HRVATSKA POŠTANSKA BANKA, dioničko društvo Jurišićeva 4,10000 Zagreb</izvorni_sadrzaj>
    <derivirana_varijabla naziv="DomainObject.Predmet.StrankaWithAdress_1">Financijska agencija Ulica grada Vukovara 70,10000 Zagreb,SVEA EKONOMI društvo s ograničenom odgovornošću za savjetovanje i usluge Ulica Damira Tomljanovića Gavrana 11,10000 Zagreb,ORIFLAME HOLDINGS B.V. Utopialaan 52,5232 Hertogenbosch,A1 Hrvatska društvo s ograničenom odgovornošću za usluge javnih telekomunikacija Vrtni put 1,10000 Zagreb,Hrvatski Telekom d.d. Roberta Frangeša Mihanovića 9,10000 Zagreb,EOS MATRIX d.o.o. za poslovne usluge Horvatova 82,10000 Zagreb,HRVATSKA POŠTANSKA BANKA, dioničko društvo Jurišićeva 4,10000 Zagreb</derivirana_varijabla>
  </DomainObject.Predmet.StrankaWithAdress>
  <DomainObject.Predmet.StrankaWithAdressOIB>
    <izvorni_sadrzaj>Financijska agencija, OIB 85821130368, Ulica grada Vukovara 70,10000 Zagreb,SVEA EKONOMI društvo s ograničenom odgovornošću za savjetovanje i usluge, OIB 17863542417, Ulica Damira Tomljanovića Gavrana 11,10000 Zagreb,ORIFLAME HOLDINGS B.V., OIB 36354577595, Utopialaan 52,5232 Hertogenbosch,A1 Hrvatska društvo s ograničenom odgovornošću za usluge javnih telekomunikacija, OIB 29524210204, Vrtni put 1,10000 Zagreb,Hrvatski Telekom d.d., OIB 81793146560, Roberta Frangeša Mihanovića 9,10000 Zagreb,EOS MATRIX d.o.o. za poslovne usluge, OIB 76674680107, Horvatova 82,10000 Zagreb,HRVATSKA POŠTANSKA BANKA, dioničko društvo, OIB 87939104217, Jurišićeva 4,10000 Zagreb</izvorni_sadrzaj>
    <derivirana_varijabla naziv="DomainObject.Predmet.StrankaWithAdressOIB_1">Financijska agencija, OIB 85821130368, Ulica grada Vukovara 70,10000 Zagreb,SVEA EKONOMI društvo s ograničenom odgovornošću za savjetovanje i usluge, OIB 17863542417, Ulica Damira Tomljanovića Gavrana 11,10000 Zagreb,ORIFLAME HOLDINGS B.V., OIB 36354577595, Utopialaan 52,5232 Hertogenbosch,A1 Hrvatska društvo s ograničenom odgovornošću za usluge javnih telekomunikacija, OIB 29524210204, Vrtni put 1,10000 Zagreb,Hrvatski Telekom d.d., OIB 81793146560, Roberta Frangeša Mihanovića 9,10000 Zagreb,EOS MATRIX d.o.o. za poslovne usluge, OIB 76674680107, Horvatova 82,10000 Zagreb,HRVATSKA POŠTANSKA BANKA, dioničko društvo, OIB 87939104217, Jurišićeva 4,10000 Zagreb</derivirana_varijabla>
  </DomainObject.Predmet.StrankaWithAdressOIB>
  <DomainObject.Predmet.StrankaNazivFormated>
    <izvorni_sadrzaj>Financijska agencija,SVEA EKONOMI društvo s ograničenom odgovornošću za savjetovanje i usluge,ORIFLAME HOLDINGS B.V.,A1 Hrvatska društvo s ograničenom odgovornošću za usluge javnih telekomunikacija,Hrvatski Telekom d.d.,EOS MATRIX d.o.o. za poslovne usluge,HRVATSKA POŠTANSKA BANKA, dioničko društvo</izvorni_sadrzaj>
    <derivirana_varijabla naziv="DomainObject.Predmet.StrankaNazivFormated_1">Financijska agencija,SVEA EKONOMI društvo s ograničenom odgovornošću za savjetovanje i usluge,ORIFLAME HOLDINGS B.V.,A1 Hrvatska društvo s ograničenom odgovornošću za usluge javnih telekomunikacija,Hrvatski Telekom d.d.,EOS MATRIX d.o.o. za poslovne usluge,HRVATSKA POŠTANSKA BANKA, dioničko društvo</derivirana_varijabla>
  </DomainObject.Predmet.StrankaNazivFormated>
  <DomainObject.Predmet.StrankaNazivFormatedOIB>
    <izvorni_sadrzaj>Financijska agencija, OIB 85821130368,SVEA EKONOMI društvo s ograničenom odgovornošću za savjetovanje i usluge, OIB 17863542417,ORIFLAME HOLDINGS B.V., OIB 36354577595,A1 Hrvatska društvo s ograničenom odgovornošću za usluge javnih telekomunikacija, OIB 29524210204,Hrvatski Telekom d.d., OIB 81793146560,EOS MATRIX d.o.o. za poslovne usluge, OIB 76674680107,HRVATSKA POŠTANSKA BANKA, dioničko društvo, OIB 87939104217</izvorni_sadrzaj>
    <derivirana_varijabla naziv="DomainObject.Predmet.StrankaNazivFormatedOIB_1">Financijska agencija, OIB 85821130368,SVEA EKONOMI društvo s ograničenom odgovornošću za savjetovanje i usluge, OIB 17863542417,ORIFLAME HOLDINGS B.V., OIB 36354577595,A1 Hrvatska društvo s ograničenom odgovornošću za usluge javnih telekomunikacija, OIB 29524210204,Hrvatski Telekom d.d., OIB 81793146560,EOS MATRIX d.o.o. za poslovne usluge, OIB 76674680107,HRVATSKA POŠTANSKA BANKA, dioničko društvo, OIB 87939104217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DUBOVEČAK</izvorni_sadrzaj>
    <derivirana_varijabla naziv="DomainObject.Predmet.Zapisnicar_1">LJILJANA DUBOVEČAK</derivirana_varijabla>
  </DomainObject.Predmet.Zapisnicar>
  <DomainObject.Predmet.StrankaListFormated>
    <izvorni_sadrzaj>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izvorni_sadrzaj>
    <derivirana_varijabla naziv="DomainObject.Predmet.StrankaListFormated_1">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derivirana_varijabla>
  </DomainObject.Predmet.StrankaListFormated>
  <DomainObject.Predmet.StrankaListFormatedOIB>
    <izvorni_sadrzaj>
      <item>Financijska agencija, OIB 85821130368</item>
      <item>SVEA EKONOMI društvo s ograničenom odgovornošću za savjetovanje i usluge, OIB 17863542417</item>
      <item>ORIFLAME HOLDINGS B.V., OIB 36354577595</item>
      <item>A1 Hrvatska društvo s ograničenom odgovornošću za usluge javnih telekomunikacija, OIB 29524210204</item>
      <item>Hrvatski Telekom d.d., OIB 81793146560</item>
      <item>EOS MATRIX d.o.o. za poslovne usluge, OIB 76674680107</item>
      <item>HRVATSKA POŠTANSKA BANKA, dioničko društvo, OIB 87939104217</item>
    </izvorni_sadrzaj>
    <derivirana_varijabla naziv="DomainObject.Predmet.StrankaListFormatedOIB_1">
      <item>Financijska agencija, OIB 85821130368</item>
      <item>SVEA EKONOMI društvo s ograničenom odgovornošću za savjetovanje i usluge, OIB 17863542417</item>
      <item>ORIFLAME HOLDINGS B.V., OIB 36354577595</item>
      <item>A1 Hrvatska društvo s ograničenom odgovornošću za usluge javnih telekomunikacija, OIB 29524210204</item>
      <item>Hrvatski Telekom d.d., OIB 81793146560</item>
      <item>EOS MATRIX d.o.o. za poslovne usluge, OIB 76674680107</item>
      <item>HRVATSKA POŠTANSKA BANKA, dioničko društvo, OIB 87939104217</item>
    </derivirana_varijabla>
  </DomainObject.Predmet.StrankaListFormatedOIB>
  <DomainObject.Predmet.StrankaListFormatedWithAdress>
    <izvorni_sadrzaj>
      <item>Financijska agencija, Ulica grada Vukovara 70, 10000 Zagreb</item>
      <item>SVEA EKONOMI društvo s ograničenom odgovornošću za savjetovanje i usluge, Ulica Damira Tomljanovića Gavrana 11, 10000 Zagreb</item>
      <item>ORIFLAME HOLDINGS B.V., Utopialaan 52, 5232 Hertogenbosch</item>
      <item>A1 Hrvatska društvo s ograničenom odgovornošću za usluge javnih telekomunikacija, Vrtni put 1, 10000 Zagreb</item>
      <item>Hrvatski Telekom d.d., Roberta Frangeša Mihanovića 9, 10000 Zagreb</item>
      <item>EOS MATRIX d.o.o. za poslovne usluge, Horvatova 82, 10000 Zagreb</item>
      <item>HRVATSKA POŠTANSKA BANKA, dioničko društvo, Jurišićeva 4, 10000 Zagreb</item>
    </izvorni_sadrzaj>
    <derivirana_varijabla naziv="DomainObject.Predmet.StrankaListFormatedWithAdress_1">
      <item>Financijska agencija, Ulica grada Vukovara 70, 10000 Zagreb</item>
      <item>SVEA EKONOMI društvo s ograničenom odgovornošću za savjetovanje i usluge, Ulica Damira Tomljanovića Gavrana 11, 10000 Zagreb</item>
      <item>ORIFLAME HOLDINGS B.V., Utopialaan 52, 5232 Hertogenbosch</item>
      <item>A1 Hrvatska društvo s ograničenom odgovornošću za usluge javnih telekomunikacija, Vrtni put 1, 10000 Zagreb</item>
      <item>Hrvatski Telekom d.d., Roberta Frangeša Mihanovića 9, 10000 Zagreb</item>
      <item>EOS MATRIX d.o.o. za poslovne usluge, Horvatova 82, 10000 Zagreb</item>
      <item>HRVATSKA POŠTANSKA BANKA, dioničko društvo, Jurišićeva 4, 10000 Zagreb</item>
    </derivirana_varijabla>
  </DomainObject.Predmet.StrankaListFormatedWithAdress>
  <DomainObject.Predmet.StrankaListFormatedWithAdressOIB>
    <izvorni_sadrzaj>
      <item>Financijska agencija, OIB 85821130368, Ulica grada Vukovara 70, 10000 Zagreb</item>
      <item>SVEA EKONOMI društvo s ograničenom odgovornošću za savjetovanje i usluge, OIB 17863542417, Ulica Damira Tomljanovića Gavrana 11, 10000 Zagreb</item>
      <item>ORIFLAME HOLDINGS B.V., OIB 36354577595, Utopialaan 52, 5232 Hertogenbosch</item>
      <item>A1 Hrvatska društvo s ograničenom odgovornošću za usluge javnih telekomunikacija, OIB 29524210204, Vrtni put 1, 10000 Zagreb</item>
      <item>Hrvatski Telekom d.d., OIB 81793146560, Roberta Frangeša Mihanovića 9, 10000 Zagreb</item>
      <item>EOS MATRIX d.o.o. za poslovne usluge, OIB 76674680107, Horvatova 82, 10000 Zagreb</item>
      <item>HRVATSKA POŠTANSKA BANKA, dioničko društvo, OIB 87939104217, Jurišićeva 4, 10000 Zagreb</item>
    </izvorni_sadrzaj>
    <derivirana_varijabla naziv="DomainObject.Predmet.StrankaListFormatedWithAdressOIB_1">
      <item>Financijska agencija, OIB 85821130368, Ulica grada Vukovara 70, 10000 Zagreb</item>
      <item>SVEA EKONOMI društvo s ograničenom odgovornošću za savjetovanje i usluge, OIB 17863542417, Ulica Damira Tomljanovića Gavrana 11, 10000 Zagreb</item>
      <item>ORIFLAME HOLDINGS B.V., OIB 36354577595, Utopialaan 52, 5232 Hertogenbosch</item>
      <item>A1 Hrvatska društvo s ograničenom odgovornošću za usluge javnih telekomunikacija, OIB 29524210204, Vrtni put 1, 10000 Zagreb</item>
      <item>Hrvatski Telekom d.d., OIB 81793146560, Roberta Frangeša Mihanovića 9, 10000 Zagreb</item>
      <item>EOS MATRIX d.o.o. za poslovne usluge, OIB 76674680107, Horvatova 82, 10000 Zagreb</item>
      <item>HRVATSKA POŠTANSKA BANKA, dioničko društvo, OIB 87939104217, Jurišićeva 4, 10000 Zagreb</item>
    </derivirana_varijabla>
  </DomainObject.Predmet.StrankaListFormatedWithAdressOIB>
  <DomainObject.Predmet.StrankaListNazivFormated>
    <izvorni_sadrzaj>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izvorni_sadrzaj>
    <derivirana_varijabla naziv="DomainObject.Predmet.StrankaListNazivFormated_1">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derivirana_varijabla>
  </DomainObject.Predmet.StrankaListNazivFormated>
  <DomainObject.Predmet.StrankaListNazivFormatedOIB>
    <izvorni_sadrzaj>
      <item>Financijska agencija, OIB 85821130368</item>
      <item>SVEA EKONOMI društvo s ograničenom odgovornošću za savjetovanje i usluge, OIB 17863542417</item>
      <item>ORIFLAME HOLDINGS B.V., OIB 36354577595</item>
      <item>A1 Hrvatska društvo s ograničenom odgovornošću za usluge javnih telekomunikacija, OIB 29524210204</item>
      <item>Hrvatski Telekom d.d., OIB 81793146560</item>
      <item>EOS MATRIX d.o.o. za poslovne usluge, OIB 76674680107</item>
      <item>HRVATSKA POŠTANSKA BANKA, dioničko društvo, OIB 87939104217</item>
    </izvorni_sadrzaj>
    <derivirana_varijabla naziv="DomainObject.Predmet.StrankaListNazivFormatedOIB_1">
      <item>Financijska agencija, OIB 85821130368</item>
      <item>SVEA EKONOMI društvo s ograničenom odgovornošću za savjetovanje i usluge, OIB 17863542417</item>
      <item>ORIFLAME HOLDINGS B.V., OIB 36354577595</item>
      <item>A1 Hrvatska društvo s ograničenom odgovornošću za usluge javnih telekomunikacija, OIB 29524210204</item>
      <item>Hrvatski Telekom d.d., OIB 81793146560</item>
      <item>EOS MATRIX d.o.o. za poslovne usluge, OIB 76674680107</item>
      <item>HRVATSKA POŠTANSKA BANKA, dioničko društvo, OIB 87939104217</item>
    </derivirana_varijabla>
  </DomainObject.Predmet.StrankaListNazivFormatedOIB>
  <DomainObject.Predmet.ProtuStrankaListFormated>
    <izvorni_sadrzaj>
      <item>DAJANA GLAVOTA</item>
    </izvorni_sadrzaj>
    <derivirana_varijabla naziv="DomainObject.Predmet.ProtuStrankaListFormated_1">
      <item>DAJANA GLAVOTA</item>
    </derivirana_varijabla>
  </DomainObject.Predmet.ProtuStrankaListFormated>
  <DomainObject.Predmet.ProtuStrankaListFormatedOIB>
    <izvorni_sadrzaj>
      <item>DAJANA GLAVOTA, OIB 72153193925</item>
    </izvorni_sadrzaj>
    <derivirana_varijabla naziv="DomainObject.Predmet.ProtuStrankaListFormatedOIB_1">
      <item>DAJANA GLAVOTA, OIB 72153193925</item>
    </derivirana_varijabla>
  </DomainObject.Predmet.ProtuStrankaListFormatedOIB>
  <DomainObject.Predmet.ProtuStrankaListFormatedWithAdress>
    <izvorni_sadrzaj>
      <item>DAJANA GLAVOTA, ŠKOLSKA 26, 31220 Višnjevac</item>
    </izvorni_sadrzaj>
    <derivirana_varijabla naziv="DomainObject.Predmet.ProtuStrankaListFormatedWithAdress_1">
      <item>DAJANA GLAVOTA, ŠKOLSKA 26, 31220 Višnjevac</item>
    </derivirana_varijabla>
  </DomainObject.Predmet.ProtuStrankaListFormatedWithAdress>
  <DomainObject.Predmet.ProtuStrankaListFormatedWithAdressOIB>
    <izvorni_sadrzaj>
      <item>DAJANA GLAVOTA, OIB 72153193925, ŠKOLSKA 26, 31220 Višnjevac</item>
    </izvorni_sadrzaj>
    <derivirana_varijabla naziv="DomainObject.Predmet.ProtuStrankaListFormatedWithAdressOIB_1">
      <item>DAJANA GLAVOTA, OIB 72153193925, ŠKOLSKA 26, 31220 Višnjevac</item>
    </derivirana_varijabla>
  </DomainObject.Predmet.ProtuStrankaListFormatedWithAdressOIB>
  <DomainObject.Predmet.ProtuStrankaListNazivFormated>
    <izvorni_sadrzaj>
      <item>DAJANA GLAVOTA</item>
    </izvorni_sadrzaj>
    <derivirana_varijabla naziv="DomainObject.Predmet.ProtuStrankaListNazivFormated_1">
      <item>DAJANA GLAVOTA</item>
    </derivirana_varijabla>
  </DomainObject.Predmet.ProtuStrankaListNazivFormated>
  <DomainObject.Predmet.ProtuStrankaListNazivFormatedOIB>
    <izvorni_sadrzaj>
      <item>DAJANA GLAVOTA, OIB 72153193925</item>
    </izvorni_sadrzaj>
    <derivirana_varijabla naziv="DomainObject.Predmet.ProtuStrankaListNazivFormatedOIB_1">
      <item>DAJANA GLAVOTA, OIB 72153193925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DAJANA GLAVOTA</izvorni_sadrzaj>
    <derivirana_varijabla naziv="DomainObject.Predmet.ProtustrankaIDrugi_1">DAJANA GLAVOTA</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DAJANA GLAVOTA, OIB 72153193925, ŠKOLSKA 26, 31220 Višnjevac</izvorni_sadrzaj>
    <derivirana_varijabla naziv="DomainObject.Predmet.ProtustrankaIDrugiAdressOIB_1">DAJANA GLAVOTA, OIB 72153193925, ŠKOLSKA 26,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2019.</izvorni_sadrzaj>
    <derivirana_varijabla naziv="DomainObject.Predmet.OdlukaRjesenje.DatumDonosenjaOdluke_1">6.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Sp-2590/2019-6</izvorni_sadrzaj>
    <derivirana_varijabla naziv="DomainObject.Predmet.OdlukaRjesenje.Oznaka_1">Sp-2590/2019-6</derivirana_varijabla>
  </DomainObject.Predmet.OdlukaRjesenje.Oznaka>
  <DomainObject.Predmet.SudioniciListNaziv>
    <izvorni_sadrzaj>
      <item>DAJANA GLAVOTA</item>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izvorni_sadrzaj>
    <derivirana_varijabla naziv="DomainObject.Predmet.SudioniciListNaziv_1">
      <item>DAJANA GLAVOTA</item>
      <item>Financijska agencija</item>
      <item>SVEA EKONOMI društvo s ograničenom odgovornošću za savjetovanje i usluge</item>
      <item>ORIFLAME HOLDINGS B.V.</item>
      <item>A1 Hrvatska društvo s ograničenom odgovornošću za usluge javnih telekomunikacija</item>
      <item>Hrvatski Telekom d.d.</item>
      <item>EOS MATRIX d.o.o. za poslovne usluge</item>
      <item>HRVATSKA POŠTANSKA BANKA, dioničko društvo</item>
    </derivirana_varijabla>
  </DomainObject.Predmet.SudioniciListNaziv>
  <DomainObject.Predmet.SudioniciListAdressOIB>
    <izvorni_sadrzaj>
      <item>DAJANA GLAVOTA, OIB 72153193925, ŠKOLSKA 26,31220 Višnjevac</item>
      <item>Financijska agencija, OIB 85821130368, Ulica grada Vukovara 70,10000 Zagreb</item>
      <item>SVEA EKONOMI društvo s ograničenom odgovornošću za savjetovanje i usluge, OIB 17863542417, Ulica Damira Tomljanovića Gavrana 11,10000 Zagreb</item>
      <item>ORIFLAME HOLDINGS B.V., OIB 36354577595, Utopialaan 52,5232 Hertogenbosch</item>
      <item>A1 Hrvatska društvo s ograničenom odgovornošću za usluge javnih telekomunikacija, OIB 29524210204, Vrtni put 1,10000 Zagreb</item>
      <item>Hrvatski Telekom d.d., OIB 81793146560, Roberta Frangeša Mihanovića 9,10000 Zagreb</item>
      <item>EOS MATRIX d.o.o. za poslovne usluge, OIB 76674680107, Horvatova 82,10000 Zagreb</item>
      <item>HRVATSKA POŠTANSKA BANKA, dioničko društvo, OIB 87939104217, Jurišićeva 4,10000 Zagreb</item>
    </izvorni_sadrzaj>
    <derivirana_varijabla naziv="DomainObject.Predmet.SudioniciListAdressOIB_1">
      <item>DAJANA GLAVOTA, OIB 72153193925, ŠKOLSKA 26,31220 Višnjevac</item>
      <item>Financijska agencija, OIB 85821130368, Ulica grada Vukovara 70,10000 Zagreb</item>
      <item>SVEA EKONOMI društvo s ograničenom odgovornošću za savjetovanje i usluge, OIB 17863542417, Ulica Damira Tomljanovića Gavrana 11,10000 Zagreb</item>
      <item>ORIFLAME HOLDINGS B.V., OIB 36354577595, Utopialaan 52,5232 Hertogenbosch</item>
      <item>A1 Hrvatska društvo s ograničenom odgovornošću za usluge javnih telekomunikacija, OIB 29524210204, Vrtni put 1,10000 Zagreb</item>
      <item>Hrvatski Telekom d.d., OIB 81793146560, Roberta Frangeša Mihanovića 9,10000 Zagreb</item>
      <item>EOS MATRIX d.o.o. za poslovne usluge, OIB 76674680107, Horvatova 82,10000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72153193925</item>
      <item>, OIB 85821130368</item>
      <item>, OIB 17863542417</item>
      <item>, OIB 36354577595</item>
      <item>, OIB 29524210204</item>
      <item>, OIB 81793146560</item>
      <item>, OIB 76674680107</item>
      <item>, OIB 87939104217</item>
    </izvorni_sadrzaj>
    <derivirana_varijabla naziv="DomainObject.Predmet.SudioniciListNazivOIB_1">
      <item>, OIB 72153193925</item>
      <item>, OIB 85821130368</item>
      <item>, OIB 17863542417</item>
      <item>, OIB 36354577595</item>
      <item>, OIB 29524210204</item>
      <item>, OIB 81793146560</item>
      <item>, OIB 76674680107</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Sp-2590/2019-3</izvorni_sadrzaj>
    <derivirana_varijabla naziv="DomainObject.PredzadnjaOdlukaIzPredmeta.Oznaka_1">Sp-2590/2019-3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147</properties:Words>
  <properties:Characters>851</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2019-07-18T08:09:00Z</dcterms:created>
  <dc:creator>Sanela Maričić</dc:creator>
  <cp:lastModifiedBy>Ljiljana Dubovečak</cp:lastModifiedBy>
  <cp:lastPrinted>2019-07-18T08:09:00Z</cp:lastPrinted>
  <dcterms:modified xmlns:xsi="http://www.w3.org/2001/XMLSchema-instance" xsi:type="dcterms:W3CDTF">2019-07-18T08:12:00Z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(Obavijest potrošaču o dostavi na e-oglasnu ploču - 2590-19.docx)</vt:lpwstr>
  </prop:property>
  <prop:property name="CC_coloring" pid="4" fmtid="{D5CDD505-2E9C-101B-9397-08002B2CF9AE}">
    <vt:bool>false</vt:bool>
  </prop:property>
  <prop:property name="BrojStranica" pid="5" fmtid="{D5CDD505-2E9C-101B-9397-08002B2CF9AE}">
    <vt:i4>1</vt:i4>
  </prop:property>
</prop:Properties>
</file>