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eab6" w14:paraId="c49eab6" w:rsidRDefault="00003AF4" w:rsidR="00003AF4" w:rsidRPr="00510EDD">
      <w:pPr>
        <w15:collapsed w:val="false"/>
      </w:pPr>
      <w:bookmarkStart w:name="_GoBack" w:id="0"/>
      <w:bookmarkEnd w:id="0"/>
    </w:p>
    <w:p w:rsidRDefault="00510EDD" w:rsidR="00003AF4" w:rsidRPr="00510EDD">
      <w: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2D1" w:rsidR="004F6DEF" w:rsidRPr="00510EDD">
      <w:r w:rsidRPr="00510EDD">
        <w:t xml:space="preserve">       </w:t>
      </w:r>
      <w:r w:rsidR="00AE7155" w:rsidRPr="00510EDD">
        <w:t>R</w:t>
      </w:r>
      <w:r w:rsidRPr="00510EDD">
        <w:t>epublika Hrvatska</w:t>
      </w:r>
    </w:p>
    <w:p w:rsidRDefault="00AE7155" w:rsidR="00FD258F" w:rsidRPr="00510EDD">
      <w:r w:rsidRPr="00510EDD">
        <w:t xml:space="preserve">TRGOVAČKI SUD U ZAGREBU </w:t>
      </w:r>
      <w:r w:rsidRPr="00510EDD">
        <w:tab/>
      </w:r>
      <w:r w:rsidRPr="00510EDD">
        <w:tab/>
      </w:r>
      <w:r w:rsidRPr="00510EDD">
        <w:tab/>
      </w:r>
      <w:r w:rsidRPr="00510EDD">
        <w:tab/>
      </w:r>
      <w:r w:rsidRPr="00510EDD">
        <w:tab/>
      </w:r>
    </w:p>
    <w:p w:rsidRDefault="009132D1" w:rsidR="00483925" w:rsidRPr="00510EDD">
      <w:r w:rsidRPr="00510EDD">
        <w:t xml:space="preserve">      </w:t>
      </w:r>
      <w:r w:rsidR="00483925" w:rsidRPr="00510EDD">
        <w:t xml:space="preserve">Zagreb, </w:t>
      </w:r>
      <w:proofErr w:type="spellStart"/>
      <w:r w:rsidR="00483925" w:rsidRPr="00510EDD">
        <w:t>Amruševa</w:t>
      </w:r>
      <w:proofErr w:type="spellEnd"/>
      <w:r w:rsidR="00483925" w:rsidRPr="00510EDD">
        <w:t xml:space="preserve"> 2/II</w:t>
      </w:r>
    </w:p>
    <w:p w:rsidRDefault="00483925" w:rsidP="00FD258F" w:rsidR="00AE7155" w:rsidRPr="00510EDD">
      <w:pPr>
        <w:jc w:val="right"/>
      </w:pPr>
      <w:proofErr w:type="spellStart"/>
      <w:r w:rsidRPr="00510EDD">
        <w:t>20</w:t>
      </w:r>
      <w:proofErr w:type="spellEnd"/>
      <w:r w:rsidR="008C4F9A" w:rsidRPr="00510EDD">
        <w:t xml:space="preserve"> </w:t>
      </w:r>
      <w:r w:rsidR="00AE7155" w:rsidRPr="00510EDD">
        <w:t>St-</w:t>
      </w:r>
      <w:proofErr w:type="spellStart"/>
      <w:r w:rsidR="00510EDD" w:rsidRPr="00510EDD">
        <w:t>508</w:t>
      </w:r>
      <w:proofErr w:type="spellEnd"/>
      <w:r w:rsidR="00510EDD" w:rsidRPr="00510EDD">
        <w:t>/</w:t>
      </w:r>
      <w:proofErr w:type="spellStart"/>
      <w:r w:rsidR="00510EDD" w:rsidRPr="00510EDD">
        <w:t>15</w:t>
      </w:r>
      <w:proofErr w:type="spellEnd"/>
      <w:r w:rsidR="00095182" w:rsidRPr="00510EDD">
        <w:t>-</w:t>
      </w:r>
    </w:p>
    <w:p w:rsidRDefault="00AE7155" w:rsidR="00AE7155" w:rsidRPr="00510EDD"/>
    <w:p w:rsidRDefault="00AE7155" w:rsidR="00AE7155" w:rsidRPr="00510EDD"/>
    <w:p w:rsidRDefault="00AE7155" w:rsidR="00AE7155" w:rsidRPr="00510EDD"/>
    <w:p w:rsidRDefault="00AE7155" w:rsidR="00AE7155" w:rsidRPr="00510EDD"/>
    <w:p w:rsidRDefault="00C21422" w:rsidP="001A2AE3" w:rsidR="00AE7155" w:rsidRPr="00510EDD">
      <w:pPr>
        <w:jc w:val="center"/>
      </w:pPr>
      <w:r w:rsidRPr="00510EDD">
        <w:t>Z A K L J U Č A K</w:t>
      </w:r>
    </w:p>
    <w:p w:rsidRDefault="00AE7155" w:rsidR="00AE7155" w:rsidRPr="00510EDD"/>
    <w:p w:rsidRDefault="00AE7155" w:rsidR="00AE7155" w:rsidRPr="00510EDD"/>
    <w:p w:rsidRDefault="00AE7155" w:rsidR="00AE7155" w:rsidRPr="00510EDD"/>
    <w:p w:rsidRDefault="00AE7155" w:rsidP="00885D9C" w:rsidR="00AE7155" w:rsidRPr="00510EDD">
      <w:pPr>
        <w:jc w:val="both"/>
      </w:pPr>
      <w:r w:rsidRPr="00510EDD">
        <w:tab/>
      </w:r>
      <w:r w:rsidR="00510EDD" w:rsidRPr="00510EDD">
        <w:t xml:space="preserve">TRGOVAČKI SUD U ZAGREBU po sucu pojedincu Luciji Butigan, u stečajnom postupku povodom prijedloga predlagatelja-vjerovnika Dubravko </w:t>
      </w:r>
      <w:proofErr w:type="spellStart"/>
      <w:r w:rsidR="00510EDD" w:rsidRPr="00510EDD">
        <w:t>Bahun</w:t>
      </w:r>
      <w:proofErr w:type="spellEnd"/>
      <w:r w:rsidR="00510EDD" w:rsidRPr="00510EDD">
        <w:t xml:space="preserve">, Zagreb, Rebar </w:t>
      </w:r>
      <w:proofErr w:type="spellStart"/>
      <w:r w:rsidR="00510EDD" w:rsidRPr="00510EDD">
        <w:t>129</w:t>
      </w:r>
      <w:proofErr w:type="spellEnd"/>
      <w:r w:rsidR="00510EDD" w:rsidRPr="00510EDD">
        <w:t xml:space="preserve">, </w:t>
      </w:r>
      <w:proofErr w:type="spellStart"/>
      <w:r w:rsidR="00510EDD" w:rsidRPr="00510EDD">
        <w:t>OIB</w:t>
      </w:r>
      <w:proofErr w:type="spellEnd"/>
      <w:r w:rsidR="00510EDD" w:rsidRPr="00510EDD">
        <w:t>:</w:t>
      </w:r>
      <w:proofErr w:type="spellStart"/>
      <w:r w:rsidR="00510EDD" w:rsidRPr="00510EDD">
        <w:t>90803934083</w:t>
      </w:r>
      <w:proofErr w:type="spellEnd"/>
      <w:r w:rsidR="00510EDD" w:rsidRPr="00510EDD">
        <w:t xml:space="preserve">, za otvaranje stečajnog postupka nad trgovačkim društvom </w:t>
      </w:r>
      <w:proofErr w:type="spellStart"/>
      <w:r w:rsidR="00510EDD" w:rsidRPr="00510EDD">
        <w:t>BAHUN</w:t>
      </w:r>
      <w:proofErr w:type="spellEnd"/>
      <w:r w:rsidR="00510EDD" w:rsidRPr="00510EDD">
        <w:t xml:space="preserve"> d.o.o. Zagreb, Rebar </w:t>
      </w:r>
      <w:proofErr w:type="spellStart"/>
      <w:r w:rsidR="00510EDD" w:rsidRPr="00510EDD">
        <w:t>129</w:t>
      </w:r>
      <w:proofErr w:type="spellEnd"/>
      <w:r w:rsidR="00510EDD" w:rsidRPr="00510EDD">
        <w:t xml:space="preserve">; </w:t>
      </w:r>
      <w:proofErr w:type="spellStart"/>
      <w:r w:rsidR="00510EDD" w:rsidRPr="00510EDD">
        <w:t>OIB</w:t>
      </w:r>
      <w:proofErr w:type="spellEnd"/>
      <w:r w:rsidR="00510EDD" w:rsidRPr="00510EDD">
        <w:t xml:space="preserve">: </w:t>
      </w:r>
      <w:proofErr w:type="spellStart"/>
      <w:r w:rsidR="00510EDD" w:rsidRPr="00510EDD">
        <w:t>77906295578</w:t>
      </w:r>
      <w:proofErr w:type="spellEnd"/>
      <w:r w:rsidR="00510EDD" w:rsidRPr="00510EDD">
        <w:t xml:space="preserve">, dana </w:t>
      </w:r>
      <w:proofErr w:type="spellStart"/>
      <w:r w:rsidR="00510EDD" w:rsidRPr="00510EDD">
        <w:t>11</w:t>
      </w:r>
      <w:proofErr w:type="spellEnd"/>
      <w:r w:rsidR="00510EDD" w:rsidRPr="00510EDD">
        <w:t xml:space="preserve">. siječnja  </w:t>
      </w:r>
      <w:proofErr w:type="spellStart"/>
      <w:r w:rsidR="00510EDD" w:rsidRPr="00510EDD">
        <w:t>2016</w:t>
      </w:r>
      <w:proofErr w:type="spellEnd"/>
    </w:p>
    <w:p w:rsidRDefault="00C83EA6" w:rsidP="00885D9C" w:rsidR="00C83EA6" w:rsidRPr="00510EDD">
      <w:pPr>
        <w:jc w:val="both"/>
      </w:pPr>
    </w:p>
    <w:p w:rsidRDefault="00AE7155" w:rsidR="00AE7155" w:rsidRPr="00510EDD"/>
    <w:p w:rsidRDefault="00C21422" w:rsidP="00AE7155" w:rsidR="00AE7155" w:rsidRPr="00510EDD">
      <w:pPr>
        <w:jc w:val="center"/>
      </w:pPr>
      <w:r w:rsidRPr="00510EDD">
        <w:t>z a k l j u č i o    j e</w:t>
      </w:r>
    </w:p>
    <w:p w:rsidRDefault="00AE7155" w:rsidR="00AE7155" w:rsidRPr="00510EDD"/>
    <w:p w:rsidRDefault="00AE7155" w:rsidR="00AE7155" w:rsidRPr="00510EDD"/>
    <w:p w:rsidRDefault="00AE7155" w:rsidP="00885D9C" w:rsidR="00AE7155" w:rsidRPr="00510EDD">
      <w:pPr>
        <w:jc w:val="both"/>
      </w:pPr>
      <w:r w:rsidRPr="00510EDD">
        <w:tab/>
        <w:t>Popis predmeta stečajne mase, popis vjerovnika, pregled imovine i obveza, te tablice s prijavama za stečajnog dužnik</w:t>
      </w:r>
      <w:r w:rsidR="006C32B2" w:rsidRPr="00510EDD">
        <w:t>a</w:t>
      </w:r>
      <w:r w:rsidR="00F96481" w:rsidRPr="00510EDD">
        <w:t xml:space="preserve"> </w:t>
      </w:r>
      <w:proofErr w:type="spellStart"/>
      <w:r w:rsidR="00510EDD" w:rsidRPr="00510EDD">
        <w:t>BAHUN</w:t>
      </w:r>
      <w:proofErr w:type="spellEnd"/>
      <w:r w:rsidR="00510EDD" w:rsidRPr="00510EDD">
        <w:t xml:space="preserve"> d.o.o. Zagreb, Rebar </w:t>
      </w:r>
      <w:proofErr w:type="spellStart"/>
      <w:r w:rsidR="00510EDD" w:rsidRPr="00510EDD">
        <w:t>129</w:t>
      </w:r>
      <w:proofErr w:type="spellEnd"/>
      <w:r w:rsidR="00510EDD" w:rsidRPr="00510EDD">
        <w:t xml:space="preserve">; </w:t>
      </w:r>
      <w:proofErr w:type="spellStart"/>
      <w:r w:rsidR="00510EDD" w:rsidRPr="00510EDD">
        <w:t>OIB</w:t>
      </w:r>
      <w:proofErr w:type="spellEnd"/>
      <w:r w:rsidR="00510EDD" w:rsidRPr="00510EDD">
        <w:t xml:space="preserve">: </w:t>
      </w:r>
      <w:proofErr w:type="spellStart"/>
      <w:r w:rsidR="00510EDD" w:rsidRPr="00510EDD">
        <w:t>77906295578</w:t>
      </w:r>
      <w:proofErr w:type="spellEnd"/>
      <w:r w:rsidR="00C1225E" w:rsidRPr="00510EDD">
        <w:t>,</w:t>
      </w:r>
      <w:r w:rsidR="00ED5247" w:rsidRPr="00510EDD">
        <w:t xml:space="preserve"> </w:t>
      </w:r>
      <w:r w:rsidR="00885D9C" w:rsidRPr="00510EDD">
        <w:t>nalaz</w:t>
      </w:r>
      <w:r w:rsidRPr="00510EDD">
        <w:t>e se izložene u sobi stečajnog suca br.</w:t>
      </w:r>
      <w:r w:rsidR="00A007A8" w:rsidRPr="00510EDD">
        <w:t xml:space="preserve"> </w:t>
      </w:r>
      <w:r w:rsidR="00934D03" w:rsidRPr="00510EDD">
        <w:t>91</w:t>
      </w:r>
      <w:r w:rsidRPr="00510EDD">
        <w:t>/II</w:t>
      </w:r>
      <w:r w:rsidR="00F96481" w:rsidRPr="00510EDD">
        <w:t xml:space="preserve"> (</w:t>
      </w:r>
      <w:r w:rsidR="00934D03" w:rsidRPr="00510EDD">
        <w:t>ulična</w:t>
      </w:r>
      <w:r w:rsidR="00F96481" w:rsidRPr="00510EDD">
        <w:t xml:space="preserve"> zgrada)</w:t>
      </w:r>
      <w:r w:rsidR="00C814D9" w:rsidRPr="00510EDD">
        <w:t>, na temelju odredbe članka 153. Stečajnog zakona.</w:t>
      </w:r>
    </w:p>
    <w:p w:rsidRDefault="00AE7155" w:rsidR="00AE7155" w:rsidRPr="00510EDD"/>
    <w:p w:rsidRDefault="00C83EA6" w:rsidR="00C83EA6" w:rsidRPr="00510EDD"/>
    <w:p w:rsidRDefault="00AE7155" w:rsidR="00AE7155" w:rsidRPr="00510EDD"/>
    <w:p w:rsidRDefault="009132D1" w:rsidP="00AE7155" w:rsidR="00AE7155" w:rsidRPr="00510EDD">
      <w:pPr>
        <w:jc w:val="center"/>
      </w:pPr>
      <w:r w:rsidRPr="00510EDD">
        <w:t xml:space="preserve">U Zagrebu </w:t>
      </w:r>
      <w:proofErr w:type="spellStart"/>
      <w:r w:rsidR="00510EDD" w:rsidRPr="00510EDD">
        <w:t>11</w:t>
      </w:r>
      <w:proofErr w:type="spellEnd"/>
      <w:r w:rsidR="00CF4556" w:rsidRPr="00510EDD">
        <w:t xml:space="preserve">. </w:t>
      </w:r>
      <w:r w:rsidR="00510EDD" w:rsidRPr="00510EDD">
        <w:t>siječnja</w:t>
      </w:r>
      <w:r w:rsidR="00CF4556" w:rsidRPr="00510EDD">
        <w:t xml:space="preserve"> </w:t>
      </w:r>
      <w:proofErr w:type="spellStart"/>
      <w:r w:rsidRPr="00510EDD">
        <w:t>201</w:t>
      </w:r>
      <w:r w:rsidR="00510EDD" w:rsidRPr="00510EDD">
        <w:t>6</w:t>
      </w:r>
      <w:proofErr w:type="spellEnd"/>
      <w:r w:rsidR="00483925" w:rsidRPr="00510EDD">
        <w:t>.</w:t>
      </w:r>
    </w:p>
    <w:p w:rsidRDefault="009D376B" w:rsidP="00AE7155" w:rsidR="009D376B" w:rsidRPr="00510EDD">
      <w:pPr>
        <w:jc w:val="center"/>
      </w:pPr>
    </w:p>
    <w:p w:rsidRDefault="00AE7155" w:rsidR="00AE7155" w:rsidRPr="00510EDD">
      <w:r w:rsidRPr="00510EDD">
        <w:tab/>
      </w:r>
      <w:r w:rsidRPr="00510EDD">
        <w:tab/>
      </w:r>
      <w:r w:rsidRPr="00510EDD">
        <w:tab/>
      </w:r>
      <w:r w:rsidRPr="00510EDD">
        <w:tab/>
      </w:r>
      <w:r w:rsidRPr="00510EDD">
        <w:tab/>
      </w:r>
      <w:r w:rsidRPr="00510EDD">
        <w:tab/>
      </w:r>
      <w:r w:rsidRPr="00510EDD">
        <w:tab/>
      </w:r>
      <w:r w:rsidRPr="00510EDD">
        <w:tab/>
        <w:t xml:space="preserve">     </w:t>
      </w:r>
      <w:r w:rsidR="00483925" w:rsidRPr="00510EDD">
        <w:t xml:space="preserve">     </w:t>
      </w:r>
      <w:r w:rsidRPr="00510EDD">
        <w:t>S</w:t>
      </w:r>
      <w:r w:rsidR="00483925" w:rsidRPr="00510EDD">
        <w:t xml:space="preserve"> </w:t>
      </w:r>
      <w:r w:rsidRPr="00510EDD">
        <w:t>U</w:t>
      </w:r>
      <w:r w:rsidR="00483925" w:rsidRPr="00510EDD">
        <w:t xml:space="preserve"> </w:t>
      </w:r>
      <w:r w:rsidRPr="00510EDD">
        <w:t>D</w:t>
      </w:r>
      <w:r w:rsidR="00483925" w:rsidRPr="00510EDD">
        <w:t xml:space="preserve"> </w:t>
      </w:r>
      <w:r w:rsidRPr="00510EDD">
        <w:t>A</w:t>
      </w:r>
      <w:r w:rsidR="00483925" w:rsidRPr="00510EDD">
        <w:t xml:space="preserve"> </w:t>
      </w:r>
      <w:r w:rsidRPr="00510EDD">
        <w:t>C:</w:t>
      </w:r>
    </w:p>
    <w:p w:rsidRDefault="00AE7155" w:rsidR="00AE7155" w:rsidRPr="00510EDD"/>
    <w:p w:rsidRDefault="00AE7155" w:rsidR="00AE7155">
      <w:r w:rsidRPr="00510EDD">
        <w:tab/>
      </w:r>
      <w:r w:rsidRPr="00510EDD">
        <w:tab/>
      </w:r>
      <w:r w:rsidRPr="00510EDD">
        <w:tab/>
      </w:r>
      <w:r w:rsidRPr="00510EDD">
        <w:tab/>
      </w:r>
      <w:r w:rsidRPr="00510EDD">
        <w:tab/>
      </w:r>
      <w:r w:rsidRPr="00510EDD">
        <w:tab/>
      </w:r>
      <w:r w:rsidRPr="00510EDD">
        <w:tab/>
      </w:r>
      <w:r w:rsidRPr="00510EDD">
        <w:tab/>
        <w:t xml:space="preserve">     LUCIJA BUTIGAN</w:t>
      </w:r>
      <w:r w:rsidR="005B7792">
        <w:t>, v.r.</w:t>
      </w:r>
    </w:p>
    <w:p w:rsidRDefault="005B7792" w:rsidR="005B7792" w:rsidRPr="00510EDD"/>
    <w:p w:rsidRDefault="00955565" w:rsidR="00AE7155" w:rsidRPr="00510EDD">
      <w:pPr>
        <w:rPr>
          <w:u w:val="single"/>
        </w:rPr>
      </w:pPr>
      <w:r w:rsidRPr="00510EDD">
        <w:rPr>
          <w:u w:val="single"/>
        </w:rPr>
        <w:t>UPUTA</w:t>
      </w:r>
      <w:r w:rsidR="00AE7155" w:rsidRPr="00510EDD">
        <w:rPr>
          <w:u w:val="single"/>
        </w:rPr>
        <w:t xml:space="preserve"> O PRAVNOM LIJEKU:</w:t>
      </w:r>
    </w:p>
    <w:p w:rsidRDefault="00AE7155" w:rsidR="00AE7155" w:rsidRPr="00510EDD">
      <w:r w:rsidRPr="00510EDD">
        <w:t xml:space="preserve">Protiv </w:t>
      </w:r>
      <w:r w:rsidR="00C300D9" w:rsidRPr="00510EDD">
        <w:t>zaključka nije dozvoljena žalba (čl</w:t>
      </w:r>
      <w:r w:rsidR="00A340BA" w:rsidRPr="00510EDD">
        <w:t>anak</w:t>
      </w:r>
      <w:r w:rsidR="00C300D9" w:rsidRPr="00510EDD">
        <w:t xml:space="preserve"> 11. </w:t>
      </w:r>
      <w:r w:rsidR="007155A9" w:rsidRPr="00510EDD">
        <w:t>st</w:t>
      </w:r>
      <w:r w:rsidR="00A340BA" w:rsidRPr="00510EDD">
        <w:t>avak</w:t>
      </w:r>
      <w:r w:rsidR="00C300D9" w:rsidRPr="00510EDD">
        <w:t xml:space="preserve"> 9. </w:t>
      </w:r>
      <w:r w:rsidR="005D6807" w:rsidRPr="00510EDD">
        <w:t>SZ-a</w:t>
      </w:r>
      <w:r w:rsidR="00C300D9" w:rsidRPr="00510EDD">
        <w:t>).</w:t>
      </w:r>
    </w:p>
    <w:p w:rsidRDefault="00933D23" w:rsidR="00933D23"/>
    <w:p w:rsidRDefault="005B7792" w:rsidP="003C5659" w:rsidR="005B7792">
      <w:pPr>
        <w:ind w:firstLine="708" w:left="2124"/>
      </w:pPr>
      <w:r>
        <w:t xml:space="preserve">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5B7792" w:rsidR="005B7792"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(Valentina Kranjčić)</w:t>
      </w:r>
    </w:p>
    <w:p w:rsidRDefault="00510EDD" w:rsidR="00510EDD" w:rsidRPr="00510EDD"/>
    <w:p w:rsidRDefault="00510EDD" w:rsidP="00510EDD" w:rsidR="00510EDD" w:rsidRPr="005B7792">
      <w:pPr>
        <w:rPr>
          <w:color w:val="FFFFFF"/>
        </w:rPr>
      </w:pPr>
      <w:r w:rsidRPr="005B7792">
        <w:rPr>
          <w:color w:val="FFFFFF"/>
        </w:rPr>
        <w:t>DNA:</w:t>
      </w:r>
    </w:p>
    <w:p w:rsidRDefault="00510EDD" w:rsidP="00510EDD" w:rsidR="00510EDD" w:rsidRPr="005B7792">
      <w:pPr>
        <w:numPr>
          <w:ilvl w:val="0"/>
          <w:numId w:val="1"/>
        </w:numPr>
        <w:rPr>
          <w:color w:val="FFFFFF"/>
        </w:rPr>
      </w:pPr>
      <w:r w:rsidRPr="005B7792">
        <w:rPr>
          <w:color w:val="FFFFFF"/>
        </w:rPr>
        <w:t xml:space="preserve">e-oglasna ploča suda </w:t>
      </w:r>
    </w:p>
    <w:p w:rsidRDefault="004062CA" w:rsidR="004062CA" w:rsidRPr="005B7792">
      <w:pPr>
        <w:rPr>
          <w:color w:val="FFFFFF"/>
        </w:rPr>
      </w:pPr>
    </w:p>
    <w:p w:rsidRDefault="00236A38" w:rsidR="00236A38" w:rsidRPr="00510EDD"/>
    <w:p w:rsidRDefault="00F96481" w:rsidR="00F96481" w:rsidRPr="00510EDD"/>
    <w:sectPr w:rsidSect="006B358B" w:rsidR="00F96481" w:rsidRPr="00510EDD">
      <w:pgSz w:h="16838" w:w="11906"/>
      <w:pgMar w:gutter="0" w:footer="708" w:header="708" w:left="1417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A7E"/>
    <w:multiLevelType w:val="hybridMultilevel"/>
    <w:tmpl w:val="84D8D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AF4"/>
    <w:rsid w:val="000063A4"/>
    <w:rsid w:val="000203DA"/>
    <w:rsid w:val="00043690"/>
    <w:rsid w:val="0006357A"/>
    <w:rsid w:val="00063BF3"/>
    <w:rsid w:val="00071D3C"/>
    <w:rsid w:val="000827DA"/>
    <w:rsid w:val="00093532"/>
    <w:rsid w:val="00094376"/>
    <w:rsid w:val="00095182"/>
    <w:rsid w:val="000A2A1E"/>
    <w:rsid w:val="000A5394"/>
    <w:rsid w:val="000E727D"/>
    <w:rsid w:val="000F09A6"/>
    <w:rsid w:val="001111B5"/>
    <w:rsid w:val="00113F48"/>
    <w:rsid w:val="00131498"/>
    <w:rsid w:val="001632BC"/>
    <w:rsid w:val="001736F7"/>
    <w:rsid w:val="00174FA3"/>
    <w:rsid w:val="00175347"/>
    <w:rsid w:val="001A2AE3"/>
    <w:rsid w:val="001B1B61"/>
    <w:rsid w:val="001D6C68"/>
    <w:rsid w:val="001D6E76"/>
    <w:rsid w:val="001D7DFE"/>
    <w:rsid w:val="001E054B"/>
    <w:rsid w:val="00205761"/>
    <w:rsid w:val="00224298"/>
    <w:rsid w:val="00236A38"/>
    <w:rsid w:val="00252C8A"/>
    <w:rsid w:val="0025300A"/>
    <w:rsid w:val="00271D98"/>
    <w:rsid w:val="00272036"/>
    <w:rsid w:val="0027277D"/>
    <w:rsid w:val="002878AA"/>
    <w:rsid w:val="00291C7B"/>
    <w:rsid w:val="002978FD"/>
    <w:rsid w:val="002A5002"/>
    <w:rsid w:val="002A6F53"/>
    <w:rsid w:val="002B3EE9"/>
    <w:rsid w:val="002B77CA"/>
    <w:rsid w:val="002D1726"/>
    <w:rsid w:val="002E59E8"/>
    <w:rsid w:val="002F001F"/>
    <w:rsid w:val="002F594D"/>
    <w:rsid w:val="00304AAF"/>
    <w:rsid w:val="0032091F"/>
    <w:rsid w:val="003261C8"/>
    <w:rsid w:val="0032737C"/>
    <w:rsid w:val="003330CD"/>
    <w:rsid w:val="0034105C"/>
    <w:rsid w:val="00343A51"/>
    <w:rsid w:val="00344E3D"/>
    <w:rsid w:val="00370333"/>
    <w:rsid w:val="0037538D"/>
    <w:rsid w:val="003B04A8"/>
    <w:rsid w:val="003C6D33"/>
    <w:rsid w:val="003D3DBF"/>
    <w:rsid w:val="003E229D"/>
    <w:rsid w:val="003F08C7"/>
    <w:rsid w:val="003F1628"/>
    <w:rsid w:val="0040390A"/>
    <w:rsid w:val="004062CA"/>
    <w:rsid w:val="004074ED"/>
    <w:rsid w:val="0044316F"/>
    <w:rsid w:val="00445D3C"/>
    <w:rsid w:val="004464D6"/>
    <w:rsid w:val="00483925"/>
    <w:rsid w:val="00486A17"/>
    <w:rsid w:val="00487FD0"/>
    <w:rsid w:val="00492CD3"/>
    <w:rsid w:val="004B7C4C"/>
    <w:rsid w:val="004D39E6"/>
    <w:rsid w:val="004E4630"/>
    <w:rsid w:val="004F4B14"/>
    <w:rsid w:val="004F6DEF"/>
    <w:rsid w:val="00510EDD"/>
    <w:rsid w:val="005224A6"/>
    <w:rsid w:val="0053136B"/>
    <w:rsid w:val="00566544"/>
    <w:rsid w:val="00566D41"/>
    <w:rsid w:val="00577BE9"/>
    <w:rsid w:val="005B7792"/>
    <w:rsid w:val="005C643E"/>
    <w:rsid w:val="005D06D9"/>
    <w:rsid w:val="005D6807"/>
    <w:rsid w:val="00617D89"/>
    <w:rsid w:val="00624ABC"/>
    <w:rsid w:val="006528E5"/>
    <w:rsid w:val="00673CF6"/>
    <w:rsid w:val="0068777B"/>
    <w:rsid w:val="006A3EC8"/>
    <w:rsid w:val="006B15D0"/>
    <w:rsid w:val="006B358B"/>
    <w:rsid w:val="006B7D04"/>
    <w:rsid w:val="006C32B2"/>
    <w:rsid w:val="006D58A0"/>
    <w:rsid w:val="006F59B1"/>
    <w:rsid w:val="00701FBC"/>
    <w:rsid w:val="007038A0"/>
    <w:rsid w:val="007117CF"/>
    <w:rsid w:val="007155A9"/>
    <w:rsid w:val="007708D4"/>
    <w:rsid w:val="00787EFC"/>
    <w:rsid w:val="0079469F"/>
    <w:rsid w:val="007A4135"/>
    <w:rsid w:val="007A446E"/>
    <w:rsid w:val="007D25AD"/>
    <w:rsid w:val="007D2CB1"/>
    <w:rsid w:val="00806212"/>
    <w:rsid w:val="008112D1"/>
    <w:rsid w:val="00831FDA"/>
    <w:rsid w:val="00840FFE"/>
    <w:rsid w:val="0085550F"/>
    <w:rsid w:val="0087050A"/>
    <w:rsid w:val="00885D9C"/>
    <w:rsid w:val="008A1ED5"/>
    <w:rsid w:val="008A4D85"/>
    <w:rsid w:val="008C4F9A"/>
    <w:rsid w:val="008E2984"/>
    <w:rsid w:val="008F0C36"/>
    <w:rsid w:val="008F19B6"/>
    <w:rsid w:val="008F316A"/>
    <w:rsid w:val="008F45FC"/>
    <w:rsid w:val="008F5582"/>
    <w:rsid w:val="008F5FA2"/>
    <w:rsid w:val="0090589C"/>
    <w:rsid w:val="009132D1"/>
    <w:rsid w:val="00914AB9"/>
    <w:rsid w:val="009152DB"/>
    <w:rsid w:val="00924FEF"/>
    <w:rsid w:val="00933D23"/>
    <w:rsid w:val="00934D03"/>
    <w:rsid w:val="00955565"/>
    <w:rsid w:val="009576BC"/>
    <w:rsid w:val="0097080F"/>
    <w:rsid w:val="00972004"/>
    <w:rsid w:val="00975049"/>
    <w:rsid w:val="00993C9E"/>
    <w:rsid w:val="0099541B"/>
    <w:rsid w:val="009C280F"/>
    <w:rsid w:val="009D376B"/>
    <w:rsid w:val="009F10CA"/>
    <w:rsid w:val="009F2DDC"/>
    <w:rsid w:val="00A007A8"/>
    <w:rsid w:val="00A112C3"/>
    <w:rsid w:val="00A33BF9"/>
    <w:rsid w:val="00A340BA"/>
    <w:rsid w:val="00A36124"/>
    <w:rsid w:val="00A508BD"/>
    <w:rsid w:val="00A60894"/>
    <w:rsid w:val="00A75411"/>
    <w:rsid w:val="00A8743E"/>
    <w:rsid w:val="00A92FC4"/>
    <w:rsid w:val="00AA021A"/>
    <w:rsid w:val="00AA3D79"/>
    <w:rsid w:val="00AD0D5C"/>
    <w:rsid w:val="00AD15ED"/>
    <w:rsid w:val="00AD19B9"/>
    <w:rsid w:val="00AD2A8B"/>
    <w:rsid w:val="00AE0717"/>
    <w:rsid w:val="00AE7155"/>
    <w:rsid w:val="00AF6A33"/>
    <w:rsid w:val="00B071AC"/>
    <w:rsid w:val="00B25B35"/>
    <w:rsid w:val="00B34B0F"/>
    <w:rsid w:val="00B34E29"/>
    <w:rsid w:val="00B77642"/>
    <w:rsid w:val="00B818E4"/>
    <w:rsid w:val="00B819AA"/>
    <w:rsid w:val="00B8238F"/>
    <w:rsid w:val="00B82645"/>
    <w:rsid w:val="00B95206"/>
    <w:rsid w:val="00BA322F"/>
    <w:rsid w:val="00BB5117"/>
    <w:rsid w:val="00BC32E6"/>
    <w:rsid w:val="00BC6B69"/>
    <w:rsid w:val="00BD5B09"/>
    <w:rsid w:val="00BE6961"/>
    <w:rsid w:val="00BF4A82"/>
    <w:rsid w:val="00BF52BC"/>
    <w:rsid w:val="00BF677D"/>
    <w:rsid w:val="00C049F5"/>
    <w:rsid w:val="00C1225E"/>
    <w:rsid w:val="00C21422"/>
    <w:rsid w:val="00C300D9"/>
    <w:rsid w:val="00C30D13"/>
    <w:rsid w:val="00C33A75"/>
    <w:rsid w:val="00C435B3"/>
    <w:rsid w:val="00C45C1E"/>
    <w:rsid w:val="00C46BE6"/>
    <w:rsid w:val="00C61BDB"/>
    <w:rsid w:val="00C62583"/>
    <w:rsid w:val="00C7589D"/>
    <w:rsid w:val="00C814D9"/>
    <w:rsid w:val="00C83EA6"/>
    <w:rsid w:val="00C84705"/>
    <w:rsid w:val="00C901F5"/>
    <w:rsid w:val="00C97810"/>
    <w:rsid w:val="00CA74CA"/>
    <w:rsid w:val="00CB548F"/>
    <w:rsid w:val="00CB6102"/>
    <w:rsid w:val="00CB723E"/>
    <w:rsid w:val="00CD2D99"/>
    <w:rsid w:val="00CD6FB3"/>
    <w:rsid w:val="00CE6FC0"/>
    <w:rsid w:val="00CF4556"/>
    <w:rsid w:val="00D15E08"/>
    <w:rsid w:val="00D26499"/>
    <w:rsid w:val="00D306A1"/>
    <w:rsid w:val="00D35425"/>
    <w:rsid w:val="00D529FE"/>
    <w:rsid w:val="00D60D0D"/>
    <w:rsid w:val="00D77059"/>
    <w:rsid w:val="00D9249D"/>
    <w:rsid w:val="00D96E0B"/>
    <w:rsid w:val="00DE3E56"/>
    <w:rsid w:val="00E1360F"/>
    <w:rsid w:val="00E30657"/>
    <w:rsid w:val="00E30B41"/>
    <w:rsid w:val="00E315F8"/>
    <w:rsid w:val="00E3430C"/>
    <w:rsid w:val="00E34E1A"/>
    <w:rsid w:val="00E6373B"/>
    <w:rsid w:val="00E65BEC"/>
    <w:rsid w:val="00EC37D4"/>
    <w:rsid w:val="00ED3932"/>
    <w:rsid w:val="00ED4BAB"/>
    <w:rsid w:val="00ED5247"/>
    <w:rsid w:val="00EF2FC0"/>
    <w:rsid w:val="00F22300"/>
    <w:rsid w:val="00F22E83"/>
    <w:rsid w:val="00F25DD4"/>
    <w:rsid w:val="00F26B4A"/>
    <w:rsid w:val="00F44930"/>
    <w:rsid w:val="00F47C4D"/>
    <w:rsid w:val="00F9579A"/>
    <w:rsid w:val="00F96481"/>
    <w:rsid w:val="00FA222F"/>
    <w:rsid w:val="00FC2AD8"/>
    <w:rsid w:val="00FC7A17"/>
    <w:rsid w:val="00FD258F"/>
    <w:rsid w:val="00FD3624"/>
    <w:rsid w:val="00FE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st.upravitelja</izvorni_sadrzaj>
    <derivirana_varijabla naziv="DomainObject.Primjedba_1">Tablice st.upravitelja</derivirana_varijabla>
  </DomainObject.Primjedba>
  <DomainObject.Oznaka>
    <izvorni_sadrzaj>St-508/2015-17</izvorni_sadrzaj>
    <derivirana_varijabla naziv="DomainObject.Oznaka_1">St-508/2015-17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BAHUN d.o.o. zastupanog po punomoćniku Dubravko Bahun</izvorni_sadrzaj>
    <derivirana_varijabla naziv="DomainObject.Predmet.ProtustrankaFormated_1">  BAHUN d.o.o. zastupanog po punomoćniku Dubravko Bahun</derivirana_varijabla>
  </DomainObject.Predmet.ProtustrankaFormated>
  <DomainObject.Predmet.ProtustrankaFormatedOIB>
    <izvorni_sadrzaj>  BAHUN d.o.o., OIB 77906295578 zastupanog po punomoćniku Dubravko Bahun</izvorni_sadrzaj>
    <derivirana_varijabla naziv="DomainObject.Predmet.ProtustrankaFormatedOIB_1">  BAHUN d.o.o., OIB 77906295578 zastupanog po punomoćniku Dubravko Bahun</derivirana_varijabla>
  </DomainObject.Predmet.ProtustrankaFormatedOIB>
  <DomainObject.Predmet.ProtustrankaFormatedWithAdress>
    <izvorni_sadrzaj> BAHUN d.o.o., Rebar 129, 10000 Zagreb zastupanog po punomoćniku Dubravko Bahun</izvorni_sadrzaj>
    <derivirana_varijabla naziv="DomainObject.Predmet.ProtustrankaFormatedWithAdress_1"> BAHUN d.o.o., Rebar 129, 10000 Zagreb zastupanog po punomoćniku Dubravko Bahun</derivirana_varijabla>
  </DomainObject.Predmet.ProtustrankaFormatedWithAdress>
  <DomainObject.Predmet.ProtustrankaFormatedWithAdressOIB>
    <izvorni_sadrzaj> BAHUN d.o.o., OIB 77906295578, Rebar 129, 10000 Zagreb zastupanog po punomoćniku Dubravko Bahun</izvorni_sadrzaj>
    <derivirana_varijabla naziv="DomainObject.Predmet.ProtustrankaFormatedWithAdressOIB_1"> BAHUN d.o.o., OIB 77906295578, Rebar 129, 10000 Zagreb zastupanog po punomoćniku Dubravko Bahun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 zastupanog po punomoćniku Dubravko Bahun</item>
    </izvorni_sadrzaj>
    <derivirana_varijabla naziv="DomainObject.Predmet.ProtuStrankaListFormated_1">
      <item>BAHUN d.o.o. zastupanog po punomoćniku Dubravko Bahun</item>
    </derivirana_varijabla>
  </DomainObject.Predmet.ProtuStrankaListFormated>
  <DomainObject.Predmet.ProtuStrankaListFormatedOIB>
    <izvorni_sadrzaj>
      <item>BAHUN d.o.o., OIB 77906295578 zastupanog po punomoćniku Dubravko Bahun</item>
    </izvorni_sadrzaj>
    <derivirana_varijabla naziv="DomainObject.Predmet.ProtuStrankaListFormatedOIB_1">
      <item>BAHUN d.o.o., OIB 77906295578 zastupanog po punomoćniku Dubravko Bahun</item>
    </derivirana_varijabla>
  </DomainObject.Predmet.ProtuStrankaListFormatedOIB>
  <DomainObject.Predmet.ProtuStrankaListFormatedWithAdress>
    <izvorni_sadrzaj>
      <item>BAHUN d.o.o., Rebar 129, 10000 Zagreb zastupanog po punomoćniku Dubravko Bahun</item>
    </izvorni_sadrzaj>
    <derivirana_varijabla naziv="DomainObject.Predmet.ProtuStrankaListFormatedWithAdress_1">
      <item>BAHUN d.o.o., Rebar 129, 10000 Zagreb zastupanog po punomoćniku Dubravko Bahun</item>
    </derivirana_varijabla>
  </DomainObject.Predmet.ProtuStrankaListFormatedWithAdress>
  <DomainObject.Predmet.ProtuStrankaListFormatedWithAdressOIB>
    <izvorni_sadrzaj>
      <item>BAHUN d.o.o., OIB 77906295578, Rebar 129, 10000 Zagreb zastupanog po punomoćniku Dubravko Bahun</item>
    </izvorni_sadrzaj>
    <derivirana_varijabla naziv="DomainObject.Predmet.ProtuStrankaListFormatedWithAdressOIB_1">
      <item>BAHUN d.o.o., OIB 77906295578, Rebar 129, 10000 Zagreb zastupanog po punomoćniku Dubravko Bahun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 punomoćnik sudionika u postupku BAHUN d.o.o.</item>
      <item>Rajka Jagmarević</item>
    </izvorni_sadrzaj>
    <derivirana_varijabla naziv="DomainObject.Predmet.OstaliListFormated_1">
      <item>Dubravko Bahun punomoćnik sudionika u postupku BAHUN d.o.o.</item>
      <item>Rajka Jagmarević</item>
    </derivirana_varijabla>
  </DomainObject.Predmet.OstaliListFormated>
  <DomainObject.Predmet.OstaliListFormatedOIB>
    <izvorni_sadrzaj>
      <item>Dubravko Bahun, OIB 90803934083 punomoćnik sudionika u postupku BAHUN d.o.o.</item>
      <item>Rajka Jagmarević, OIB 54873974132</item>
    </izvorni_sadrzaj>
    <derivirana_varijabla naziv="DomainObject.Predmet.OstaliListFormatedOIB_1">
      <item>Dubravko Bahun, OIB 90803934083 punomoćnik sudionika u postupku BAHUN d.o.o.</item>
      <item>Rajka Jagmarević, OIB 54873974132</item>
    </derivirana_varijabla>
  </DomainObject.Predmet.OstaliListFormatedOIB>
  <DomainObject.Predmet.OstaliListFormatedWithAdress>
    <izvorni_sadrzaj>
      <item>Dubravko Bahun, Rebar 129, 10000 Zagreb punomoćnik sudionika u postupku BAHUN d.o.o.</item>
      <item>Rajka Jagmarević, Brešćenskoga 12, 10000 Zagreb</item>
    </izvorni_sadrzaj>
    <derivirana_varijabla naziv="DomainObject.Predmet.OstaliListFormatedWithAdress_1">
      <item>Dubravko Bahun, Rebar 129, 10000 Zagreb punomoćnik sudionika u postupku BAHUN d.o.o.</item>
      <item>Rajka Jagmarević, Brešćenskoga 12, 10000 Zagreb</item>
    </derivirana_varijabla>
  </DomainObject.Predmet.OstaliListFormatedWithAdress>
  <DomainObject.Predmet.OstaliListFormatedWithAdressOIB>
    <izvorni_sadrzaj>
      <item>Dubravko Bahun, OIB 90803934083, Rebar 129, 10000 Zagreb punomoćnik sudionika u postupku BAHUN d.o.o.</item>
      <item>Rajka Jagmarević, OIB 54873974132, Brešćenskoga 12, 10000 Zagreb</item>
    </izvorni_sadrzaj>
    <derivirana_varijabla naziv="DomainObject.Predmet.OstaliListFormatedWithAdressOIB_1">
      <item>Dubravko Bahun, OIB 90803934083, Rebar 129, 10000 Zagreb punomoćnik sudionika u postupku BAHUN d.o.o.</item>
      <item>Rajka Jagmarević, OIB 54873974132, Brešćenskoga 12, 10000 Zagreb</item>
    </derivirana_varijabla>
  </DomainObject.Predmet.OstaliListFormatedWithAdressOIB>
  <DomainObject.Predmet.OstaliListNazivFormated>
    <izvorni_sadrzaj>
      <item>Dubravko Bahun</item>
      <item>Rajka Jagmarević</item>
    </izvorni_sadrzaj>
    <derivirana_varijabla naziv="DomainObject.Predmet.OstaliListNazivFormated_1">
      <item>Dubravko Bahun</item>
      <item>Rajka Jagmarević</item>
    </derivirana_varijabla>
  </DomainObject.Predmet.OstaliListNazivFormated>
  <DomainObject.Predmet.OstaliListNazivFormatedOIB>
    <izvorni_sadrzaj>
      <item>Dubravko Bahun, OIB 90803934083</item>
      <item>Rajka Jagmarević, OIB 54873974132</item>
    </izvorni_sadrzaj>
    <derivirana_varijabla naziv="DomainObject.Predmet.OstaliListNazivFormatedOIB_1">
      <item>Dubravko Bahun, OIB 90803934083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St-508/2015-17</izvorni_sadrzaj>
    <derivirana_varijabla naziv="DomainObject.PoslovniBrojDokumenta_1">St-508/2015-17</derivirana_varijabla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</izvorni_sadrzaj>
    <derivirana_varijabla naziv="DomainObject.Predmet.SudioniciListNaziv_1">
      <item>Dubravko Bahun</item>
      <item>BAHUN d.o.o.</item>
      <item>Dubravko Bahun</item>
      <item>Rajka Jagmarević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90803934083</item>
      <item>, OIB 54873974132</item>
    </izvorni_sadrzaj>
    <derivirana_varijabla naziv="DomainObject.Predmet.SudioniciListNazivOIB_1">
      <item>, OIB 90803934083</item>
      <item>, OIB 77906295578</item>
      <item>, OIB 90803934083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802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REPUBLIKA HRVATSKA</vt:lpstr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2016-01-11T09:27:00Z</dcterms:created>
  <dc:creator>butiganl</dc:creator>
  <cp:lastModifiedBy>Valentina Kranjčić</cp:lastModifiedBy>
  <cp:lastPrinted>2016-01-11T09:32:00Z</cp:lastPrinted>
  <dcterms:modified xmlns:xsi="http://www.w3.org/2001/XMLSchema-instance" xsi:type="dcterms:W3CDTF">2016-01-11T09:34:00Z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