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56670" w14:paraId="9c56670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9244D" w:rsidRPr="0039244D">
        <w:rPr>
          <w:rFonts w:hAnsi="Times New Roman" w:ascii="Times New Roman"/>
          <w:sz w:val="22"/>
          <w:szCs w:val="22"/>
          <w:lang w:val="hr-HR"/>
        </w:rPr>
        <w:t>PIEDNOIR d.o.o. -  "u likvidaciji", Blato, 32. Ulica kbr. 32/1, OIB: 23522939939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39244D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9244D" w:rsidRPr="0039244D">
        <w:rPr>
          <w:rFonts w:hAnsi="Times New Roman" w:ascii="Times New Roman"/>
          <w:sz w:val="22"/>
          <w:szCs w:val="22"/>
        </w:rPr>
        <w:t>PIEDNOIR d.o.o. -  "u likvidaciji", Blato, 32. Ulica kbr. 32/1, OIB: 23522939939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3947A9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39244D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39244D" w:rsidRPr="0039244D">
        <w:rPr>
          <w:rFonts w:hAnsi="Times New Roman" w:ascii="Times New Roman"/>
          <w:sz w:val="22"/>
          <w:szCs w:val="22"/>
        </w:rPr>
        <w:t>Dinka Trumbić, Split, Lovretska 10, OIB: 43468134790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39244D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9244D" w:rsidRPr="0039244D">
        <w:rPr>
          <w:rFonts w:hAnsi="Times New Roman" w:ascii="Times New Roman"/>
          <w:sz w:val="22"/>
          <w:szCs w:val="22"/>
          <w:lang w:val="hr-HR"/>
        </w:rPr>
        <w:t>PIEDNOIR d.o.o. -  "u likvidaciji", Blato, 32. Ulica kbr. 32/1, OIB: 23522939939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39244D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7246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657BDE">
      <w:rPr>
        <w:rFonts w:hAnsi="Times New Roman" w:ascii="Times New Roman"/>
        <w:b/>
        <w:sz w:val="22"/>
        <w:szCs w:val="22"/>
        <w:lang w:val="hr-HR"/>
      </w:rPr>
      <w:t>86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657BDE">
      <w:rPr>
        <w:rFonts w:hAnsi="Times New Roman" w:ascii="Times New Roman"/>
        <w:b/>
        <w:sz w:val="22"/>
        <w:szCs w:val="22"/>
        <w:lang w:val="hr-HR"/>
      </w:rPr>
      <w:t>86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947A9"/>
    <w:rsid w:val="003A15B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6350"/>
    <w:rsid w:val="00657BDE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2463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5F1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63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5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50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5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5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63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35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50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5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5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St-586/2015-9</izvorni_sadrzaj>
    <derivirana_varijabla naziv="DomainObject.Oznaka_1">St-586/2015-9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St-586/2015</izvorni_sadrzaj>
    <derivirana_varijabla naziv="DomainObject.Predmet.OznakaBroj_1">St-586/2015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PIEDNOIR društvo s ograničenom odgovornošću za trgovinu, turizam i usluge - "u likvidaciji"</izvorni_sadrzaj>
    <derivirana_varijabla naziv="DomainObject.Predmet.ProtustrankaFormated_1">  PIEDNOIR društvo s ograničenom odgovornošću za trgovinu, turizam i usluge - "u likvidaciji"</derivirana_varijabla>
  </DomainObject.Predmet.ProtustrankaFormated>
  <DomainObject.Predmet.ProtustrankaFormatedOIB>
    <izvorni_sadrzaj>  PIEDNOIR društvo s ograničenom odgovornošću za trgovinu, turizam i usluge - "u likvidaciji", OIB 23522939939</izvorni_sadrzaj>
    <derivirana_varijabla naziv="DomainObject.Predmet.ProtustrankaFormatedOIB_1">  PIEDNOIR društvo s ograničenom odgovornošću za trgovinu, turizam i usluge - "u likvidaciji", OIB 23522939939</derivirana_varijabla>
  </DomainObject.Predmet.ProtustrankaFormatedOIB>
  <DomainObject.Predmet.ProtustrankaFormatedWithAdress>
    <izvorni_sadrzaj> PIEDNOIR društvo s ograničenom odgovornošću za trgovinu, turizam i usluge - "u likvidaciji", 32. Ulica kbr. 32/1, 20271 Blato</izvorni_sadrzaj>
    <derivirana_varijabla naziv="DomainObject.Predmet.ProtustrankaFormatedWithAdress_1"> PIEDNOIR društvo s ograničenom odgovornošću za trgovinu, turizam i usluge - "u likvidaciji", 32. Ulica kbr. 32/1, 20271 Blato</derivirana_varijabla>
  </DomainObject.Predmet.ProtustrankaFormatedWithAdress>
  <DomainObject.Predmet.ProtustrankaFormatedWithAdressOIB>
    <izvorni_sadrzaj> PIEDNOIR društvo s ograničenom odgovornošću za trgovinu, turizam i usluge - "u likvidaciji", OIB 23522939939, 32. Ulica kbr. 32/1, 20271 Blato</izvorni_sadrzaj>
    <derivirana_varijabla naziv="DomainObject.Predmet.ProtustrankaFormatedWithAdressOIB_1"> PIEDNOIR društvo s ograničenom odgovornošću za trgovinu, turizam i usluge - "u likvidaciji", OIB 23522939939, 32. Ulica kbr. 32/1, 20271 Blato</derivirana_varijabla>
  </DomainObject.Predmet.ProtustrankaFormatedWithAdressOIB>
  <DomainObject.Predmet.ProtustrankaWithAdress>
    <izvorni_sadrzaj>PIEDNOIR društvo s ograničenom odgovornošću za trgovinu, turizam i usluge - "u likvidaciji" 32. Ulica kbr. 32/1, 20271 Blato</izvorni_sadrzaj>
    <derivirana_varijabla naziv="DomainObject.Predmet.ProtustrankaWithAdress_1">PIEDNOIR društvo s ograničenom odgovornošću za trgovinu, turizam i usluge - "u likvidaciji" 32. Ulica kbr. 32/1, 20271 Blato</derivirana_varijabla>
  </DomainObject.Predmet.ProtustrankaWithAdress>
  <DomainObject.Predmet.ProtustrankaWithAdressOIB>
    <izvorni_sadrzaj>PIEDNOIR društvo s ograničenom odgovornošću za trgovinu, turizam i usluge - "u likvidaciji", OIB 23522939939, 32. Ulica kbr. 32/1, 20271 Blato</izvorni_sadrzaj>
    <derivirana_varijabla naziv="DomainObject.Predmet.ProtustrankaWithAdressOIB_1">PIEDNOIR društvo s ograničenom odgovornošću za trgovinu, turizam i usluge - "u likvidaciji", OIB 23522939939, 32. Ulica kbr. 32/1, 20271 Blato</derivirana_varijabla>
  </DomainObject.Predmet.ProtustrankaWithAdressOIB>
  <DomainObject.Predmet.ProtustrankaNazivFormated>
    <izvorni_sadrzaj>PIEDNOIR društvo s ograničenom odgovornošću za trgovinu, turizam i usluge - "u likvidaciji"</izvorni_sadrzaj>
    <derivirana_varijabla naziv="DomainObject.Predmet.ProtustrankaNazivFormated_1">PIEDNOIR društvo s ograničenom odgovornošću za trgovinu, turizam i usluge - "u likvidaciji"</derivirana_varijabla>
  </DomainObject.Predmet.ProtustrankaNazivFormated>
  <DomainObject.Predmet.ProtustrankaNazivFormatedOIB>
    <izvorni_sadrzaj>PIEDNOIR društvo s ograničenom odgovornošću za trgovinu, turizam i usluge - "u likvidaciji", OIB 23522939939</izvorni_sadrzaj>
    <derivirana_varijabla naziv="DomainObject.Predmet.ProtustrankaNazivFormatedOIB_1">PIEDNOIR društvo s ograničenom odgovornošću za trgovinu, turizam i usluge - "u likvidaciji", OIB 23522939939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1015.81</izvorni_sadrzaj>
    <derivirana_varijabla naziv="DomainObject.Predmet.TrenutnaVrijednost_1">1015.81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PIEDNOIR društvo s ograničenom odgovornošću za trgovinu, turizam i usluge - "u likvidaciji"</item>
    </izvorni_sadrzaj>
    <derivirana_varijabla naziv="DomainObject.Predmet.ProtuStrankaListFormated_1">
      <item>PIEDNOIR društvo s ograničenom odgovornošću za trgovinu, turizam i usluge - "u likvidaciji"</item>
    </derivirana_varijabla>
  </DomainObject.Predmet.ProtuStrankaListFormated>
  <DomainObject.Predmet.ProtuStrankaListFormatedOIB>
    <izvorni_sadrzaj>
      <item>PIEDNOIR društvo s ograničenom odgovornošću za trgovinu, turizam i usluge - "u likvidaciji", OIB 23522939939</item>
    </izvorni_sadrzaj>
    <derivirana_varijabla naziv="DomainObject.Predmet.ProtuStrankaListFormatedOIB_1">
      <item>PIEDNOIR društvo s ograničenom odgovornošću za trgovinu, turizam i usluge - "u likvidaciji", OIB 23522939939</item>
    </derivirana_varijabla>
  </DomainObject.Predmet.ProtuStrankaListFormatedOIB>
  <DomainObject.Predmet.ProtuStrankaListFormatedWithAdress>
    <izvorni_sadrzaj>
      <item>PIEDNOIR društvo s ograničenom odgovornošću za trgovinu, turizam i usluge - "u likvidaciji", 32. Ulica kbr. 32/1, 20271 Blato</item>
    </izvorni_sadrzaj>
    <derivirana_varijabla naziv="DomainObject.Predmet.ProtuStrankaListFormatedWithAdress_1">
      <item>PIEDNOIR društvo s ograničenom odgovornošću za trgovinu, turizam i usluge - "u likvidaciji", 32. Ulica kbr. 32/1, 20271 Blato</item>
    </derivirana_varijabla>
  </DomainObject.Predmet.ProtuStrankaListFormatedWithAdress>
  <DomainObject.Predmet.ProtuStrankaListFormatedWithAdressOIB>
    <izvorni_sadrzaj>
      <item>PIEDNOIR društvo s ograničenom odgovornošću za trgovinu, turizam i usluge - "u likvidaciji", OIB 23522939939, 32. Ulica kbr. 32/1, 20271 Blato</item>
    </izvorni_sadrzaj>
    <derivirana_varijabla naziv="DomainObject.Predmet.ProtuStrankaListFormatedWithAdressOIB_1">
      <item>PIEDNOIR društvo s ograničenom odgovornošću za trgovinu, turizam i usluge - "u likvidaciji", OIB 23522939939, 32. Ulica kbr. 32/1, 20271 Blato</item>
    </derivirana_varijabla>
  </DomainObject.Predmet.ProtuStrankaListFormatedWithAdressOIB>
  <DomainObject.Predmet.ProtuStrankaListNazivFormated>
    <izvorni_sadrzaj>
      <item>PIEDNOIR društvo s ograničenom odgovornošću za trgovinu, turizam i usluge - "u likvidaciji"</item>
    </izvorni_sadrzaj>
    <derivirana_varijabla naziv="DomainObject.Predmet.ProtuStrankaListNazivFormated_1">
      <item>PIEDNOIR društvo s ograničenom odgovornošću za trgovinu, turizam i usluge - "u likvidaciji"</item>
    </derivirana_varijabla>
  </DomainObject.Predmet.ProtuStrankaListNazivFormated>
  <DomainObject.Predmet.ProtuStrankaListNazivFormatedOIB>
    <izvorni_sadrzaj>
      <item>PIEDNOIR društvo s ograničenom odgovornošću za trgovinu, turizam i usluge - "u likvidaciji", OIB 23522939939</item>
    </izvorni_sadrzaj>
    <derivirana_varijabla naziv="DomainObject.Predmet.ProtuStrankaListNazivFormatedOIB_1">
      <item>PIEDNOIR društvo s ograničenom odgovornošću za trgovinu, turizam i usluge - "u likvidaciji", OIB 23522939939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St-586/2015-9</izvorni_sadrzaj>
    <derivirana_varijabla naziv="DomainObject.PoslovniBrojDokumenta_1">St-586/2015-9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PIEDNOIR društvo s ograničenom odgovornošću za trgovinu, turizam i usluge - "u likvidaciji"</izvorni_sadrzaj>
    <derivirana_varijabla naziv="DomainObject.Predmet.ProtustrankaIDrugi_1">PIEDNOIR društvo s ograničenom odgovornošću za trgovinu, turizam i usluge - "u likvidaciji"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PIEDNOIR društvo s ograničenom odgovornošću za trgovinu, turizam i usluge - "u likvidaciji", OIB 23522939939, 32. Ulica kbr. 32/1, 20271 Blato</izvorni_sadrzaj>
    <derivirana_varijabla naziv="DomainObject.Predmet.ProtustrankaIDrugiAdressOIB_1">PIEDNOIR društvo s ograničenom odgovornošću za trgovinu, turizam i usluge - "u likvidaciji", OIB 23522939939, 32. Ulica kbr. 32/1,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2016.</izvorni_sadrzaj>
    <derivirana_varijabla naziv="DomainObject.Predmet.OdlukaRjesenje.DatumDonosenjaOdluke_1">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St-586/2015-9</izvorni_sadrzaj>
    <derivirana_varijabla naziv="DomainObject.Predmet.OdlukaRjesenje.Oznaka_1">St-586/2015-9</derivirana_varijabla>
  </DomainObject.Predmet.OdlukaRjesenje.Oznaka>
  <DomainObject.Predmet.SudioniciListNaziv>
    <izvorni_sadrzaj>
      <item>PIEDNOIR društvo s ograničenom odgovornošću za trgovinu, turizam i usluge - "u likvidaciji"</item>
      <item>FINA,RC SPLIT,Podružnica Dubrovnik</item>
    </izvorni_sadrzaj>
    <derivirana_varijabla naziv="DomainObject.Predmet.SudioniciListNaziv_1">
      <item>PIEDNOIR društvo s ograničenom odgovornošću za trgovinu, turizam i usluge - "u likvidaciji"</item>
      <item>FINA,RC SPLIT,Podružnica Dubrovnik</item>
    </derivirana_varijabla>
  </DomainObject.Predmet.SudioniciListNaziv>
  <DomainObject.Predmet.SudioniciListAdressOIB>
    <izvorni_sadrzaj>
      <item>PIEDNOIR društvo s ograničenom odgovornošću za trgovinu, turizam i usluge - "u likvidaciji", OIB 23522939939, 32. Ulica kbr. 32/1,20271 Blato</item>
      <item>FINA,RC SPLIT,Podružnica Dubrovnik, OIB 85821130368, Vukovarska 2,20000 Dubrovnik</item>
    </izvorni_sadrzaj>
    <derivirana_varijabla naziv="DomainObject.Predmet.SudioniciListAdressOIB_1">
      <item>PIEDNOIR društvo s ograničenom odgovornošću za trgovinu, turizam i usluge - "u likvidaciji", OIB 23522939939, 32. Ulica kbr. 32/1,20271 Blato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23522939939</item>
      <item>, OIB 85821130368</item>
    </izvorni_sadrzaj>
    <derivirana_varijabla naziv="DomainObject.Predmet.SudioniciListNazivOIB_1">
      <item>, OIB 23522939939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F2D3D-B5F9-481E-936A-881EA2EA05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499</properties:Words>
  <properties:Characters>2695</properties:Characters>
  <properties:Lines>88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2016-03-08T07:53:00Z</dcterms:created>
  <dc:creator>Sudsko vijeæe</dc:creator>
  <cp:lastModifiedBy>Katarina Franković</cp:lastModifiedBy>
  <cp:lastPrinted>2016-03-08T08:05:00Z</cp:lastPrinted>
  <dcterms:modified xmlns:xsi="http://www.w3.org/2001/XMLSchema-instance" xsi:type="dcterms:W3CDTF">2016-03-08T08:05:00Z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