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b130" w14:paraId="527b130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8019CF">
        <w:t>129</w:t>
      </w:r>
      <w:r w:rsidR="00CC5885">
        <w:t>/2017</w:t>
      </w:r>
      <w:r w:rsidR="00946625">
        <w:t>-</w:t>
      </w:r>
      <w:r w:rsidR="008019CF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019CF">
        <w:t>SLAPTOURS NOVA d.o.o., Šibenik, Fra Jerolima Milete 7, OIB: 80858954724</w:t>
      </w:r>
      <w:r w:rsidR="00A4401E">
        <w:t xml:space="preserve">, dana </w:t>
      </w:r>
      <w:r w:rsidR="00AB06BF">
        <w:t>8</w:t>
      </w:r>
      <w:r w:rsidR="0044771D">
        <w:t>.</w:t>
      </w:r>
      <w:r w:rsidR="00F01A47">
        <w:t xml:space="preserve"> </w:t>
      </w:r>
      <w:r w:rsidR="00AB06BF">
        <w:t>veljače</w:t>
      </w:r>
      <w:r w:rsidR="00025E3B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B06BF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Dubravka Stašić</w:t>
      </w:r>
      <w:r w:rsidR="006F167D" w:rsidRPr="00E1656B">
        <w:t xml:space="preserve"> iz </w:t>
      </w:r>
      <w:r>
        <w:t>Rijeke</w:t>
      </w:r>
      <w:r w:rsidR="006F167D" w:rsidRPr="00E1656B">
        <w:t xml:space="preserve">, </w:t>
      </w:r>
      <w:r>
        <w:t>Vatroslava Lisinskog 2</w:t>
      </w:r>
      <w:r w:rsidR="006F167D" w:rsidRPr="00E1656B">
        <w:t xml:space="preserve">, OIB: </w:t>
      </w:r>
      <w:r>
        <w:t>23303100671</w:t>
      </w:r>
      <w:r w:rsidR="00BB7CB3" w:rsidRPr="00E1656B">
        <w:t>,</w:t>
      </w:r>
      <w:r w:rsidR="00E1656B" w:rsidRPr="00E1656B">
        <w:t xml:space="preserve"> imenuje se za privremen</w:t>
      </w:r>
      <w:r w:rsidR="004304DE">
        <w:t>u</w:t>
      </w:r>
      <w:r w:rsidR="00E1656B" w:rsidRPr="00E1656B">
        <w:t xml:space="preserve"> stečajn</w:t>
      </w:r>
      <w:r w:rsidR="004304DE">
        <w:t>u</w:t>
      </w:r>
      <w:r w:rsidR="00E1656B" w:rsidRPr="00E1656B">
        <w:t xml:space="preserve"> upravitelj</w:t>
      </w:r>
      <w:r w:rsidR="004304DE">
        <w:t>icu</w:t>
      </w:r>
      <w:r w:rsidR="00BB7CB3" w:rsidRPr="00E1656B">
        <w:t xml:space="preserve"> nad stečajnim dužnikom </w:t>
      </w:r>
      <w:r w:rsidR="008019CF">
        <w:t>SLAPTOURS NOVA d.o.o., Šibenik, Fra Jerolima Milete 7, OIB: 80858954724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4304D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304D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466EF4">
        <w:t xml:space="preserve">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8019CF">
        <w:t>SLAPTOURS NOVA d.o.o., Šibenik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8019CF">
        <w:t>Financijska agencija</w:t>
      </w:r>
      <w:r w:rsidR="00025E3B">
        <w:t>.</w:t>
      </w:r>
      <w:r w:rsidR="00F01A47">
        <w:t xml:space="preserve"> </w:t>
      </w:r>
    </w:p>
    <w:p w:rsidRDefault="008019CF" w:rsidP="008019CF" w:rsidR="008019CF">
      <w:pPr>
        <w:ind w:firstLine="708"/>
        <w:jc w:val="both"/>
      </w:pPr>
      <w:r w:rsidRPr="003F2345">
        <w:t xml:space="preserve">Zastupnik po zakonu stečajnog dužnika iskazao je da je stečajni dužnik blokiran za oko </w:t>
      </w:r>
      <w:r>
        <w:t>180.000,00</w:t>
      </w:r>
      <w:r w:rsidRPr="003F2345">
        <w:t xml:space="preserve"> kuna, da </w:t>
      </w:r>
      <w:r>
        <w:t>od imovine nema ništa, osim nešt</w:t>
      </w:r>
      <w:r w:rsidR="00AB06BF">
        <w:t>o namještaja i sitnog inventara, međutim da ima potraživanja koja bi trebao naplatiti.</w:t>
      </w:r>
      <w:r>
        <w:t xml:space="preserve"> </w:t>
      </w:r>
    </w:p>
    <w:p w:rsidRDefault="008019CF" w:rsidP="008019CF" w:rsidR="008019CF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8019CF" w:rsidP="008019CF" w:rsidR="008019CF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 </w:t>
      </w:r>
    </w:p>
    <w:p w:rsidRDefault="00AB06BF" w:rsidP="008019CF" w:rsidR="008019CF" w:rsidRPr="00EF7C9A">
      <w:pPr>
        <w:ind w:firstLine="708"/>
        <w:jc w:val="both"/>
      </w:pPr>
      <w:r>
        <w:t>Privremena stečajna</w:t>
      </w:r>
      <w:r w:rsidR="008019CF" w:rsidRPr="00EF7C9A">
        <w:t xml:space="preserve"> upravitelj</w:t>
      </w:r>
      <w:r>
        <w:t xml:space="preserve">ica dužna </w:t>
      </w:r>
      <w:r w:rsidR="008019CF" w:rsidRPr="00EF7C9A">
        <w:t xml:space="preserve">je svoje izvješće dostaviti sudu u roku od </w:t>
      </w:r>
      <w:r w:rsidR="008019CF">
        <w:t>30</w:t>
      </w:r>
      <w:r w:rsidR="008019CF" w:rsidRPr="00EF7C9A">
        <w:t xml:space="preserve"> dana.</w:t>
      </w:r>
    </w:p>
    <w:p w:rsidRDefault="008019CF" w:rsidP="008019CF" w:rsidR="001A547B">
      <w:pPr>
        <w:ind w:firstLine="708"/>
        <w:jc w:val="both"/>
      </w:pPr>
      <w:r>
        <w:t>Stoga je odlučeno kao u izreci.</w:t>
      </w:r>
      <w:r w:rsidR="001A547B">
        <w:t xml:space="preserve">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AB06BF">
        <w:t>8</w:t>
      </w:r>
      <w:r w:rsidR="0044771D">
        <w:t>.</w:t>
      </w:r>
      <w:r w:rsidR="00F01A47">
        <w:t xml:space="preserve"> </w:t>
      </w:r>
      <w:r w:rsidR="00AB06BF">
        <w:t>veljače</w:t>
      </w:r>
      <w:r w:rsidR="00025E3B">
        <w:t xml:space="preserve"> 2018</w:t>
      </w:r>
      <w:r>
        <w:t>.</w:t>
      </w:r>
    </w:p>
    <w:p w:rsidRDefault="001A547B" w:rsidP="001A547B" w:rsidR="001A547B" w:rsidRPr="00EF7C9A">
      <w:pPr>
        <w:jc w:val="center"/>
      </w:pPr>
    </w:p>
    <w:p w:rsidRDefault="008E6D6D" w:rsidP="00A921F4" w:rsidR="001A547B"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C6726B">
        <w:tab/>
      </w:r>
      <w:r w:rsidR="00C6726B">
        <w:tab/>
      </w:r>
      <w:r w:rsidR="00C6726B">
        <w:tab/>
      </w:r>
      <w:r w:rsidR="00C6726B">
        <w:tab/>
      </w:r>
      <w:r w:rsidR="00C672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8E6D6D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 w:rsidR="00A921F4">
        <w:tab/>
      </w:r>
      <w:r w:rsidR="00E1656B">
        <w:tab/>
      </w:r>
      <w:r w:rsidR="00C6726B">
        <w:tab/>
      </w:r>
      <w:r w:rsidR="00C672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ECA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8019CF">
          <w:t>129</w:t>
        </w:r>
        <w:r w:rsidR="00D26084">
          <w:t>/</w:t>
        </w:r>
        <w:r w:rsidR="00CC5885">
          <w:t>2017-</w:t>
        </w:r>
        <w:r w:rsidR="008019CF">
          <w:t>14</w:t>
        </w:r>
      </w:p>
      <w:p w:rsidRDefault="00E12FEA" w:rsidP="009C0FF2" w:rsidR="00E12FEA" w:rsidRPr="00EF7C9A">
        <w:pPr>
          <w:jc w:val="right"/>
        </w:pPr>
      </w:p>
      <w:p w:rsidRDefault="00202EC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2ECA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82F93"/>
    <w:rsid w:val="00496E35"/>
    <w:rsid w:val="004A1BFA"/>
    <w:rsid w:val="004B768C"/>
    <w:rsid w:val="004C1592"/>
    <w:rsid w:val="004C4A14"/>
    <w:rsid w:val="004E403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019CF"/>
    <w:rsid w:val="00836AD9"/>
    <w:rsid w:val="00842CEB"/>
    <w:rsid w:val="00881A15"/>
    <w:rsid w:val="00895943"/>
    <w:rsid w:val="008B123A"/>
    <w:rsid w:val="008E6D6D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6BF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6726B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1CCD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NOVA d.o.o. za ugostiteljstvo i usluge javnog prijevoza</izvorni_sadrzaj>
    <derivirana_varijabla naziv="DomainObject.Predmet.ProtustrankaFormated_1">  SLAPTOURS NOVA d.o.o. za ugostiteljstvo i usluge javnog prijevoza</derivirana_varijabla>
  </DomainObject.Predmet.ProtustrankaFormated>
  <DomainObject.Predmet.ProtustrankaFormatedOIB>
    <izvorni_sadrzaj>  SLAPTOURS NOVA d.o.o. za ugostiteljstvo i usluge javnog prijevoza, OIB 80858954724</izvorni_sadrzaj>
    <derivirana_varijabla naziv="DomainObject.Predmet.ProtustrankaFormatedOIB_1">  SLAPTOURS NOVA d.o.o. za ugostiteljstvo i usluge javnog prijevoza, OIB 80858954724</derivirana_varijabla>
  </DomainObject.Predmet.ProtustrankaFormatedOIB>
  <DomainObject.Predmet.ProtustrankaFormatedWithAdress>
    <izvorni_sadrzaj> SLAPTOURS NOVA d.o.o. za ugostiteljstvo i usluge javnog prijevoza, Fra Jerolima Milete 7, 22000 Šibenik</izvorni_sadrzaj>
    <derivirana_varijabla naziv="DomainObject.Predmet.ProtustrankaFormatedWithAdress_1"> SLAPTOURS NOVA d.o.o. za ugostiteljstvo i usluge javnog prijevoza, Fra Jerolima Milete 7, 22000 Šibenik</derivirana_varijabla>
  </DomainObject.Predmet.ProtustrankaFormatedWithAdress>
  <DomainObject.Predmet.ProtustrankaFormatedWithAdressOIB>
    <izvorni_sadrzaj> SLAPTOURS NOVA d.o.o. za ugostiteljstvo i usluge javnog prijevoza, OIB 80858954724, Fra Jerolima Milete 7, 22000 Šibenik</izvorni_sadrzaj>
    <derivirana_varijabla naziv="DomainObject.Predmet.ProtustrankaFormatedWithAdressOIB_1"> SLAPTOURS NOVA d.o.o. za ugostiteljstvo i usluge javnog prijevoza, OIB 80858954724, Fra Jerolima Milete 7, 22000 Šibenik</derivirana_varijabla>
  </DomainObject.Predmet.ProtustrankaFormatedWithAdressOIB>
  <DomainObject.Predmet.ProtustrankaWithAdress>
    <izvorni_sadrzaj>SLAPTOURS NOVA d.o.o. za ugostiteljstvo i usluge javnog prijevoza Fra Jerolima Milete 7, 22000 Šibenik</izvorni_sadrzaj>
    <derivirana_varijabla naziv="DomainObject.Predmet.ProtustrankaWithAdress_1">SLAPTOURS NOVA d.o.o. za ugostiteljstvo i usluge javnog prijevoza Fra Jerolima Milete 7, 22000 Šibenik</derivirana_varijabla>
  </DomainObject.Predmet.ProtustrankaWithAdress>
  <DomainObject.Predmet.ProtustrankaWithAdressOIB>
    <izvorni_sadrzaj>SLAPTOURS NOVA d.o.o. za ugostiteljstvo i usluge javnog prijevoza, OIB 80858954724, Fra Jerolima Milete 7, 22000 Šibenik</izvorni_sadrzaj>
    <derivirana_varijabla naziv="DomainObject.Predmet.ProtustrankaWithAdressOIB_1">SLAPTOURS NOVA d.o.o. za ugostiteljstvo i usluge javnog prijevoza, OIB 80858954724, Fra Jerolima Milete 7, 22000 Šibenik</derivirana_varijabla>
  </DomainObject.Predmet.ProtustrankaWithAdressOIB>
  <DomainObject.Predmet.ProtustrankaNazivFormated>
    <izvorni_sadrzaj>SLAPTOURS NOVA d.o.o. za ugostiteljstvo i usluge javnog prijevoza</izvorni_sadrzaj>
    <derivirana_varijabla naziv="DomainObject.Predmet.ProtustrankaNazivFormated_1">SLAPTOURS NOVA d.o.o. za ugostiteljstvo i usluge javnog prijevoza</derivirana_varijabla>
  </DomainObject.Predmet.ProtustrankaNazivFormated>
  <DomainObject.Predmet.ProtustrankaNazivFormatedOIB>
    <izvorni_sadrzaj>SLAPTOURS NOVA d.o.o. za ugostiteljstvo i usluge javnog prijevoza, OIB 80858954724</izvorni_sadrzaj>
    <derivirana_varijabla naziv="DomainObject.Predmet.ProtustrankaNazivFormatedOIB_1">SLAPTOURS NOVA d.o.o. za ugostiteljstvo i usluge javnog prijevoza, OIB 80858954724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SLAPTOURS NOVA d.o.o. za ugostiteljstvo i usluge javnog prijevoza</item>
    </izvorni_sadrzaj>
    <derivirana_varijabla naziv="DomainObject.Predmet.ProtuStrankaListFormated_1">
      <item>SLAPTOURS NOVA d.o.o. za ugostiteljstvo i usluge javnog prijevoza</item>
    </derivirana_varijabla>
  </DomainObject.Predmet.ProtuStrankaListFormated>
  <DomainObject.Predmet.ProtuStrankaListFormatedOIB>
    <izvorni_sadrzaj>
      <item>SLAPTOURS NOVA d.o.o. za ugostiteljstvo i usluge javnog prijevoza, OIB 80858954724</item>
    </izvorni_sadrzaj>
    <derivirana_varijabla naziv="DomainObject.Predmet.ProtuStrankaListFormatedOIB_1">
      <item>SLAPTOURS NOVA d.o.o. za ugostiteljstvo i usluge javnog prijevoza, OIB 80858954724</item>
    </derivirana_varijabla>
  </DomainObject.Predmet.ProtuStrankaListFormatedOIB>
  <DomainObject.Predmet.ProtuStrankaListFormatedWithAdress>
    <izvorni_sadrzaj>
      <item>SLAPTOURS NOVA d.o.o. za ugostiteljstvo i usluge javnog prijevoza, Fra Jerolima Milete 7, 22000 Šibenik</item>
    </izvorni_sadrzaj>
    <derivirana_varijabla naziv="DomainObject.Predmet.ProtuStrankaListFormatedWithAdress_1">
      <item>SLAPTOURS NOVA d.o.o. za ugostiteljstvo i usluge javnog prijevoza, Fra Jerolima Milete 7, 22000 Šibenik</item>
    </derivirana_varijabla>
  </DomainObject.Predmet.ProtuStrankaListFormatedWithAdress>
  <DomainObject.Predmet.ProtuStrankaListFormatedWithAdressOIB>
    <izvorni_sadrzaj>
      <item>SLAPTOURS NOVA d.o.o. za ugostiteljstvo i usluge javnog prijevoza, OIB 80858954724, Fra Jerolima Milete 7, 22000 Šibenik</item>
    </izvorni_sadrzaj>
    <derivirana_varijabla naziv="DomainObject.Predmet.ProtuStrankaListFormatedWithAdressOIB_1">
      <item>SLAPTOURS NOVA d.o.o. za ugostiteljstvo i usluge javnog prijevoza, OIB 80858954724, Fra Jerolima Milete 7, 22000 Šibenik</item>
    </derivirana_varijabla>
  </DomainObject.Predmet.ProtuStrankaListFormatedWithAdressOIB>
  <DomainObject.Predmet.ProtuStrankaListNazivFormated>
    <izvorni_sadrzaj>
      <item>SLAPTOURS NOVA d.o.o. za ugostiteljstvo i usluge javnog prijevoza</item>
    </izvorni_sadrzaj>
    <derivirana_varijabla naziv="DomainObject.Predmet.ProtuStrankaListNazivFormated_1">
      <item>SLAPTOURS NOVA d.o.o. za ugostiteljstvo i usluge javnog prijevoza</item>
    </derivirana_varijabla>
  </DomainObject.Predmet.ProtuStrankaListNazivFormated>
  <DomainObject.Predmet.ProtuStrankaListNazivFormatedOIB>
    <izvorni_sadrzaj>
      <item>SLAPTOURS NOVA d.o.o. za ugostiteljstvo i usluge javnog prijevoza, OIB 80858954724</item>
    </izvorni_sadrzaj>
    <derivirana_varijabla naziv="DomainObject.Predmet.ProtuStrankaListNazivFormatedOIB_1">
      <item>SLAPTOURS NOVA d.o.o. za ugostiteljstvo i usluge javnog prijevoza, OIB 80858954724</item>
    </derivirana_varijabla>
  </DomainObject.Predmet.ProtuStrankaListNazivFormatedOIB>
  <DomainObject.Predmet.OstaliListFormated>
    <izvorni_sadrzaj>
      <item>Dragan Slavica</item>
    </izvorni_sadrzaj>
    <derivirana_varijabla naziv="DomainObject.Predmet.OstaliListFormated_1">
      <item>Dragan Slavica</item>
    </derivirana_varijabla>
  </DomainObject.Predmet.OstaliListFormated>
  <DomainObject.Predmet.OstaliListFormatedOIB>
    <izvorni_sadrzaj>
      <item>Dragan Slavica, OIB 57797535403</item>
    </izvorni_sadrzaj>
    <derivirana_varijabla naziv="DomainObject.Predmet.OstaliListFormatedOIB_1">
      <item>Dragan Slavica, OIB 57797535403</item>
    </derivirana_varijabla>
  </DomainObject.Predmet.OstaliListFormatedOIB>
  <DomainObject.Predmet.OstaliListFormatedWithAdress>
    <izvorni_sadrzaj>
      <item>Dragan Slavica, Novo Naselje 39, 22000 Bilice</item>
    </izvorni_sadrzaj>
    <derivirana_varijabla naziv="DomainObject.Predmet.OstaliListFormatedWithAdress_1">
      <item>Dragan Slavica, Novo Naselje 39, 22000 Bilice</item>
    </derivirana_varijabla>
  </DomainObject.Predmet.OstaliListFormatedWithAdress>
  <DomainObject.Predmet.OstaliListFormatedWithAdressOIB>
    <izvorni_sadrzaj>
      <item>Dragan Slavica, OIB 57797535403, Novo Naselje 39, 22000 Bilice</item>
    </izvorni_sadrzaj>
    <derivirana_varijabla naziv="DomainObject.Predmet.OstaliListFormatedWithAdressOIB_1">
      <item>Dragan Slavica, OIB 57797535403, Novo Naselje 39, 22000 Bilice</item>
    </derivirana_varijabla>
  </DomainObject.Predmet.OstaliListFormatedWithAdressOIB>
  <DomainObject.Predmet.OstaliListNazivFormated>
    <izvorni_sadrzaj>
      <item>Dragan Slavica</item>
    </izvorni_sadrzaj>
    <derivirana_varijabla naziv="DomainObject.Predmet.OstaliListNazivFormated_1">
      <item>Dragan Slavica</item>
    </derivirana_varijabla>
  </DomainObject.Predmet.OstaliListNazivFormated>
  <DomainObject.Predmet.OstaliListNazivFormatedOIB>
    <izvorni_sadrzaj>
      <item>Dragan Slavica, OIB 57797535403</item>
    </izvorni_sadrzaj>
    <derivirana_varijabla naziv="DomainObject.Predmet.OstaliListNazivFormatedOIB_1">
      <item>Dragan Slavica, OIB 57797535403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SLAPTOURS NOVA d.o.o. za ugostiteljstvo i usluge javnog prijevoza</izvorni_sadrzaj>
    <derivirana_varijabla naziv="DomainObject.Predmet.ProtustrankaIDrugi_1">SLAPTOURS NOVA d.o.o. za ugostiteljstvo i usluge javnog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SLAPTOURS NOVA d.o.o. za ugostiteljstvo i usluge javnog prijevoza, OIB 80858954724, Fra Jerolima Milete 7, 22000 Šibenik</izvorni_sadrzaj>
    <derivirana_varijabla naziv="DomainObject.Predmet.ProtustrankaIDrugiAdressOIB_1">SLAPTOURS NOVA d.o.o. za ugostiteljstvo i usluge javnog prijevoza, OIB 80858954724, Fra Jerolima Milete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SLAPTOURS NOVA d.o.o. za ugostiteljstvo i usluge javnog prijevoza</item>
      <item>Dragan Slavica</item>
    </izvorni_sadrzaj>
    <derivirana_varijabla naziv="DomainObject.Predmet.SudioniciListNaziv_1">
      <item>Financijska agencija</item>
      <item>SLAPTOURS NOVA d.o.o. za ugostiteljstvo i usluge javnog prijevoza</item>
      <item>Dragan Slavica</item>
    </derivirana_varijabla>
  </DomainObject.Predmet.SudioniciListNaziv>
  <DomainObject.Predmet.SudioniciListAdressOIB>
    <izvorni_sadrzaj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izvorni_sadrzaj>
    <derivirana_varijabla naziv="DomainObject.Predmet.SudioniciListAdressOIB_1"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80858954724</item>
      <item>, OIB 57797535403</item>
    </izvorni_sadrzaj>
    <derivirana_varijabla naziv="DomainObject.Predmet.SudioniciListNazivOIB_1">
      <item>, OIB 85821130368</item>
      <item>, OIB 80858954724</item>
      <item>, OIB 57797535403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1814</properties:Characters>
  <properties:Lines>69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2018-01-25T08:25:00Z</dcterms:created>
  <dc:creator>Ardena Bajlo</dc:creator>
  <cp:lastModifiedBy>Ante Rubelj</cp:lastModifiedBy>
  <cp:lastPrinted>2018-01-22T08:37:00Z</cp:lastPrinted>
  <dcterms:modified xmlns:xsi="http://www.w3.org/2001/XMLSchema-instance" xsi:type="dcterms:W3CDTF">2018-02-12T11:51:00Z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