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8bb7" w14:paraId="a808bb7" w:rsidRDefault="007E2F77" w:rsidP="007E2F77" w:rsidR="007E2F7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F77" w:rsidP="007E2F77" w:rsidR="007E2F7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2F77" w:rsidP="007E2F77" w:rsidR="007E2F7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2F77" w:rsidP="007E2F77" w:rsidR="007E2F7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2F77" w:rsidP="007E2F77" w:rsidR="007E2F7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2F77" w:rsidP="007E2F77" w:rsidR="007E2F7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2F77" w:rsidP="007E2F77" w:rsidR="007E2F77" w:rsidRPr="005D578C">
      <w:pPr>
        <w:jc w:val="center"/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2F77" w:rsidP="007E2F77" w:rsidR="007E2F77" w:rsidRPr="005D578C">
      <w:pPr>
        <w:rPr>
          <w:rFonts w:cs="Times New Roman" w:eastAsia="Times New Roman"/>
          <w:szCs w:val="24"/>
        </w:rPr>
      </w:pPr>
    </w:p>
    <w:p w:rsidRDefault="007E2F77" w:rsidP="007E2F77" w:rsidR="007E2F7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GASTRONOMIJA j. d. o. o. Labin, Sv. Mikule 19, OIB </w:t>
      </w:r>
      <w:r w:rsidRPr="007E2F77">
        <w:rPr>
          <w:rFonts w:cs="Times New Roman" w:eastAsia="Times New Roman"/>
          <w:szCs w:val="24"/>
        </w:rPr>
        <w:t>99014833495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2F77">
        <w:rPr>
          <w:rFonts w:cs="Times New Roman" w:eastAsia="Times New Roman"/>
          <w:szCs w:val="24"/>
        </w:rPr>
        <w:t>040304431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12A92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 xml:space="preserve">1. </w:t>
      </w:r>
      <w:r w:rsidR="00A12A9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7E2F77" w:rsidP="007E2F77" w:rsidR="007E2F77" w:rsidRPr="005D578C">
      <w:pPr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2F77" w:rsidP="007E2F77" w:rsidR="007E2F77" w:rsidRPr="005D578C">
      <w:pPr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GASTRONOMIJA j. d. o. o. Labin, Sv. Mikule 19, OIB </w:t>
      </w:r>
      <w:r w:rsidRPr="007E2F77">
        <w:rPr>
          <w:rFonts w:cs="Times New Roman" w:eastAsia="Times New Roman"/>
          <w:szCs w:val="24"/>
        </w:rPr>
        <w:t>99014833495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2F77">
        <w:rPr>
          <w:rFonts w:cs="Times New Roman" w:eastAsia="Times New Roman"/>
          <w:szCs w:val="24"/>
        </w:rPr>
        <w:t>040304431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A12A92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 xml:space="preserve">1. </w:t>
      </w:r>
      <w:r w:rsidR="00A12A9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E2F77" w:rsidP="007E2F77" w:rsidR="007E2F77" w:rsidRPr="005D578C">
      <w:pPr>
        <w:rPr>
          <w:rFonts w:cs="Times New Roman" w:eastAsia="Times New Roman"/>
          <w:szCs w:val="24"/>
        </w:rPr>
      </w:pPr>
    </w:p>
    <w:p w:rsidRDefault="007E2F77" w:rsidP="007E2F77" w:rsidR="007E2F7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7E2F77" w:rsidP="007E2F77" w:rsidR="007E2F77">
      <w:pPr>
        <w:rPr>
          <w:rFonts w:cs="Times New Roman" w:eastAsia="Times New Roman"/>
          <w:szCs w:val="20"/>
        </w:rPr>
      </w:pPr>
    </w:p>
    <w:p w:rsidRDefault="007E2F77" w:rsidP="007E2F77" w:rsidR="007E2F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GASTRONOMIJA j. d. o. o. Labin, Sv. Mikule 19, OIB </w:t>
      </w:r>
      <w:r w:rsidRPr="007E2F77">
        <w:rPr>
          <w:rFonts w:cs="Times New Roman" w:eastAsia="Times New Roman"/>
          <w:szCs w:val="24"/>
        </w:rPr>
        <w:t>99014833495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2F77">
        <w:rPr>
          <w:rFonts w:cs="Times New Roman" w:eastAsia="Times New Roman"/>
          <w:szCs w:val="24"/>
        </w:rPr>
        <w:t>040304431</w:t>
      </w:r>
      <w:r>
        <w:rPr>
          <w:rFonts w:cs="Times New Roman" w:eastAsia="Times New Roman"/>
          <w:szCs w:val="24"/>
        </w:rPr>
        <w:t>.</w:t>
      </w:r>
    </w:p>
    <w:p w:rsidRDefault="007E2F77" w:rsidP="007E2F77" w:rsidR="007E2F77">
      <w:pPr>
        <w:ind w:firstLine="709"/>
        <w:rPr>
          <w:rFonts w:cs="Times New Roman" w:eastAsia="Times New Roman"/>
          <w:szCs w:val="24"/>
        </w:rPr>
      </w:pPr>
    </w:p>
    <w:p w:rsidRDefault="007E2F77" w:rsidP="007E2F77" w:rsidR="007E2F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GASTRONOMIJA j. d. o. o. Labin, Sv. Mikule 19, OIB </w:t>
      </w:r>
      <w:r w:rsidRPr="007E2F77">
        <w:rPr>
          <w:rFonts w:cs="Times New Roman" w:eastAsia="Times New Roman"/>
          <w:szCs w:val="24"/>
        </w:rPr>
        <w:t>99014833495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2F77">
        <w:rPr>
          <w:rFonts w:cs="Times New Roman" w:eastAsia="Times New Roman"/>
          <w:szCs w:val="24"/>
        </w:rPr>
        <w:t>040304431</w:t>
      </w:r>
      <w:r>
        <w:rPr>
          <w:rFonts w:cs="Times New Roman" w:eastAsia="Times New Roman"/>
          <w:szCs w:val="24"/>
        </w:rPr>
        <w:t>.</w:t>
      </w:r>
    </w:p>
    <w:p w:rsidRDefault="007E2F77" w:rsidP="007E2F77" w:rsidR="007E2F77">
      <w:pPr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2F77" w:rsidP="007E2F77" w:rsidR="007E2F77">
      <w:pPr>
        <w:ind w:firstLine="708"/>
        <w:rPr>
          <w:rFonts w:cs="Times New Roman" w:eastAsia="Times New Roman"/>
          <w:szCs w:val="24"/>
        </w:rPr>
      </w:pPr>
    </w:p>
    <w:p w:rsidRDefault="007E2F77" w:rsidP="007E2F77" w:rsidR="007E2F7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GASTRONOMIJA j.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St-1344/2015-3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2F77" w:rsidP="007E2F77" w:rsidR="007E2F7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E2F77" w:rsidP="007E2F77" w:rsidR="007E2F77" w:rsidRPr="005D578C">
      <w:pPr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12A92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 xml:space="preserve">1. </w:t>
      </w:r>
      <w:r w:rsidR="00A12A9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2F77" w:rsidP="007E2F77" w:rsidR="007E2F77">
      <w:pPr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E2F77" w:rsidP="007E2F77" w:rsidR="007E2F7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7E2F77" w:rsidP="007E2F77" w:rsidR="007E2F77">
      <w:pPr>
        <w:jc w:val="left"/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jc w:val="left"/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E2F77" w:rsidP="007E2F77" w:rsidR="007E2F7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E2F77" w:rsidP="007E2F77" w:rsidR="007E2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E2F77" w:rsidP="007E2F77" w:rsidR="007E2F77">
      <w:pPr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rPr>
          <w:rFonts w:cs="Times New Roman" w:eastAsia="Times New Roman"/>
          <w:szCs w:val="24"/>
        </w:rPr>
      </w:pPr>
    </w:p>
    <w:p w:rsidRDefault="007E2F77" w:rsidP="007E2F77" w:rsidR="007E2F7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2F77" w:rsidP="007E2F77" w:rsidR="007E2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E2F77" w:rsidP="007E2F77" w:rsidR="007E2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GASTRONOMIJA j. d. o. o. Labin, Sv. Mikule 19,</w:t>
      </w:r>
    </w:p>
    <w:p w:rsidRDefault="007E2F77" w:rsidP="007E2F77" w:rsidR="007E2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Narčizo Bučić, R. Slovenija, Lucija, Liminjan 17B, </w:t>
      </w:r>
    </w:p>
    <w:p w:rsidRDefault="007E2F77" w:rsidP="007E2F77" w:rsidR="007E2F7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7E2F77" w:rsidP="007E2F77" w:rsidR="007E2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E2F77" w:rsidP="007E2F77" w:rsidR="007E2F7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7E2F77" w:rsidP="007E2F77" w:rsidR="007E2F7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E2F77" w:rsidP="007E2F77" w:rsidR="007E2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E2F77" w:rsidP="007E2F77" w:rsidR="007E2F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E2F77" w:rsidP="007E2F77" w:rsidR="007E2F77"/>
    <w:p w:rsidRDefault="007E2F77" w:rsidP="007E2F77" w:rsidR="007E2F77"/>
    <w:p w:rsidRDefault="007E2F77" w:rsidP="007E2F77" w:rsidR="007E2F77"/>
    <w:p w:rsidRDefault="007E2F77" w:rsidP="007E2F77" w:rsidR="007E2F77"/>
    <w:p w:rsidRDefault="007E2F77" w:rsidP="007E2F77" w:rsidR="007E2F77"/>
    <w:p w:rsidRDefault="0035390B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F77" w:rsidP="007E2F77" w:rsidR="007E2F77">
      <w:r>
        <w:separator/>
      </w:r>
    </w:p>
  </w:endnote>
  <w:endnote w:id="0" w:type="continuationSeparator">
    <w:p w:rsidRDefault="007E2F77" w:rsidP="007E2F77" w:rsidR="007E2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F77" w:rsidP="007E2F77" w:rsidR="007E2F77">
      <w:r>
        <w:separator/>
      </w:r>
    </w:p>
  </w:footnote>
  <w:footnote w:id="0" w:type="continuationSeparator">
    <w:p w:rsidRDefault="007E2F77" w:rsidP="007E2F77" w:rsidR="007E2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77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5390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St-1344/2015-5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77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St-1344/2015-5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CF6"/>
    <w:rsid w:val="0035390B"/>
    <w:rsid w:val="00674CF6"/>
    <w:rsid w:val="0075528E"/>
    <w:rsid w:val="0079403F"/>
    <w:rsid w:val="007E2F77"/>
    <w:rsid w:val="00A1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2F7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F7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2F7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F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2F7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2F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2F7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90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390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39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39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2F7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2F7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2F7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2F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2F7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2F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2F7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90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390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39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39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St-1344/2015</izvorni_sadrzaj>
    <derivirana_varijabla naziv="DomainObject.Predmet.OznakaBroj_1">St-1344/2015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GASTRONOMIJA j.d.o.o. LABIN</izvorni_sadrzaj>
    <derivirana_varijabla naziv="DomainObject.Predmet.ProtustrankaFormated_1">  GASTRONOMIJA j.d.o.o. LABIN</derivirana_varijabla>
  </DomainObject.Predmet.ProtustrankaFormated>
  <DomainObject.Predmet.ProtustrankaFormatedOIB>
    <izvorni_sadrzaj>  GASTRONOMIJA j.d.o.o. LABIN, OIB 99014833495</izvorni_sadrzaj>
    <derivirana_varijabla naziv="DomainObject.Predmet.ProtustrankaFormatedOIB_1">  GASTRONOMIJA j.d.o.o. LABIN, OIB 99014833495</derivirana_varijabla>
  </DomainObject.Predmet.ProtustrankaFormatedOIB>
  <DomainObject.Predmet.ProtustrankaFormatedWithAdress>
    <izvorni_sadrzaj> GASTRONOMIJA j.d.o.o. LABIN, Sv. Mikule 19, 52220 Labin</izvorni_sadrzaj>
    <derivirana_varijabla naziv="DomainObject.Predmet.ProtustrankaFormatedWithAdress_1"> GASTRONOMIJA j.d.o.o. LABIN, Sv. Mikule 19, 52220 Labin</derivirana_varijabla>
  </DomainObject.Predmet.ProtustrankaFormatedWithAdress>
  <DomainObject.Predmet.ProtustrankaFormatedWithAdressOIB>
    <izvorni_sadrzaj> GASTRONOMIJA j.d.o.o. LABIN, OIB 99014833495, Sv. Mikule 19, 52220 Labin</izvorni_sadrzaj>
    <derivirana_varijabla naziv="DomainObject.Predmet.ProtustrankaFormatedWithAdressOIB_1"> GASTRONOMIJA j.d.o.o. LABIN, OIB 99014833495, Sv. Mikule 19, 52220 Labin</derivirana_varijabla>
  </DomainObject.Predmet.ProtustrankaFormatedWithAdressOIB>
  <DomainObject.Predmet.ProtustrankaWithAdress>
    <izvorni_sadrzaj>GASTRONOMIJA j.d.o.o. LABIN Sv. Mikule 19, 52220 Labin</izvorni_sadrzaj>
    <derivirana_varijabla naziv="DomainObject.Predmet.ProtustrankaWithAdress_1">GASTRONOMIJA j.d.o.o. LABIN Sv. Mikule 19, 52220 Labin</derivirana_varijabla>
  </DomainObject.Predmet.ProtustrankaWithAdress>
  <DomainObject.Predmet.ProtustrankaWithAdressOIB>
    <izvorni_sadrzaj>GASTRONOMIJA j.d.o.o. LABIN, OIB 99014833495, Sv. Mikule 19, 52220 Labin</izvorni_sadrzaj>
    <derivirana_varijabla naziv="DomainObject.Predmet.ProtustrankaWithAdressOIB_1">GASTRONOMIJA j.d.o.o. LABIN, OIB 99014833495, Sv. Mikule 19, 52220 Labin</derivirana_varijabla>
  </DomainObject.Predmet.ProtustrankaWithAdressOIB>
  <DomainObject.Predmet.ProtustrankaNazivFormated>
    <izvorni_sadrzaj>GASTRONOMIJA j.d.o.o. LABIN</izvorni_sadrzaj>
    <derivirana_varijabla naziv="DomainObject.Predmet.ProtustrankaNazivFormated_1">GASTRONOMIJA j.d.o.o. LABIN</derivirana_varijabla>
  </DomainObject.Predmet.ProtustrankaNazivFormated>
  <DomainObject.Predmet.ProtustrankaNazivFormatedOIB>
    <izvorni_sadrzaj>GASTRONOMIJA j.d.o.o. LABIN, OIB 99014833495</izvorni_sadrzaj>
    <derivirana_varijabla naziv="DomainObject.Predmet.ProtustrankaNazivFormatedOIB_1">GASTRONOMIJA j.d.o.o. LABIN, OIB 99014833495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20459.67</izvorni_sadrzaj>
    <derivirana_varijabla naziv="DomainObject.Predmet.TrenutnaVrijednost_1">20459.67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GASTRONOMIJA j.d.o.o. LABIN</item>
    </izvorni_sadrzaj>
    <derivirana_varijabla naziv="DomainObject.Predmet.ProtuStrankaListFormated_1">
      <item>GASTRONOMIJA j.d.o.o. LABIN</item>
    </derivirana_varijabla>
  </DomainObject.Predmet.ProtuStrankaListFormated>
  <DomainObject.Predmet.ProtuStrankaListFormatedOIB>
    <izvorni_sadrzaj>
      <item>GASTRONOMIJA j.d.o.o. LABIN, OIB 99014833495</item>
    </izvorni_sadrzaj>
    <derivirana_varijabla naziv="DomainObject.Predmet.ProtuStrankaListFormatedOIB_1">
      <item>GASTRONOMIJA j.d.o.o. LABIN, OIB 99014833495</item>
    </derivirana_varijabla>
  </DomainObject.Predmet.ProtuStrankaListFormatedOIB>
  <DomainObject.Predmet.ProtuStrankaListFormatedWithAdress>
    <izvorni_sadrzaj>
      <item>GASTRONOMIJA j.d.o.o. LABIN, Sv. Mikule 19, 52220 Labin</item>
    </izvorni_sadrzaj>
    <derivirana_varijabla naziv="DomainObject.Predmet.ProtuStrankaListFormatedWithAdress_1">
      <item>GASTRONOMIJA j.d.o.o. LABIN, Sv. Mikule 19, 52220 Labin</item>
    </derivirana_varijabla>
  </DomainObject.Predmet.ProtuStrankaListFormatedWithAdress>
  <DomainObject.Predmet.ProtuStrankaListFormatedWithAdressOIB>
    <izvorni_sadrzaj>
      <item>GASTRONOMIJA j.d.o.o. LABIN, OIB 99014833495, Sv. Mikule 19, 52220 Labin</item>
    </izvorni_sadrzaj>
    <derivirana_varijabla naziv="DomainObject.Predmet.ProtuStrankaListFormatedWithAdressOIB_1">
      <item>GASTRONOMIJA j.d.o.o. LABIN, OIB 99014833495, Sv. Mikule 19, 52220 Labin</item>
    </derivirana_varijabla>
  </DomainObject.Predmet.ProtuStrankaListFormatedWithAdressOIB>
  <DomainObject.Predmet.ProtuStrankaListNazivFormated>
    <izvorni_sadrzaj>
      <item>GASTRONOMIJA j.d.o.o. LABIN</item>
    </izvorni_sadrzaj>
    <derivirana_varijabla naziv="DomainObject.Predmet.ProtuStrankaListNazivFormated_1">
      <item>GASTRONOMIJA j.d.o.o. LABIN</item>
    </derivirana_varijabla>
  </DomainObject.Predmet.ProtuStrankaListNazivFormated>
  <DomainObject.Predmet.ProtuStrankaListNazivFormatedOIB>
    <izvorni_sadrzaj>
      <item>GASTRONOMIJA j.d.o.o. LABIN, OIB 99014833495</item>
    </izvorni_sadrzaj>
    <derivirana_varijabla naziv="DomainObject.Predmet.ProtuStrankaListNazivFormatedOIB_1">
      <item>GASTRONOMIJA j.d.o.o. LABIN, OIB 99014833495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GASTRONOMIJA j.d.o.o. LABIN</izvorni_sadrzaj>
    <derivirana_varijabla naziv="DomainObject.Predmet.ProtustrankaIDrugi_1">GASTRONOMIJA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GASTRONOMIJA j.d.o.o. LABIN, OIB 99014833495, Sv. Mikule 19, 52220 Labin</izvorni_sadrzaj>
    <derivirana_varijabla naziv="DomainObject.Predmet.ProtustrankaIDrugiAdressOIB_1">GASTRONOMIJA j.d.o.o. LABIN, OIB 99014833495, Sv. Mikule 19,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GASTRONOMIJA j.d.o.o. LABIN</item>
    </izvorni_sadrzaj>
    <derivirana_varijabla naziv="DomainObject.Predmet.SudioniciListNaziv_1">
      <item>FINANCIJSKA AGENCIJA, RC RIJEKA, PODRUŽNICA PULA, PULA</item>
      <item>GASTRONOMIJA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GASTRONOMIJA j.d.o.o. LABIN, OIB 99014833495, Sv. Mikule 19,52220 Labin</item>
    </izvorni_sadrzaj>
    <derivirana_varijabla naziv="DomainObject.Predmet.SudioniciListAdressOIB_1">
      <item>FINANCIJSKA AGENCIJA, RC RIJEKA, PODRUŽNICA PULA, PULA, OIB 85821130368, Giardini 5,52100 Pula</item>
      <item>GASTRONOMIJA j.d.o.o. LABIN, OIB 99014833495, Sv. Mikule 19,52220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99014833495</item>
    </izvorni_sadrzaj>
    <derivirana_varijabla naziv="DomainObject.Predmet.SudioniciListNazivOIB_1">
      <item>, OIB 85821130368</item>
      <item>, OIB 99014833495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3065</properties:Characters>
  <properties:Lines>83</properties:Lines>
  <properties:Paragraphs>30</properties:Paragraphs>
  <properties:TotalTime>4</properties:TotalTime>
  <properties:ScaleCrop>false</properties:ScaleCrop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2016-03-24T08:50:00Z</dcterms:created>
  <dc:creator>Mihaela Kaligari</dc:creator>
  <dc:description/>
  <cp:keywords/>
  <cp:lastModifiedBy>Lorena Paris Aničić</cp:lastModifiedBy>
  <dcterms:modified xmlns:xsi="http://www.w3.org/2001/XMLSchema-instance" xsi:type="dcterms:W3CDTF">2016-04-01T10:10:00Z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