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b220" w14:paraId="b14b220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D0DFD">
        <w:t>7</w:t>
      </w:r>
      <w:r w:rsidR="004512E3">
        <w:t xml:space="preserve"> St-</w:t>
      </w:r>
      <w:r w:rsidR="00830116">
        <w:t>1300</w:t>
      </w:r>
      <w:r w:rsidR="004512E3">
        <w:t>/</w:t>
      </w:r>
      <w:r w:rsidR="009305E7">
        <w:t>17-</w:t>
      </w:r>
      <w:r w:rsidR="00B307F4">
        <w:t>12</w:t>
      </w:r>
    </w:p>
    <w:p w:rsidRDefault="00A16660" w:rsidP="00A16660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AIKIDO DRUŠTVO "ZAGREB", Koturaška cesta 1, Zagreb, Registarski broj: 21000599, OIB: 54242403154</w:t>
      </w:r>
      <w:r w:rsidR="00A16C5A">
        <w:rPr>
          <w:color w:val="000000"/>
        </w:rPr>
        <w:t>, dana 22. veljače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1C0559" w:rsidR="001C0559">
      <w:pPr>
        <w:ind w:firstLine="708"/>
        <w:jc w:val="both"/>
      </w:pPr>
      <w:r>
        <w:t xml:space="preserve">1. Zakazuje se ročište radi očitovanja o prijedlogu za otvaranje stečajnoga postupka i rasprave o pretpostavkama za ispitivanje uvjeta za otvaranje stečajnog postupka nad dužnikom: </w:t>
      </w:r>
      <w:r w:rsidR="0022330A">
        <w:t>AIKIDO DRUŠTVO "ZAGREB", Koturaška cesta 1, Zagreb, Registarski broj: 21000599, OIB: 54242403154</w:t>
      </w:r>
      <w:r w:rsidR="00A34ADA">
        <w:t xml:space="preserve">, </w:t>
      </w:r>
      <w:r>
        <w:t>za dan</w:t>
      </w:r>
    </w:p>
    <w:p w:rsidRDefault="001C0559" w:rsidP="001C0559" w:rsidR="001C0559">
      <w:pPr>
        <w:ind w:firstLine="708"/>
        <w:jc w:val="both"/>
      </w:pPr>
    </w:p>
    <w:p w:rsidRDefault="006F25D8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22330A">
        <w:rPr>
          <w:b/>
          <w:u w:val="single"/>
        </w:rPr>
        <w:t>4</w:t>
      </w:r>
      <w:r>
        <w:rPr>
          <w:b/>
          <w:u w:val="single"/>
        </w:rPr>
        <w:t xml:space="preserve">. </w:t>
      </w:r>
      <w:r w:rsidR="0022330A">
        <w:rPr>
          <w:b/>
          <w:u w:val="single"/>
        </w:rPr>
        <w:t>svibanj</w:t>
      </w:r>
      <w:r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 w:rsidR="00964018">
        <w:rPr>
          <w:b/>
          <w:u w:val="single"/>
        </w:rPr>
        <w:t>9</w:t>
      </w:r>
      <w:r w:rsidR="007674CC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6F25D8" w:rsidP="006F25D8" w:rsidR="006F25D8">
      <w:pPr>
        <w:jc w:val="both"/>
      </w:pPr>
      <w:r>
        <w:t>-</w:t>
      </w:r>
      <w:r>
        <w:tab/>
        <w:t>predlagatelj FINA Zagreb</w:t>
      </w:r>
    </w:p>
    <w:p w:rsidRDefault="006F25D8" w:rsidP="006F25D8" w:rsidR="006F25D8">
      <w:pPr>
        <w:jc w:val="both"/>
      </w:pPr>
      <w:r>
        <w:t xml:space="preserve">- </w:t>
      </w:r>
      <w:r>
        <w:tab/>
        <w:t xml:space="preserve">privremeni stečajni upravitelj </w:t>
      </w:r>
      <w:r w:rsidR="00FE4960">
        <w:t>Zvonko Tomljanović, Našice, J. Runjanina 7</w:t>
      </w:r>
    </w:p>
    <w:p w:rsidRDefault="00FE4960" w:rsidP="00FE4960" w:rsidR="00FE4960">
      <w:pPr>
        <w:jc w:val="both"/>
      </w:pPr>
      <w:r>
        <w:rPr>
          <w:color w:val="000000"/>
        </w:rPr>
        <w:t xml:space="preserve">- </w:t>
      </w:r>
      <w:r>
        <w:rPr>
          <w:color w:val="000000"/>
        </w:rPr>
        <w:tab/>
        <w:t>dužnik</w:t>
      </w:r>
      <w:r w:rsidRPr="00FE4960">
        <w:rPr>
          <w:color w:val="000000"/>
        </w:rPr>
        <w:t xml:space="preserve"> </w:t>
      </w:r>
      <w:r>
        <w:t>AIKIDO DRUŠTVO "ZAGREB", Koturaška cesta 1, Zagreb</w:t>
      </w:r>
    </w:p>
    <w:p w:rsidRDefault="00DD5906" w:rsidP="00FE4960" w:rsidR="00DD5906" w:rsidRPr="00FE4960">
      <w:pPr>
        <w:jc w:val="both"/>
        <w:rPr>
          <w:color w:val="000000"/>
        </w:rPr>
      </w:pPr>
    </w:p>
    <w:p w:rsidRDefault="00B325B5" w:rsidR="00B325B5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6F25D8">
        <w:t>22. veljače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FE4960" w:rsidP="00FE4960" w:rsidR="00FE4960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FE4960">
        <w:rPr>
          <w:color w:val="000000"/>
        </w:rPr>
        <w:t>privr</w:t>
      </w:r>
      <w:proofErr w:type="spellEnd"/>
      <w:r w:rsidRPr="00FE4960">
        <w:rPr>
          <w:color w:val="000000"/>
        </w:rPr>
        <w:t>. stečajnom upravitelju</w:t>
      </w:r>
      <w:r>
        <w:rPr>
          <w:color w:val="000000"/>
        </w:rPr>
        <w:t xml:space="preserve"> </w:t>
      </w:r>
      <w:r>
        <w:t>Zvonku Tomljanović, Našice, J. Runjanina 7</w:t>
      </w:r>
    </w:p>
    <w:p w:rsidRDefault="00FE4960" w:rsidP="00FE4960" w:rsidR="00FE4960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E4960">
        <w:rPr>
          <w:color w:val="000000"/>
        </w:rPr>
        <w:t>dužniku</w:t>
      </w:r>
      <w:r>
        <w:rPr>
          <w:color w:val="000000"/>
        </w:rPr>
        <w:t xml:space="preserve"> </w:t>
      </w:r>
      <w:r>
        <w:t>AIKIDO DRUŠTVO "ZAGREB", Koturaška cesta 1, Zagreb</w:t>
      </w:r>
    </w:p>
    <w:p w:rsidRDefault="00FE4960" w:rsidP="00FE4960" w:rsidR="00FE4960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Odvjetnica </w:t>
      </w:r>
      <w:r w:rsidRPr="00FE4960">
        <w:rPr>
          <w:color w:val="000000"/>
        </w:rPr>
        <w:t xml:space="preserve">Kristina </w:t>
      </w:r>
      <w:proofErr w:type="spellStart"/>
      <w:r w:rsidRPr="00FE4960">
        <w:rPr>
          <w:color w:val="000000"/>
        </w:rPr>
        <w:t>Mudrovčić</w:t>
      </w:r>
      <w:proofErr w:type="spellEnd"/>
      <w:r w:rsidRPr="00FE4960">
        <w:rPr>
          <w:color w:val="000000"/>
        </w:rPr>
        <w:t xml:space="preserve">, Zagreb, Trpimirova 31 </w:t>
      </w:r>
    </w:p>
    <w:p w:rsidRDefault="00FE4960" w:rsidP="00FE4960" w:rsidR="00FE4960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E4960">
        <w:rPr>
          <w:color w:val="000000"/>
        </w:rPr>
        <w:t>FINA ZG</w:t>
      </w:r>
    </w:p>
    <w:p w:rsidRDefault="00FE4960" w:rsidP="00FE4960" w:rsidR="00FE4960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e</w:t>
      </w:r>
      <w:r w:rsidRPr="00FE4960">
        <w:rPr>
          <w:color w:val="000000"/>
        </w:rPr>
        <w:t>-</w:t>
      </w:r>
      <w:proofErr w:type="spellStart"/>
      <w:r w:rsidRPr="00FE4960">
        <w:rPr>
          <w:color w:val="000000"/>
        </w:rPr>
        <w:t>ogl</w:t>
      </w:r>
      <w:proofErr w:type="spellEnd"/>
      <w:r w:rsidRPr="00FE4960">
        <w:rPr>
          <w:color w:val="000000"/>
        </w:rPr>
        <w:t>. ploča</w:t>
      </w:r>
    </w:p>
    <w:p w:rsidRDefault="00FE4960" w:rsidP="00FE4960" w:rsidR="00687A19">
      <w:pPr>
        <w:pStyle w:val="Odlomakpopisa"/>
        <w:numPr>
          <w:ilvl w:val="0"/>
          <w:numId w:val="10"/>
        </w:numPr>
        <w:jc w:val="both"/>
      </w:pPr>
      <w:proofErr w:type="spellStart"/>
      <w:r w:rsidRPr="00FE4960">
        <w:rPr>
          <w:color w:val="000000"/>
        </w:rPr>
        <w:t>roč</w:t>
      </w:r>
      <w:proofErr w:type="spellEnd"/>
      <w:r w:rsidRPr="00FE4960">
        <w:rPr>
          <w:color w:val="000000"/>
        </w:rPr>
        <w:t>. 24.5.2018. u 9h</w:t>
      </w:r>
    </w:p>
    <w:sectPr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62A" w:rsidR="0056662A">
      <w:r>
        <w:separator/>
      </w:r>
    </w:p>
  </w:endnote>
  <w:endnote w:id="0" w:type="continuationSeparator">
    <w:p w:rsidRDefault="0056662A" w:rsidR="00566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62A" w:rsidR="0056662A">
      <w:r>
        <w:separator/>
      </w:r>
    </w:p>
  </w:footnote>
  <w:footnote w:id="0" w:type="continuationSeparator">
    <w:p w:rsidRDefault="0056662A" w:rsidR="00566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4D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B307F4" w:rsidR="004F62DE">
    <w:pPr>
      <w:jc w:val="right"/>
    </w:pPr>
    <w:r>
      <w:tab/>
    </w:r>
    <w:r>
      <w:tab/>
    </w:r>
    <w:r w:rsidR="00B307F4">
      <w:t>7 St-130</w:t>
    </w:r>
    <w:r w:rsidR="00830116">
      <w:t>0</w:t>
    </w:r>
    <w:r w:rsidR="00B307F4">
      <w:t>/17-12</w:t>
    </w: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6662A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D66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D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4D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D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D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D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D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4D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D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D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D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AIKIDO DRUŠTVO ''ZAGREB''</izvorni_sadrzaj>
    <derivirana_varijabla naziv="DomainObject.Predmet.ProtustrankaFormated_1">  AIKIDO DRUŠTVO ''ZAGREB''</derivirana_varijabla>
  </DomainObject.Predmet.ProtustrankaFormated>
  <DomainObject.Predmet.ProtustrankaFormatedOIB>
    <izvorni_sadrzaj>  AIKIDO DRUŠTVO ''ZAGREB'', OIB 54242403154</izvorni_sadrzaj>
    <derivirana_varijabla naziv="DomainObject.Predmet.ProtustrankaFormatedOIB_1">  AIKIDO DRUŠTVO ''ZAGREB'', OIB 54242403154</derivirana_varijabla>
  </DomainObject.Predmet.ProtustrankaFormatedOIB>
  <DomainObject.Predmet.ProtustrankaFormatedWithAdress>
    <izvorni_sadrzaj> AIKIDO DRUŠTVO ''ZAGREB''</izvorni_sadrzaj>
    <derivirana_varijabla naziv="DomainObject.Predmet.ProtustrankaFormatedWithAdress_1"> AIKIDO DRUŠTVO ''ZAGREB''</derivirana_varijabla>
  </DomainObject.Predmet.ProtustrankaFormatedWithAdress>
  <DomainObject.Predmet.ProtustrankaFormatedWithAdressOIB>
    <izvorni_sadrzaj> AIKIDO DRUŠTVO ''ZAGREB'', OIB 54242403154</izvorni_sadrzaj>
    <derivirana_varijabla naziv="DomainObject.Predmet.ProtustrankaFormatedWithAdressOIB_1"> AIKIDO DRUŠTVO ''ZAGREB'', OIB 54242403154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</item>
    </izvorni_sadrzaj>
    <derivirana_varijabla naziv="DomainObject.Predmet.ProtuStrankaListFormated_1">
      <item>AIKIDO DRUŠTVO ''ZAGREB''</item>
    </derivirana_varijabla>
  </DomainObject.Predmet.ProtuStrankaListFormated>
  <DomainObject.Predmet.ProtuStrankaListFormatedOIB>
    <izvorni_sadrzaj>
      <item>AIKIDO DRUŠTVO ''ZAGREB'', OIB 54242403154</item>
    </izvorni_sadrzaj>
    <derivirana_varijabla naziv="DomainObject.Predmet.ProtuStrankaListFormatedOIB_1">
      <item>AIKIDO DRUŠTVO ''ZAGREB'', OIB 54242403154</item>
    </derivirana_varijabla>
  </DomainObject.Predmet.ProtuStrankaListFormatedOIB>
  <DomainObject.Predmet.ProtuStrankaListFormatedWithAdress>
    <izvorni_sadrzaj>
      <item>AIKIDO DRUŠTVO ''ZAGREB''</item>
    </izvorni_sadrzaj>
    <derivirana_varijabla naziv="DomainObject.Predmet.ProtuStrankaListFormatedWithAdress_1">
      <item>AIKIDO DRUŠTVO ''ZAGREB''</item>
    </derivirana_varijabla>
  </DomainObject.Predmet.ProtuStrankaListFormatedWithAdress>
  <DomainObject.Predmet.ProtuStrankaListFormatedWithAdressOIB>
    <izvorni_sadrzaj>
      <item>AIKIDO DRUŠTVO ''ZAGREB'', OIB 54242403154</item>
    </izvorni_sadrzaj>
    <derivirana_varijabla naziv="DomainObject.Predmet.ProtuStrankaListFormatedWithAdressOIB_1">
      <item>AIKIDO DRUŠTVO ''ZAGREB'', OIB 54242403154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DRUŠTVO ''ZAGREB''</item>
      <item>FINA Regionalni centar Zagreb</item>
    </izvorni_sadrzaj>
    <derivirana_varijabla naziv="DomainObject.Predmet.SudioniciListNaziv_1">
      <item>AIKIDO DRUŠTVO ''ZAGREB''</item>
      <item>FINA Regionalni centar Zagreb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</izvorni_sadrzaj>
    <derivirana_varijabla naziv="DomainObject.Predmet.SudioniciListNazivOIB_1">
      <item>, OIB 54242403154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215</properties:Words>
  <properties:Characters>1199</properties:Characters>
  <properties:Lines>53</properties:Lines>
  <properties:Paragraphs>25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2017-05-19T10:31:00Z</cp:lastPrinted>
  <dcterms:modified xmlns:xsi="http://www.w3.org/2001/XMLSchema-instance" xsi:type="dcterms:W3CDTF">2018-02-22T11:07:00Z</dcterms:modified>
  <cp:revision>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1300-17 poziv.docx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