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1704" w14:paraId="0cc170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C5642" w:rsidP="00AE05AA" w:rsidR="00BC564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314714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314714" w:rsidRPr="0038701B">
        <w:rPr>
          <w:lang w:eastAsia="en-US"/>
        </w:rPr>
        <w:t>EURO AUTO TEHNIKA j. d. o. o. za usluge</w:t>
      </w:r>
      <w:r w:rsidR="00314714">
        <w:rPr>
          <w:lang w:eastAsia="en-US"/>
        </w:rPr>
        <w:t xml:space="preserve"> </w:t>
      </w:r>
      <w:r w:rsidR="00314714" w:rsidRPr="0038701B">
        <w:rPr>
          <w:lang w:eastAsia="en-US"/>
        </w:rPr>
        <w:t>Sroki</w:t>
      </w:r>
      <w:r w:rsidR="00314714">
        <w:rPr>
          <w:lang w:eastAsia="en-US"/>
        </w:rPr>
        <w:t>,</w:t>
      </w:r>
      <w:r w:rsidR="00314714" w:rsidRPr="0038701B">
        <w:rPr>
          <w:lang w:eastAsia="en-US"/>
        </w:rPr>
        <w:t xml:space="preserve"> Pešćićići 23</w:t>
      </w:r>
      <w:r w:rsidR="00314714">
        <w:rPr>
          <w:lang w:eastAsia="en-US"/>
        </w:rPr>
        <w:t xml:space="preserve"> ( MBS </w:t>
      </w:r>
      <w:r w:rsidR="00314714" w:rsidRPr="0038701B">
        <w:rPr>
          <w:lang w:eastAsia="en-US"/>
        </w:rPr>
        <w:t>040311213</w:t>
      </w:r>
      <w:r w:rsidR="00314714">
        <w:rPr>
          <w:lang w:eastAsia="en-US"/>
        </w:rPr>
        <w:t xml:space="preserve"> – OIB </w:t>
      </w:r>
      <w:r w:rsidR="00314714" w:rsidRPr="0038701B">
        <w:rPr>
          <w:lang w:eastAsia="en-US"/>
        </w:rPr>
        <w:t>15574300901</w:t>
      </w:r>
      <w:r w:rsidR="00314714">
        <w:rPr>
          <w:lang w:eastAsia="en-US"/>
        </w:rPr>
        <w:t xml:space="preserve"> ) </w:t>
      </w:r>
      <w:r w:rsidR="001346B6">
        <w:rPr>
          <w:lang w:eastAsia="en-US"/>
        </w:rPr>
        <w:t xml:space="preserve"> </w:t>
      </w:r>
      <w:r w:rsidR="00A15F9E" w:rsidRPr="004C2B53">
        <w:rPr>
          <w:bCs/>
          <w:szCs w:val="24"/>
        </w:rPr>
        <w:t xml:space="preserve">dana </w:t>
      </w:r>
      <w:r w:rsidR="0072202B">
        <w:rPr>
          <w:bCs/>
          <w:szCs w:val="24"/>
        </w:rPr>
        <w:t xml:space="preserve"> 20</w:t>
      </w:r>
      <w:r w:rsidR="0038631F" w:rsidRPr="004C2B53">
        <w:rPr>
          <w:bCs/>
          <w:szCs w:val="24"/>
        </w:rPr>
        <w:t xml:space="preserve">. </w:t>
      </w:r>
      <w:r>
        <w:rPr>
          <w:bCs/>
          <w:szCs w:val="24"/>
        </w:rPr>
        <w:t xml:space="preserve">listopada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BC5642" w:rsidP="00A15F9E" w:rsidR="00BC5642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314714" w:rsidRPr="0038701B">
        <w:rPr>
          <w:lang w:eastAsia="en-US"/>
        </w:rPr>
        <w:t>EURO AUTO TEHNIKA j. d. o. o. za usluge</w:t>
      </w:r>
      <w:r w:rsidR="00314714">
        <w:rPr>
          <w:lang w:eastAsia="en-US"/>
        </w:rPr>
        <w:t xml:space="preserve"> </w:t>
      </w:r>
      <w:r w:rsidR="00314714" w:rsidRPr="0038701B">
        <w:rPr>
          <w:lang w:eastAsia="en-US"/>
        </w:rPr>
        <w:t>Sroki</w:t>
      </w:r>
      <w:r w:rsidR="00314714">
        <w:rPr>
          <w:lang w:eastAsia="en-US"/>
        </w:rPr>
        <w:t>,</w:t>
      </w:r>
      <w:r w:rsidR="00314714" w:rsidRPr="0038701B">
        <w:rPr>
          <w:lang w:eastAsia="en-US"/>
        </w:rPr>
        <w:t xml:space="preserve"> Pešćićići 23</w:t>
      </w:r>
      <w:r w:rsidR="00314714">
        <w:rPr>
          <w:lang w:eastAsia="en-US"/>
        </w:rPr>
        <w:t xml:space="preserve"> ( MBS </w:t>
      </w:r>
      <w:r w:rsidR="00314714" w:rsidRPr="0038701B">
        <w:rPr>
          <w:lang w:eastAsia="en-US"/>
        </w:rPr>
        <w:t>040311213</w:t>
      </w:r>
      <w:r w:rsidR="00314714">
        <w:rPr>
          <w:lang w:eastAsia="en-US"/>
        </w:rPr>
        <w:t xml:space="preserve"> – OIB </w:t>
      </w:r>
      <w:r w:rsidR="00314714" w:rsidRPr="0038701B">
        <w:rPr>
          <w:lang w:eastAsia="en-US"/>
        </w:rPr>
        <w:t>15574300901</w:t>
      </w:r>
      <w:r w:rsidR="00314714">
        <w:rPr>
          <w:lang w:eastAsia="en-US"/>
        </w:rPr>
        <w:t xml:space="preserve"> ).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>em</w:t>
      </w:r>
      <w:r w:rsidR="00AE05AA">
        <w:t xml:space="preserve"> </w:t>
      </w:r>
      <w:r>
        <w:t xml:space="preserve">imenuje se </w:t>
      </w:r>
      <w:r w:rsidR="00FC0510">
        <w:t>Ombretta Belić Ilijašić, iz Rabca, Jadranska 2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r>
        <w:t xml:space="preserve">Nalaže se privremenom </w:t>
      </w:r>
      <w:r w:rsidR="00C610E7">
        <w:t>stečajno</w:t>
      </w:r>
      <w:r>
        <w:t xml:space="preserve">m </w:t>
      </w:r>
      <w:r w:rsidRPr="00A0031B">
        <w:t>upravitelj</w:t>
      </w:r>
      <w:r>
        <w:t>u</w:t>
      </w:r>
      <w:r w:rsidRPr="00A0031B">
        <w:t xml:space="preserve"> da ispita postoji l</w:t>
      </w:r>
      <w:r w:rsidR="00C610E7">
        <w:t>i razlog za otvaranje stečajnog</w:t>
      </w:r>
      <w:r w:rsidRPr="00A0031B">
        <w:t xml:space="preserve"> postupka</w:t>
      </w:r>
      <w:r>
        <w:t>, te ima li dužnik imovine za pokriće troška stečajnog postupka. O navedenom će privremeni upravitelj podnijeti pisano izvješće sudu u roku od 15 dana</w:t>
      </w:r>
      <w:r w:rsidR="00AF2F67">
        <w:t xml:space="preserve">, </w:t>
      </w:r>
      <w:r w:rsidR="00AF2F67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AF2F67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 St-</w:t>
      </w:r>
      <w:r w:rsidR="00F65D5D">
        <w:rPr>
          <w:szCs w:val="24"/>
        </w:rPr>
        <w:t>6</w:t>
      </w:r>
      <w:r w:rsidR="00AE3E2C">
        <w:rPr>
          <w:szCs w:val="24"/>
        </w:rPr>
        <w:t>7</w:t>
      </w:r>
      <w:r w:rsidR="00314714">
        <w:rPr>
          <w:szCs w:val="24"/>
        </w:rPr>
        <w:t>7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r>
        <w:t>IV</w:t>
      </w:r>
      <w:r>
        <w:tab/>
      </w:r>
      <w:r w:rsidRPr="004A4D8B">
        <w:rPr>
          <w:color w:val="000000"/>
          <w:szCs w:val="24"/>
        </w:rPr>
        <w:t xml:space="preserve">Privremeni stečajni upravitelj ovlašten je stupiti u poslovne prostorije dužnika i ondje provesti potrebne radnje. </w:t>
      </w:r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AE3E2C">
        <w:rPr>
          <w:szCs w:val="24"/>
        </w:rPr>
        <w:t>7</w:t>
      </w:r>
      <w:r w:rsidR="00314714">
        <w:rPr>
          <w:szCs w:val="24"/>
        </w:rPr>
        <w:t>7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i privremeni </w:t>
      </w:r>
      <w:r w:rsidR="00A02DF8" w:rsidRPr="004A4D8B">
        <w:rPr>
          <w:color w:val="000000"/>
          <w:szCs w:val="24"/>
        </w:rPr>
        <w:t xml:space="preserve"> stečajn</w:t>
      </w:r>
      <w:r w:rsidR="00A02DF8">
        <w:rPr>
          <w:color w:val="000000"/>
          <w:szCs w:val="24"/>
        </w:rPr>
        <w:t xml:space="preserve">i </w:t>
      </w:r>
      <w:r w:rsidR="00A02DF8" w:rsidRPr="004A4D8B">
        <w:rPr>
          <w:color w:val="000000"/>
          <w:szCs w:val="24"/>
        </w:rPr>
        <w:t xml:space="preserve"> upravitelj</w:t>
      </w:r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24</w:t>
      </w:r>
      <w:r w:rsidR="005F4E54" w:rsidRPr="004206FE">
        <w:rPr>
          <w:bCs/>
          <w:szCs w:val="24"/>
        </w:rPr>
        <w:t xml:space="preserve">. </w:t>
      </w:r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>. u</w:t>
      </w:r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ED0584"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ED0584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stavak </w:t>
      </w:r>
      <w:r w:rsidR="00ED0584">
        <w:rPr>
          <w:szCs w:val="24"/>
          <w:lang w:val="de-DE"/>
        </w:rPr>
        <w:t>2</w:t>
      </w:r>
      <w:r w:rsidRPr="00953435">
        <w:rPr>
          <w:szCs w:val="24"/>
          <w:lang w:val="de-DE"/>
        </w:rPr>
        <w:t>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314714" w:rsidRPr="0038701B">
        <w:rPr>
          <w:lang w:eastAsia="en-US"/>
        </w:rPr>
        <w:t>EURO AUTO TEHNIKA j. d. o. o. za usluge</w:t>
      </w:r>
      <w:r w:rsidR="00314714">
        <w:rPr>
          <w:lang w:eastAsia="en-US"/>
        </w:rPr>
        <w:t xml:space="preserve"> </w:t>
      </w:r>
      <w:r w:rsidR="00314714" w:rsidRPr="0038701B">
        <w:rPr>
          <w:lang w:eastAsia="en-US"/>
        </w:rPr>
        <w:t>Sroki</w:t>
      </w:r>
      <w:r w:rsidR="00314714">
        <w:rPr>
          <w:lang w:eastAsia="en-US"/>
        </w:rPr>
        <w:t>,</w:t>
      </w:r>
      <w:r w:rsidR="00314714" w:rsidRPr="0038701B">
        <w:rPr>
          <w:lang w:eastAsia="en-US"/>
        </w:rPr>
        <w:t xml:space="preserve"> Pešćićići 23</w:t>
      </w:r>
      <w:r w:rsidR="00314714">
        <w:rPr>
          <w:lang w:eastAsia="en-US"/>
        </w:rPr>
        <w:t xml:space="preserve"> ( MBS </w:t>
      </w:r>
      <w:r w:rsidR="00314714" w:rsidRPr="0038701B">
        <w:rPr>
          <w:lang w:eastAsia="en-US"/>
        </w:rPr>
        <w:t>040311213</w:t>
      </w:r>
      <w:r w:rsidR="00314714">
        <w:rPr>
          <w:lang w:eastAsia="en-US"/>
        </w:rPr>
        <w:t xml:space="preserve"> – OIB </w:t>
      </w:r>
      <w:r w:rsidR="00314714" w:rsidRPr="0038701B">
        <w:rPr>
          <w:lang w:eastAsia="en-US"/>
        </w:rPr>
        <w:t>15574300901</w:t>
      </w:r>
      <w:r w:rsidR="00314714">
        <w:rPr>
          <w:lang w:eastAsia="en-US"/>
        </w:rPr>
        <w:t xml:space="preserve"> )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ED0584">
        <w:rPr>
          <w:szCs w:val="24"/>
        </w:rPr>
        <w:t>1</w:t>
      </w:r>
      <w:r w:rsidR="006A1600">
        <w:rPr>
          <w:szCs w:val="24"/>
        </w:rPr>
        <w:t xml:space="preserve">. </w:t>
      </w:r>
      <w:r w:rsidR="00ED0584">
        <w:rPr>
          <w:szCs w:val="24"/>
        </w:rPr>
        <w:t xml:space="preserve">rujna </w:t>
      </w:r>
      <w:r w:rsidR="00AF2F67">
        <w:rPr>
          <w:szCs w:val="24"/>
        </w:rPr>
        <w:t>201</w:t>
      </w:r>
      <w:r w:rsidR="00ED0584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dužnik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314714">
        <w:rPr>
          <w:lang w:val="de-DE"/>
        </w:rPr>
        <w:t>300</w:t>
      </w:r>
      <w:r w:rsidR="001346B6">
        <w:rPr>
          <w:lang w:val="de-DE"/>
        </w:rPr>
        <w:t xml:space="preserve"> </w:t>
      </w:r>
      <w:r w:rsidR="00AF2F67" w:rsidRPr="001F22CC">
        <w:rPr>
          <w:lang w:val="de-DE"/>
        </w:rPr>
        <w:t>dana</w:t>
      </w:r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DC4158">
        <w:rPr>
          <w:szCs w:val="24"/>
        </w:rPr>
        <w:t xml:space="preserve"> </w:t>
      </w:r>
      <w:r w:rsidR="00314714">
        <w:rPr>
          <w:szCs w:val="24"/>
        </w:rPr>
        <w:t>9.594,77 k</w:t>
      </w:r>
      <w:r w:rsidR="001F22CC">
        <w:rPr>
          <w:szCs w:val="24"/>
        </w:rPr>
        <w:t xml:space="preserve">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99283D">
        <w:rPr>
          <w:szCs w:val="24"/>
        </w:rPr>
        <w:t xml:space="preserve">jednog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591BBD" w:rsidP="009D68BC" w:rsidR="009D68BC" w:rsidRPr="004A4D8B">
      <w:pPr>
        <w:ind w:firstLine="720"/>
        <w:jc w:val="both"/>
        <w:rPr>
          <w:color w:val="000000"/>
          <w:szCs w:val="24"/>
        </w:rPr>
      </w:pPr>
      <w:r w:rsidRPr="00A937FA">
        <w:rPr>
          <w:szCs w:val="24"/>
          <w:lang w:val="de-DE"/>
        </w:rPr>
        <w:t>Odredbom članka</w:t>
      </w:r>
      <w:r w:rsidR="00A937FA" w:rsidRPr="00A937FA">
        <w:rPr>
          <w:lang w:val="de-DE"/>
        </w:rPr>
        <w:t xml:space="preserve"> </w:t>
      </w:r>
      <w:r w:rsidR="00ED0584">
        <w:rPr>
          <w:lang w:val="de-DE"/>
        </w:rPr>
        <w:t>444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stavak 2. Stečajnog zakona ( „Narodne novine“ broj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daljnjem tekstu: SZ ) propisano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9D68BC">
        <w:rPr>
          <w:lang w:val="de-DE"/>
        </w:rPr>
        <w:t>i</w:t>
      </w:r>
      <w:r w:rsidR="009D68BC" w:rsidRPr="004A4D8B">
        <w:rPr>
          <w:color w:val="000000"/>
          <w:szCs w:val="24"/>
        </w:rPr>
        <w:t xml:space="preserve">znimno od roka iz članka 110. stavka 1. </w:t>
      </w:r>
      <w:r w:rsidR="009D68BC">
        <w:rPr>
          <w:color w:val="000000"/>
          <w:szCs w:val="24"/>
        </w:rPr>
        <w:t xml:space="preserve">tog </w:t>
      </w:r>
      <w:r w:rsidR="009D68BC" w:rsidRPr="004A4D8B">
        <w:rPr>
          <w:color w:val="000000"/>
          <w:szCs w:val="24"/>
        </w:rPr>
        <w:t xml:space="preserve">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</w:t>
      </w:r>
      <w:r w:rsidR="009D68BC">
        <w:rPr>
          <w:color w:val="000000"/>
          <w:szCs w:val="24"/>
        </w:rPr>
        <w:t xml:space="preserve">, i to </w:t>
      </w:r>
      <w:r w:rsidR="009D68BC" w:rsidRPr="004A4D8B">
        <w:rPr>
          <w:color w:val="000000"/>
          <w:szCs w:val="24"/>
        </w:rPr>
        <w:t>najkasnije osam mjeseci, ali ne ranije od šest mjeseci od dana stupanja na snagu ovoga Zakona za pravnu osobu koja u Očevidniku redoslijeda osnova za plaćanje ima evidentirane neizvršene osnove za plaćanje u neprekinutom razdoblju od 120 dana i jednog zaposlenog</w:t>
      </w:r>
      <w:r w:rsidR="009D68BC">
        <w:rPr>
          <w:color w:val="000000"/>
          <w:szCs w:val="24"/>
        </w:rPr>
        <w:t xml:space="preserve">, </w:t>
      </w:r>
      <w:r w:rsidR="009D68BC" w:rsidRPr="004A4D8B">
        <w:rPr>
          <w:color w:val="000000"/>
          <w:szCs w:val="24"/>
        </w:rPr>
        <w:t>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Stoga je </w:t>
      </w:r>
      <w:r w:rsidR="00591BBD" w:rsidRPr="00A15F9E">
        <w:rPr>
          <w:szCs w:val="24"/>
          <w:lang w:val="de-DE"/>
        </w:rPr>
        <w:t xml:space="preserve">valjalo je </w:t>
      </w:r>
      <w:r w:rsidR="004206FE">
        <w:rPr>
          <w:szCs w:val="24"/>
          <w:lang w:val="de-DE"/>
        </w:rPr>
        <w:t>sukladno odredb</w:t>
      </w:r>
      <w:r w:rsidR="009D68BC">
        <w:rPr>
          <w:szCs w:val="24"/>
          <w:lang w:val="de-DE"/>
        </w:rPr>
        <w:t>e</w:t>
      </w:r>
      <w:r w:rsidR="004206FE">
        <w:rPr>
          <w:szCs w:val="24"/>
          <w:lang w:val="de-DE"/>
        </w:rPr>
        <w:t xml:space="preserve"> članka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stavak 1. SZ odlučiti kao pod točkom  I </w:t>
      </w:r>
      <w:r w:rsidR="00F80B7C"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>izreke ovog rješenja.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r>
        <w:t xml:space="preserve">Sud je </w:t>
      </w:r>
      <w:r w:rsidR="003A1CC2">
        <w:t xml:space="preserve">na osnovu odredbe </w:t>
      </w:r>
      <w:r w:rsidR="001E1485">
        <w:t xml:space="preserve">članka </w:t>
      </w:r>
      <w:r w:rsidR="001D0F28">
        <w:t>115</w:t>
      </w:r>
      <w:r w:rsidR="001E1485" w:rsidRPr="00A0031B">
        <w:t>.</w:t>
      </w:r>
      <w:r w:rsidR="008F7263">
        <w:t xml:space="preserve"> stavak 2.</w:t>
      </w:r>
      <w:r>
        <w:t xml:space="preserve">  primjenom odredbe članka 118. stavak 6. SZ,  </w:t>
      </w:r>
      <w:r w:rsidR="001E1485" w:rsidRPr="00A0031B">
        <w:t>imenova</w:t>
      </w:r>
      <w:r w:rsidR="003A1CC2">
        <w:t xml:space="preserve">o </w:t>
      </w:r>
      <w:r w:rsidR="003F0C59">
        <w:t xml:space="preserve">privremenog </w:t>
      </w:r>
      <w:r w:rsidR="001E1485" w:rsidRPr="00A0031B">
        <w:t>st</w:t>
      </w:r>
      <w:r w:rsidR="008C3EB9">
        <w:t>ečajnog upravitelja</w:t>
      </w:r>
      <w:r>
        <w:t xml:space="preserve"> </w:t>
      </w:r>
      <w:r w:rsidR="008C3EB9">
        <w:t>kao pod točkom II izreke ovog rješenja, t</w:t>
      </w:r>
      <w:r w:rsidR="003A1CC2">
        <w:t>e</w:t>
      </w:r>
      <w:r w:rsidR="008C3EB9">
        <w:t xml:space="preserve"> </w:t>
      </w:r>
      <w:r w:rsidR="003A1CC2" w:rsidRPr="003A1CC2">
        <w:t>utvrdi</w:t>
      </w:r>
      <w:r w:rsidR="003A1CC2">
        <w:t xml:space="preserve">o njegove </w:t>
      </w:r>
      <w:r w:rsidR="003A1CC2" w:rsidRPr="003A1CC2">
        <w:t xml:space="preserve">dužnosti </w:t>
      </w:r>
      <w:r>
        <w:t xml:space="preserve"> kako je to propisano </w:t>
      </w:r>
      <w:r w:rsidR="008C3EB9">
        <w:t>odredb</w:t>
      </w:r>
      <w:r>
        <w:t xml:space="preserve">om </w:t>
      </w:r>
      <w:r w:rsidR="008C3EB9">
        <w:t xml:space="preserve"> članka </w:t>
      </w:r>
      <w:r w:rsidR="003A1CC2">
        <w:t>119</w:t>
      </w:r>
      <w:r w:rsidR="008C3EB9">
        <w:t xml:space="preserve">. stavak </w:t>
      </w:r>
      <w:r w:rsidR="003A1CC2">
        <w:t>4</w:t>
      </w:r>
      <w:r w:rsidR="008C3EB9">
        <w:t xml:space="preserve">. SZ </w:t>
      </w:r>
      <w:r>
        <w:t xml:space="preserve"> </w:t>
      </w:r>
      <w:r w:rsidR="008C3EB9">
        <w:t>kao pod točkom III izreke ovog rješenja</w:t>
      </w:r>
      <w:r w:rsidR="003A1CC2">
        <w:t>, dok je na osnovu odredbe članka 119</w:t>
      </w:r>
      <w:r w:rsidR="008C3EB9">
        <w:t xml:space="preserve">. </w:t>
      </w:r>
      <w:r w:rsidR="003A1CC2">
        <w:t xml:space="preserve">stavak </w:t>
      </w:r>
      <w:r w:rsidR="00A02DF8">
        <w:t>5. SZ određeno kao pod točkom IV izreke ovog rješenja.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 xml:space="preserve">adalje je </w:t>
      </w:r>
      <w:r w:rsidR="005C044D">
        <w:rPr>
          <w:szCs w:val="24"/>
          <w:lang w:val="de-DE"/>
        </w:rPr>
        <w:t xml:space="preserve">naloženo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lastRenderedPageBreak/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 xml:space="preserve">Dana, </w:t>
      </w:r>
      <w:r w:rsidR="00314714">
        <w:rPr>
          <w:rFonts w:cs="Times New Roman" w:hAnsi="Times New Roman" w:ascii="Times New Roman"/>
          <w:szCs w:val="24"/>
        </w:rPr>
        <w:t>20</w:t>
      </w:r>
      <w:r w:rsidR="004206FE" w:rsidRPr="004206FE">
        <w:rPr>
          <w:rFonts w:cs="Times New Roman" w:hAnsi="Times New Roman" w:ascii="Times New Roman"/>
          <w:bCs/>
          <w:szCs w:val="24"/>
        </w:rPr>
        <w:t>. listopada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rješenje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>
        <w:rPr>
          <w:szCs w:val="24"/>
        </w:rPr>
        <w:t>privremenom stečajnom upravitelju</w:t>
      </w:r>
      <w:r w:rsidR="004206FE">
        <w:rPr>
          <w:szCs w:val="24"/>
        </w:rPr>
        <w:t xml:space="preserve"> uz kopiju prijedloga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DE7235">
        <w:rPr>
          <w:szCs w:val="24"/>
        </w:rPr>
        <w:t xml:space="preserve">kama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314714">
        <w:rPr>
          <w:bCs/>
          <w:szCs w:val="24"/>
        </w:rPr>
        <w:t>20</w:t>
      </w:r>
      <w:r w:rsidR="004206FE" w:rsidRPr="004C2B53">
        <w:rPr>
          <w:bCs/>
          <w:szCs w:val="24"/>
        </w:rPr>
        <w:t xml:space="preserve">. </w:t>
      </w:r>
      <w:r w:rsidR="004206FE">
        <w:rPr>
          <w:bCs/>
          <w:szCs w:val="24"/>
        </w:rPr>
        <w:t>listopada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S</w:t>
      </w:r>
      <w:r w:rsidR="000E7884">
        <w:rPr>
          <w:szCs w:val="24"/>
        </w:rPr>
        <w:t>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D0B" w:rsidR="00163D0B">
      <w:r>
        <w:separator/>
      </w:r>
    </w:p>
  </w:endnote>
  <w:endnote w:id="0" w:type="continuationSeparator">
    <w:p w:rsidRDefault="00163D0B" w:rsidR="00163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E0A69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D0B" w:rsidR="00163D0B">
      <w:r>
        <w:separator/>
      </w:r>
    </w:p>
  </w:footnote>
  <w:footnote w:id="0" w:type="continuationSeparator">
    <w:p w:rsidRDefault="00163D0B" w:rsidR="00163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44A11">
      <w:t>6</w:t>
    </w:r>
    <w:r w:rsidR="00ED0584">
      <w:t>7</w:t>
    </w:r>
    <w:r w:rsidR="0072202B">
      <w:t>7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35B4"/>
    <w:rsid w:val="000664B6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46B6"/>
    <w:rsid w:val="00144A4F"/>
    <w:rsid w:val="001555E9"/>
    <w:rsid w:val="0016213F"/>
    <w:rsid w:val="00163D0B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0292"/>
    <w:rsid w:val="00243E9A"/>
    <w:rsid w:val="00247D3B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158EF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0A69"/>
    <w:rsid w:val="006E3800"/>
    <w:rsid w:val="00712A65"/>
    <w:rsid w:val="007142A5"/>
    <w:rsid w:val="0072202B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C5642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97CB4"/>
    <w:rsid w:val="00CA1EDA"/>
    <w:rsid w:val="00CA51FE"/>
    <w:rsid w:val="00CA7225"/>
    <w:rsid w:val="00CB1A2A"/>
    <w:rsid w:val="00CE1CDA"/>
    <w:rsid w:val="00CF3592"/>
    <w:rsid w:val="00CF3A37"/>
    <w:rsid w:val="00CF5617"/>
    <w:rsid w:val="00D01D92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0510"/>
    <w:rsid w:val="00FC3028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158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58E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8E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8E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8E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158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58E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8E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8E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8E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St-677/2016-3</izvorni_sadrzaj>
    <derivirana_varijabla naziv="DomainObject.Oznaka_1">St-677/2016-3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AUTO TEHNIKA j. d. o. o. za usluge</izvorni_sadrzaj>
    <derivirana_varijabla naziv="DomainObject.Predmet.ProtustrankaFormated_1">  EURO AUTO TEHNIKA j. d. o. o. za usluge</derivirana_varijabla>
  </DomainObject.Predmet.ProtustrankaFormated>
  <DomainObject.Predmet.ProtustrankaFormatedOIB>
    <izvorni_sadrzaj>  EURO AUTO TEHNIKA j. d. o. o. za usluge, OIB 15574300901</izvorni_sadrzaj>
    <derivirana_varijabla naziv="DomainObject.Predmet.ProtustrankaFormatedOIB_1">  EURO AUTO TEHNIKA j. d. o. o. za usluge, OIB 15574300901</derivirana_varijabla>
  </DomainObject.Predmet.ProtustrankaFormatedOIB>
  <DomainObject.Predmet.ProtustrankaFormatedWithAdress>
    <izvorni_sadrzaj> EURO AUTO TEHNIKA j. d. o. o. za usluge, Pešćićići 23, 51216 Sroki</izvorni_sadrzaj>
    <derivirana_varijabla naziv="DomainObject.Predmet.ProtustrankaFormatedWithAdress_1"> EURO AUTO TEHNIKA j. d. o. o. za usluge, Pešćićići 23, 51216 Sroki</derivirana_varijabla>
  </DomainObject.Predmet.ProtustrankaFormatedWithAdress>
  <DomainObject.Predmet.ProtustrankaFormatedWithAdressOIB>
    <izvorni_sadrzaj> EURO AUTO TEHNIKA j. d. o. o. za usluge, OIB 15574300901, Pešćićići 23, 51216 Sroki</izvorni_sadrzaj>
    <derivirana_varijabla naziv="DomainObject.Predmet.ProtustrankaFormatedWithAdressOIB_1"> EURO AUTO TEHNIKA j. d. o. o. za usluge, OIB 15574300901, Pešćićići 23, 51216 Sroki</derivirana_varijabla>
  </DomainObject.Predmet.ProtustrankaFormatedWithAdressOIB>
  <DomainObject.Predmet.ProtustrankaWithAdress>
    <izvorni_sadrzaj>EURO AUTO TEHNIKA j. d. o. o. za usluge Pešćićići 23, 51216 Sroki</izvorni_sadrzaj>
    <derivirana_varijabla naziv="DomainObject.Predmet.ProtustrankaWithAdress_1">EURO AUTO TEHNIKA j. d. o. o. za usluge Pešćićići 23, 51216 Sroki</derivirana_varijabla>
  </DomainObject.Predmet.ProtustrankaWithAdress>
  <DomainObject.Predmet.ProtustrankaWithAdressOIB>
    <izvorni_sadrzaj>EURO AUTO TEHNIKA j. d. o. o. za usluge, OIB 15574300901, Pešćićići 23, 51216 Sroki</izvorni_sadrzaj>
    <derivirana_varijabla naziv="DomainObject.Predmet.ProtustrankaWithAdressOIB_1">EURO AUTO TEHNIKA j. d. o. o. za usluge, OIB 15574300901, Pešćićići 23, 51216 Sroki</derivirana_varijabla>
  </DomainObject.Predmet.ProtustrankaWithAdressOIB>
  <DomainObject.Predmet.ProtustrankaNazivFormated>
    <izvorni_sadrzaj>EURO AUTO TEHNIKA j. d. o. o. za usluge</izvorni_sadrzaj>
    <derivirana_varijabla naziv="DomainObject.Predmet.ProtustrankaNazivFormated_1">EURO AUTO TEHNIKA j. d. o. o. za usluge</derivirana_varijabla>
  </DomainObject.Predmet.ProtustrankaNazivFormated>
  <DomainObject.Predmet.ProtustrankaNazivFormatedOIB>
    <izvorni_sadrzaj>EURO AUTO TEHNIKA j. d. o. o. za usluge, OIB 15574300901</izvorni_sadrzaj>
    <derivirana_varijabla naziv="DomainObject.Predmet.ProtustrankaNazivFormatedOIB_1">EURO AUTO TEHNIKA j. d. o. o. za usluge, OIB 15574300901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AUTO TEHNIKA j. d. o. o. za usluge</item>
    </izvorni_sadrzaj>
    <derivirana_varijabla naziv="DomainObject.Predmet.ProtuStrankaListFormated_1">
      <item>EURO AUTO TEHNIKA j. d. o. o. za usluge</item>
    </derivirana_varijabla>
  </DomainObject.Predmet.ProtuStrankaListFormated>
  <DomainObject.Predmet.ProtuStrankaListFormatedOIB>
    <izvorni_sadrzaj>
      <item>EURO AUTO TEHNIKA j. d. o. o. za usluge, OIB 15574300901</item>
    </izvorni_sadrzaj>
    <derivirana_varijabla naziv="DomainObject.Predmet.ProtuStrankaListFormatedOIB_1">
      <item>EURO AUTO TEHNIKA j. d. o. o. za usluge, OIB 15574300901</item>
    </derivirana_varijabla>
  </DomainObject.Predmet.ProtuStrankaListFormatedOIB>
  <DomainObject.Predmet.ProtuStrankaListFormatedWithAdress>
    <izvorni_sadrzaj>
      <item>EURO AUTO TEHNIKA j. d. o. o. za usluge, Pešćićići 23, 51216 Sroki</item>
    </izvorni_sadrzaj>
    <derivirana_varijabla naziv="DomainObject.Predmet.ProtuStrankaListFormatedWithAdress_1">
      <item>EURO AUTO TEHNIKA j. d. o. o. za usluge, Pešćićići 23, 51216 Sroki</item>
    </derivirana_varijabla>
  </DomainObject.Predmet.ProtuStrankaListFormatedWithAdress>
  <DomainObject.Predmet.ProtuStrankaListFormatedWithAdressOIB>
    <izvorni_sadrzaj>
      <item>EURO AUTO TEHNIKA j. d. o. o. za usluge, OIB 15574300901, Pešćićići 23, 51216 Sroki</item>
    </izvorni_sadrzaj>
    <derivirana_varijabla naziv="DomainObject.Predmet.ProtuStrankaListFormatedWithAdressOIB_1">
      <item>EURO AUTO TEHNIKA j. d. o. o. za usluge, OIB 15574300901, Pešćićići 23, 51216 Sroki</item>
    </derivirana_varijabla>
  </DomainObject.Predmet.ProtuStrankaListFormatedWithAdressOIB>
  <DomainObject.Predmet.ProtuStrankaListNazivFormated>
    <izvorni_sadrzaj>
      <item>EURO AUTO TEHNIKA j. d. o. o. za usluge</item>
    </izvorni_sadrzaj>
    <derivirana_varijabla naziv="DomainObject.Predmet.ProtuStrankaListNazivFormated_1">
      <item>EURO AUTO TEHNIKA j. d. o. o. za usluge</item>
    </derivirana_varijabla>
  </DomainObject.Predmet.ProtuStrankaListNazivFormated>
  <DomainObject.Predmet.ProtuStrankaListNazivFormatedOIB>
    <izvorni_sadrzaj>
      <item>EURO AUTO TEHNIKA j. d. o. o. za usluge, OIB 15574300901</item>
    </izvorni_sadrzaj>
    <derivirana_varijabla naziv="DomainObject.Predmet.ProtuStrankaListNazivFormatedOIB_1">
      <item>EURO AUTO TEHNIKA j. d. o. o. za usluge, OIB 15574300901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St-677/2016-3</izvorni_sadrzaj>
    <derivirana_varijabla naziv="DomainObject.PoslovniBrojDokumenta_1">St-677/2016-3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AUTO TEHNIKA j. d. o. o. za usluge</izvorni_sadrzaj>
    <derivirana_varijabla naziv="DomainObject.Predmet.ProtustrankaIDrugi_1">EURO AUTO TEHNIKA j. d. o. o.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AUTO TEHNIKA j. d. o. o. za usluge, OIB 15574300901, Pešćićići 23, 51216 Sroki</izvorni_sadrzaj>
    <derivirana_varijabla naziv="DomainObject.Predmet.ProtustrankaIDrugiAdressOIB_1">EURO AUTO TEHNIKA j. d. o. o. za usluge, OIB 15574300901, Pešćićići 23, 51216 Sroki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AUTO TEHNIKA j. d. o. o. za usluge</item>
    </izvorni_sadrzaj>
    <derivirana_varijabla naziv="DomainObject.Predmet.SudioniciListNaziv_1">
      <item>FINA Rijeka</item>
      <item>EURO AUTO TEHNIKA j. d. o. o. za usluge</item>
    </derivirana_varijabla>
  </DomainObject.Predmet.SudioniciListNaziv>
  <DomainObject.Predmet.SudioniciListAdressOIB>
    <izvorni_sadrzaj>
      <item>FINA Rijeka, OIB 85821130368, Frana Kurelca 8,51000 Rijeka</item>
      <item>EURO AUTO TEHNIKA j. d. o. o. za usluge, OIB 15574300901, Pešćićići 23,51216 Sroki</item>
    </izvorni_sadrzaj>
    <derivirana_varijabla naziv="DomainObject.Predmet.SudioniciListAdressOIB_1">
      <item>FINA Rijeka, OIB 85821130368, Frana Kurelca 8,51000 Rijeka</item>
      <item>EURO AUTO TEHNIKA j. d. o. o. za usluge, OIB 15574300901, Pešćićići 23,51216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15574300901</item>
    </izvorni_sadrzaj>
    <derivirana_varijabla naziv="DomainObject.Predmet.SudioniciListNazivOIB_1">
      <item>, OIB 85821130368</item>
      <item>, OIB 15574300901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774</properties:Words>
  <properties:Characters>4102</properties:Characters>
  <properties:Lines>115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2016-10-24T06:46:00Z</dcterms:created>
  <dc:creator>T SUD</dc:creator>
  <cp:lastModifiedBy>Tanja Fidel</cp:lastModifiedBy>
  <cp:lastPrinted>2016-10-24T06:50:00Z</cp:lastPrinted>
  <dcterms:modified xmlns:xsi="http://www.w3.org/2001/XMLSchema-instance" xsi:type="dcterms:W3CDTF">2016-10-24T06:53:00Z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