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953e9" w14:paraId="92953e9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6B2725">
        <w:rPr>
          <w:rStyle w:val="Naglaeno"/>
          <w:b w:val="false"/>
        </w:rPr>
        <w:t>1</w:t>
      </w:r>
      <w:r w:rsidR="000C2274">
        <w:rPr>
          <w:rStyle w:val="Naglaeno"/>
          <w:b w:val="false"/>
        </w:rPr>
        <w:t>7</w:t>
      </w:r>
      <w:r w:rsidR="00DD34FF">
        <w:rPr>
          <w:rStyle w:val="Naglaeno"/>
          <w:b w:val="false"/>
        </w:rPr>
        <w:t>31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384ED5">
        <w:t>Osijek</w:t>
      </w:r>
      <w:r w:rsidR="00F564E3">
        <w:t>,</w:t>
      </w:r>
      <w:r w:rsidR="00EA1A0E">
        <w:t xml:space="preserve"> Podružnica </w:t>
      </w:r>
      <w:r w:rsidR="00384ED5">
        <w:t>Osijek</w:t>
      </w:r>
      <w:r w:rsidR="00EA1A0E">
        <w:t xml:space="preserve">, </w:t>
      </w:r>
      <w:r w:rsidR="00384ED5">
        <w:t xml:space="preserve">L. </w:t>
      </w:r>
      <w:proofErr w:type="spellStart"/>
      <w:r w:rsidR="00384ED5">
        <w:t>Jagera</w:t>
      </w:r>
      <w:proofErr w:type="spellEnd"/>
      <w:r w:rsidR="00384ED5">
        <w:t xml:space="preserve"> 3</w:t>
      </w:r>
      <w:r w:rsidR="00EA1A0E">
        <w:t>, za provedbu</w:t>
      </w:r>
      <w:r w:rsidR="00867612">
        <w:t xml:space="preserve"> skraćenog stečajnog postupka </w:t>
      </w:r>
      <w:r w:rsidR="004A0D7B">
        <w:t xml:space="preserve">nad dužnikom </w:t>
      </w:r>
      <w:proofErr w:type="spellStart"/>
      <w:r w:rsidR="00DD34FF">
        <w:t>JOCO</w:t>
      </w:r>
      <w:proofErr w:type="spellEnd"/>
      <w:r w:rsidR="00DD34FF">
        <w:t xml:space="preserve">-DRVO </w:t>
      </w:r>
      <w:r w:rsidR="00FD1934">
        <w:t xml:space="preserve">j.d.o.o. za </w:t>
      </w:r>
      <w:r w:rsidR="00DD34FF">
        <w:t xml:space="preserve">proizvodnju, </w:t>
      </w:r>
      <w:r w:rsidR="00FD1934">
        <w:t xml:space="preserve">trgovinu i usluge, </w:t>
      </w:r>
      <w:proofErr w:type="spellStart"/>
      <w:r w:rsidR="00DD34FF">
        <w:t>Ladimirevci</w:t>
      </w:r>
      <w:proofErr w:type="spellEnd"/>
      <w:r w:rsidR="00FD1934">
        <w:t xml:space="preserve">, </w:t>
      </w:r>
      <w:r w:rsidR="00DD34FF">
        <w:t>Mlaka 60</w:t>
      </w:r>
      <w:r w:rsidR="00FC0AD8">
        <w:t>,</w:t>
      </w:r>
      <w:r w:rsidR="001431BC">
        <w:t xml:space="preserve"> </w:t>
      </w:r>
      <w:proofErr w:type="spellStart"/>
      <w:r w:rsidR="00331402">
        <w:t>MBS</w:t>
      </w:r>
      <w:proofErr w:type="spellEnd"/>
      <w:r w:rsidR="00331402">
        <w:t>:</w:t>
      </w:r>
      <w:r w:rsidR="00BB3D58">
        <w:t xml:space="preserve"> </w:t>
      </w:r>
      <w:r w:rsidR="00384ED5">
        <w:t>030</w:t>
      </w:r>
      <w:r w:rsidR="00FD1934">
        <w:t>1</w:t>
      </w:r>
      <w:r w:rsidR="00DD34FF">
        <w:t>37832</w:t>
      </w:r>
      <w:r w:rsidR="00071F69">
        <w:t>,</w:t>
      </w:r>
      <w:r w:rsidR="00331402">
        <w:t xml:space="preserve"> </w:t>
      </w:r>
      <w:proofErr w:type="spellStart"/>
      <w:r w:rsidR="00331402">
        <w:t>OIB</w:t>
      </w:r>
      <w:proofErr w:type="spellEnd"/>
      <w:r w:rsidR="00331402">
        <w:t>:</w:t>
      </w:r>
      <w:r w:rsidR="00BB3D58">
        <w:t xml:space="preserve"> </w:t>
      </w:r>
      <w:r w:rsidR="00DD34FF">
        <w:t>29610937637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 xml:space="preserve">, dalje: </w:t>
      </w:r>
      <w:proofErr w:type="spellStart"/>
      <w:r w:rsidR="004545C4">
        <w:t>SZ</w:t>
      </w:r>
      <w:proofErr w:type="spellEnd"/>
      <w:r w:rsidR="008A40C2">
        <w:t xml:space="preserve">), </w:t>
      </w:r>
      <w:r w:rsidR="00224AFF">
        <w:t xml:space="preserve">dana </w:t>
      </w:r>
      <w:r w:rsidR="0078412F">
        <w:t>1</w:t>
      </w:r>
      <w:r w:rsidR="00384ED5">
        <w:t>7</w:t>
      </w:r>
      <w:r w:rsidR="00BB3D58">
        <w:t xml:space="preserve">. </w:t>
      </w:r>
      <w:r w:rsidR="00384ED5">
        <w:t>lipnja</w:t>
      </w:r>
      <w:r w:rsidR="00BB3D58">
        <w:t xml:space="preserve">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proofErr w:type="spellStart"/>
      <w:r w:rsidR="00DD34FF">
        <w:t>JOCO</w:t>
      </w:r>
      <w:proofErr w:type="spellEnd"/>
      <w:r w:rsidR="00DD34FF">
        <w:t xml:space="preserve">-DRVO j.d.o.o. za proizvodnju, trgovinu i usluge, </w:t>
      </w:r>
      <w:proofErr w:type="spellStart"/>
      <w:r w:rsidR="00DD34FF">
        <w:t>Ladimirevci</w:t>
      </w:r>
      <w:proofErr w:type="spellEnd"/>
      <w:r w:rsidR="00DD34FF">
        <w:t xml:space="preserve">, Mlaka 60, </w:t>
      </w:r>
      <w:proofErr w:type="spellStart"/>
      <w:r w:rsidR="00DD34FF">
        <w:t>MBS</w:t>
      </w:r>
      <w:proofErr w:type="spellEnd"/>
      <w:r w:rsidR="00DD34FF">
        <w:t xml:space="preserve">: 030137832, </w:t>
      </w:r>
      <w:proofErr w:type="spellStart"/>
      <w:r w:rsidR="00DD34FF">
        <w:t>OIB</w:t>
      </w:r>
      <w:proofErr w:type="spellEnd"/>
      <w:r w:rsidR="00DD34FF">
        <w:t>: 29610937637</w:t>
      </w:r>
      <w:r w:rsidR="002E35AB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DD34FF">
        <w:t>5</w:t>
      </w:r>
      <w:r w:rsidR="00780AF6">
        <w:t>.</w:t>
      </w:r>
      <w:r w:rsidR="00DD34FF">
        <w:t>422</w:t>
      </w:r>
      <w:r w:rsidR="00B20F95">
        <w:t>,</w:t>
      </w:r>
      <w:r w:rsidR="00DD34FF">
        <w:t>00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predlože otvaranje stečajnog postupka nad dužnikom, te da uplate predujam u iznosu od 10.000,00 kn za namirenje troškova toga postupka na žiro račun </w:t>
      </w:r>
      <w:proofErr w:type="spellStart"/>
      <w:r>
        <w:t>IBAN</w:t>
      </w:r>
      <w:proofErr w:type="spellEnd"/>
      <w:r>
        <w:t xml:space="preserve">: HR31 2390 0011 3000 0020 </w:t>
      </w:r>
      <w:r w:rsidR="00305838">
        <w:t>0</w:t>
      </w:r>
      <w:r w:rsidR="00EC7732">
        <w:t xml:space="preserve"> s pozivom na broj HR05 272-1</w:t>
      </w:r>
      <w:r w:rsidR="00DD34FF">
        <w:t>731</w:t>
      </w:r>
      <w:r>
        <w:t xml:space="preserve">-16 (članak 430. </w:t>
      </w:r>
      <w:proofErr w:type="spellStart"/>
      <w:r>
        <w:t>SZ</w:t>
      </w:r>
      <w:proofErr w:type="spellEnd"/>
      <w:r>
        <w:t xml:space="preserve"> u vezi s člankom 132. </w:t>
      </w:r>
      <w:proofErr w:type="spellStart"/>
      <w:r>
        <w:t>SZ</w:t>
      </w:r>
      <w:proofErr w:type="spellEnd"/>
      <w:r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78412F">
        <w:t>1</w:t>
      </w:r>
      <w:r w:rsidR="00A402F7">
        <w:t>7</w:t>
      </w:r>
      <w:r w:rsidR="00F00C28">
        <w:t xml:space="preserve">. </w:t>
      </w:r>
      <w:r w:rsidR="00A402F7">
        <w:t>lipnj</w:t>
      </w:r>
      <w:r w:rsidR="00F00C28">
        <w:t xml:space="preserve">a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F86D50">
        <w:t>12.8</w:t>
      </w:r>
      <w:r w:rsidR="00790717">
        <w:t>.2016.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1F69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72C7"/>
    <w:rsid w:val="000C2274"/>
    <w:rsid w:val="000C26C6"/>
    <w:rsid w:val="000C6AA1"/>
    <w:rsid w:val="000C725B"/>
    <w:rsid w:val="000D0569"/>
    <w:rsid w:val="000E29E9"/>
    <w:rsid w:val="000E716B"/>
    <w:rsid w:val="000E762A"/>
    <w:rsid w:val="000F61EA"/>
    <w:rsid w:val="000F6941"/>
    <w:rsid w:val="00102060"/>
    <w:rsid w:val="0012059F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04D"/>
    <w:rsid w:val="002063E3"/>
    <w:rsid w:val="002207C8"/>
    <w:rsid w:val="00221669"/>
    <w:rsid w:val="002249F2"/>
    <w:rsid w:val="00224AFF"/>
    <w:rsid w:val="002358E7"/>
    <w:rsid w:val="00237412"/>
    <w:rsid w:val="00243721"/>
    <w:rsid w:val="002445AB"/>
    <w:rsid w:val="0025000D"/>
    <w:rsid w:val="0026541F"/>
    <w:rsid w:val="00267D26"/>
    <w:rsid w:val="002771C4"/>
    <w:rsid w:val="00277975"/>
    <w:rsid w:val="00283868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4ED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13AA4"/>
    <w:rsid w:val="00413C80"/>
    <w:rsid w:val="00415293"/>
    <w:rsid w:val="0041638D"/>
    <w:rsid w:val="00421D71"/>
    <w:rsid w:val="004225CB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59B6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7029"/>
    <w:rsid w:val="008F1B6B"/>
    <w:rsid w:val="00901EF5"/>
    <w:rsid w:val="00902EC7"/>
    <w:rsid w:val="00904106"/>
    <w:rsid w:val="00912CF5"/>
    <w:rsid w:val="00913F6B"/>
    <w:rsid w:val="00914F33"/>
    <w:rsid w:val="00917472"/>
    <w:rsid w:val="00930B0A"/>
    <w:rsid w:val="00936874"/>
    <w:rsid w:val="00937840"/>
    <w:rsid w:val="0094232B"/>
    <w:rsid w:val="0094702E"/>
    <w:rsid w:val="009525D4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2F7"/>
    <w:rsid w:val="00A405B5"/>
    <w:rsid w:val="00A41F76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583"/>
    <w:rsid w:val="00AE3893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3D58"/>
    <w:rsid w:val="00BE33FF"/>
    <w:rsid w:val="00BE4FA1"/>
    <w:rsid w:val="00BF082D"/>
    <w:rsid w:val="00BF32DE"/>
    <w:rsid w:val="00C01384"/>
    <w:rsid w:val="00C04A19"/>
    <w:rsid w:val="00C0528C"/>
    <w:rsid w:val="00C2016D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64021"/>
    <w:rsid w:val="00D745AC"/>
    <w:rsid w:val="00D77EA4"/>
    <w:rsid w:val="00D97782"/>
    <w:rsid w:val="00DA146A"/>
    <w:rsid w:val="00DA2EA6"/>
    <w:rsid w:val="00DA3A13"/>
    <w:rsid w:val="00DA3DF6"/>
    <w:rsid w:val="00DA4636"/>
    <w:rsid w:val="00DB4D59"/>
    <w:rsid w:val="00DD34FF"/>
    <w:rsid w:val="00DD6682"/>
    <w:rsid w:val="00DE1523"/>
    <w:rsid w:val="00DE5F69"/>
    <w:rsid w:val="00E11971"/>
    <w:rsid w:val="00E1594A"/>
    <w:rsid w:val="00E23AF8"/>
    <w:rsid w:val="00E27BF4"/>
    <w:rsid w:val="00E313B6"/>
    <w:rsid w:val="00E50DDF"/>
    <w:rsid w:val="00E60C19"/>
    <w:rsid w:val="00E74698"/>
    <w:rsid w:val="00E757FD"/>
    <w:rsid w:val="00E956AE"/>
    <w:rsid w:val="00E96356"/>
    <w:rsid w:val="00EA028A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86D50"/>
    <w:rsid w:val="00F92586"/>
    <w:rsid w:val="00F93684"/>
    <w:rsid w:val="00FA2A24"/>
    <w:rsid w:val="00FB1039"/>
    <w:rsid w:val="00FB7801"/>
    <w:rsid w:val="00FC0AD8"/>
    <w:rsid w:val="00FC1F8C"/>
    <w:rsid w:val="00FC7382"/>
    <w:rsid w:val="00FD1934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46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7469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7469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469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469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46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7469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7469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469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469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1731</izvorni_sadrzaj>
    <derivirana_varijabla naziv="DomainObject.Predmet.Broj_1">1731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St-1731/2016</izvorni_sadrzaj>
    <derivirana_varijabla naziv="DomainObject.Predmet.OznakaBroj_1">St-1731/2016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JOCO-DRVO j.d.o.o. za proizvodnju, trgovinu i usluge</izvorni_sadrzaj>
    <derivirana_varijabla naziv="DomainObject.Predmet.ProtustrankaFormated_1">  JOCO-DRVO j.d.o.o. za proizvodnju, trgovinu i usluge</derivirana_varijabla>
  </DomainObject.Predmet.ProtustrankaFormated>
  <DomainObject.Predmet.ProtustrankaFormatedOIB>
    <izvorni_sadrzaj>  JOCO-DRVO j.d.o.o. za proizvodnju, trgovinu i usluge, OIB 29610937637</izvorni_sadrzaj>
    <derivirana_varijabla naziv="DomainObject.Predmet.ProtustrankaFormatedOIB_1">  JOCO-DRVO j.d.o.o. za proizvodnju, trgovinu i usluge, OIB 29610937637</derivirana_varijabla>
  </DomainObject.Predmet.ProtustrankaFormatedOIB>
  <DomainObject.Predmet.ProtustrankaFormatedWithAdress>
    <izvorni_sadrzaj> JOCO-DRVO j.d.o.o. za proizvodnju, trgovinu i usluge, Mlaka 60, 31550 Ladimirevci</izvorni_sadrzaj>
    <derivirana_varijabla naziv="DomainObject.Predmet.ProtustrankaFormatedWithAdress_1"> JOCO-DRVO j.d.o.o. za proizvodnju, trgovinu i usluge, Mlaka 60, 31550 Ladimirevci</derivirana_varijabla>
  </DomainObject.Predmet.ProtustrankaFormatedWithAdress>
  <DomainObject.Predmet.ProtustrankaFormatedWithAdressOIB>
    <izvorni_sadrzaj> JOCO-DRVO j.d.o.o. za proizvodnju, trgovinu i usluge, OIB 29610937637, Mlaka 60, 31550 Ladimirevci</izvorni_sadrzaj>
    <derivirana_varijabla naziv="DomainObject.Predmet.ProtustrankaFormatedWithAdressOIB_1"> JOCO-DRVO j.d.o.o. za proizvodnju, trgovinu i usluge, OIB 29610937637, Mlaka 60, 31550 Ladimirevci</derivirana_varijabla>
  </DomainObject.Predmet.ProtustrankaFormatedWithAdressOIB>
  <DomainObject.Predmet.ProtustrankaWithAdress>
    <izvorni_sadrzaj>JOCO-DRVO j.d.o.o. za proizvodnju, trgovinu i usluge Mlaka 60, 31550 Ladimirevci</izvorni_sadrzaj>
    <derivirana_varijabla naziv="DomainObject.Predmet.ProtustrankaWithAdress_1">JOCO-DRVO j.d.o.o. za proizvodnju, trgovinu i usluge Mlaka 60, 31550 Ladimirevci</derivirana_varijabla>
  </DomainObject.Predmet.ProtustrankaWithAdress>
  <DomainObject.Predmet.ProtustrankaWithAdressOIB>
    <izvorni_sadrzaj>JOCO-DRVO j.d.o.o. za proizvodnju, trgovinu i usluge, OIB 29610937637, Mlaka 60, 31550 Ladimirevci</izvorni_sadrzaj>
    <derivirana_varijabla naziv="DomainObject.Predmet.ProtustrankaWithAdressOIB_1">JOCO-DRVO j.d.o.o. za proizvodnju, trgovinu i usluge, OIB 29610937637, Mlaka 60, 31550 Ladimirevci</derivirana_varijabla>
  </DomainObject.Predmet.ProtustrankaWithAdressOIB>
  <DomainObject.Predmet.ProtustrankaNazivFormated>
    <izvorni_sadrzaj>JOCO-DRVO j.d.o.o. za proizvodnju, trgovinu i usluge</izvorni_sadrzaj>
    <derivirana_varijabla naziv="DomainObject.Predmet.ProtustrankaNazivFormated_1">JOCO-DRVO j.d.o.o. za proizvodnju, trgovinu i usluge</derivirana_varijabla>
  </DomainObject.Predmet.ProtustrankaNazivFormated>
  <DomainObject.Predmet.ProtustrankaNazivFormatedOIB>
    <izvorni_sadrzaj>JOCO-DRVO j.d.o.o. za proizvodnju, trgovinu i usluge, OIB 29610937637</izvorni_sadrzaj>
    <derivirana_varijabla naziv="DomainObject.Predmet.ProtustrankaNazivFormatedOIB_1">JOCO-DRVO j.d.o.o. za proizvodnju, trgovinu i usluge, OIB 29610937637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JOCO-DRVO j.d.o.o. za proizvodnju, trgovinu i usluge</item>
    </izvorni_sadrzaj>
    <derivirana_varijabla naziv="DomainObject.Predmet.ProtuStrankaListFormated_1">
      <item>JOCO-DRVO j.d.o.o. za proizvodnju, trgovinu i usluge</item>
    </derivirana_varijabla>
  </DomainObject.Predmet.ProtuStrankaListFormated>
  <DomainObject.Predmet.ProtuStrankaListFormatedOIB>
    <izvorni_sadrzaj>
      <item>JOCO-DRVO j.d.o.o. za proizvodnju, trgovinu i usluge, OIB 29610937637</item>
    </izvorni_sadrzaj>
    <derivirana_varijabla naziv="DomainObject.Predmet.ProtuStrankaListFormatedOIB_1">
      <item>JOCO-DRVO j.d.o.o. za proizvodnju, trgovinu i usluge, OIB 29610937637</item>
    </derivirana_varijabla>
  </DomainObject.Predmet.ProtuStrankaListFormatedOIB>
  <DomainObject.Predmet.ProtuStrankaListFormatedWithAdress>
    <izvorni_sadrzaj>
      <item>JOCO-DRVO j.d.o.o. za proizvodnju, trgovinu i usluge, Mlaka 60, 31550 Ladimirevci</item>
    </izvorni_sadrzaj>
    <derivirana_varijabla naziv="DomainObject.Predmet.ProtuStrankaListFormatedWithAdress_1">
      <item>JOCO-DRVO j.d.o.o. za proizvodnju, trgovinu i usluge, Mlaka 60, 31550 Ladimirevci</item>
    </derivirana_varijabla>
  </DomainObject.Predmet.ProtuStrankaListFormatedWithAdress>
  <DomainObject.Predmet.ProtuStrankaListFormatedWithAdressOIB>
    <izvorni_sadrzaj>
      <item>JOCO-DRVO j.d.o.o. za proizvodnju, trgovinu i usluge, OIB 29610937637, Mlaka 60, 31550 Ladimirevci</item>
    </izvorni_sadrzaj>
    <derivirana_varijabla naziv="DomainObject.Predmet.ProtuStrankaListFormatedWithAdressOIB_1">
      <item>JOCO-DRVO j.d.o.o. za proizvodnju, trgovinu i usluge, OIB 29610937637, Mlaka 60, 31550 Ladimirevci</item>
    </derivirana_varijabla>
  </DomainObject.Predmet.ProtuStrankaListFormatedWithAdressOIB>
  <DomainObject.Predmet.ProtuStrankaListNazivFormated>
    <izvorni_sadrzaj>
      <item>JOCO-DRVO j.d.o.o. za proizvodnju, trgovinu i usluge</item>
    </izvorni_sadrzaj>
    <derivirana_varijabla naziv="DomainObject.Predmet.ProtuStrankaListNazivFormated_1">
      <item>JOCO-DRVO j.d.o.o. za proizvodnju, trgovinu i usluge</item>
    </derivirana_varijabla>
  </DomainObject.Predmet.ProtuStrankaListNazivFormated>
  <DomainObject.Predmet.ProtuStrankaListNazivFormatedOIB>
    <izvorni_sadrzaj>
      <item>JOCO-DRVO j.d.o.o. za proizvodnju, trgovinu i usluge, OIB 29610937637</item>
    </izvorni_sadrzaj>
    <derivirana_varijabla naziv="DomainObject.Predmet.ProtuStrankaListNazivFormatedOIB_1">
      <item>JOCO-DRVO j.d.o.o. za proizvodnju, trgovinu i usluge, OIB 29610937637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JOCO-DRVO j.d.o.o. za proizvodnju, trgovinu i usluge</izvorni_sadrzaj>
    <derivirana_varijabla naziv="DomainObject.Predmet.ProtustrankaIDrugi_1">JOCO-DRVO j.d.o.o.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JOCO-DRVO j.d.o.o. za proizvodnju, trgovinu i usluge, OIB 29610937637, Mlaka 60, 31550 Ladimirevci</izvorni_sadrzaj>
    <derivirana_varijabla naziv="DomainObject.Predmet.ProtustrankaIDrugiAdressOIB_1">JOCO-DRVO j.d.o.o. za proizvodnju, trgovinu i usluge, OIB 29610937637, Mlaka 60, 31550 Ladimirevci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JOCO-DRVO j.d.o.o. za proizvodnju, trgovinu i usluge</item>
    </izvorni_sadrzaj>
    <derivirana_varijabla naziv="DomainObject.Predmet.SudioniciListNaziv_1">
      <item>FINA RC OSIJEK</item>
      <item>JOCO-DRVO j.d.o.o. za proizvodnju, trgovinu i usluge</item>
    </derivirana_varijabla>
  </DomainObject.Predmet.SudioniciListNaziv>
  <DomainObject.Predmet.SudioniciListAdressOIB>
    <izvorni_sadrzaj>
      <item>FINA RC OSIJEK, OIB 85821130368</item>
      <item>JOCO-DRVO j.d.o.o. za proizvodnju, trgovinu i usluge, OIB 29610937637, Mlaka 60,31550 Ladimirevci</item>
    </izvorni_sadrzaj>
    <derivirana_varijabla naziv="DomainObject.Predmet.SudioniciListAdressOIB_1">
      <item>FINA RC OSIJEK, OIB 85821130368</item>
      <item>JOCO-DRVO j.d.o.o. za proizvodnju, trgovinu i usluge, OIB 29610937637, Mlaka 60,31550 Ladimirevci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29610937637</item>
    </izvorni_sadrzaj>
    <derivirana_varijabla naziv="DomainObject.Predmet.SudioniciListNazivOIB_1">
      <item>, OIB 85821130368</item>
      <item>, OIB 29610937637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C11A8A-9B4D-4C70-A565-09C5B2BC5F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383</properties:Words>
  <properties:Characters>2057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2016-06-16T11:19:00Z</dcterms:created>
  <dc:creator>Korisnik</dc:creator>
  <cp:lastModifiedBy>Maja Videnović</cp:lastModifiedBy>
  <cp:lastPrinted>2016-05-10T11:41:00Z</cp:lastPrinted>
  <dcterms:modified xmlns:xsi="http://www.w3.org/2001/XMLSchema-instance" xsi:type="dcterms:W3CDTF">2016-06-17T05:30:00Z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