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ebab" w14:paraId="db3eba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3616B8">
        <w:t>2276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66890" w:rsidP="00780919" w:rsidR="00F42D40">
      <w:pPr>
        <w:jc w:val="both"/>
      </w:pPr>
      <w:r w:rsidRPr="00C66890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7F7C9A">
        <w:t xml:space="preserve">, </w:t>
      </w:r>
      <w:r w:rsidR="00C37FCE" w:rsidRPr="00C37FCE">
        <w:t xml:space="preserve">DESIGN STUDIO MUSIOV j.d.o.o., OIB: 19820968508, MBS: 080867439, Zagreb, Lea Müllera I. odvojak </w:t>
      </w:r>
      <w:r w:rsidR="002566DF">
        <w:t>1</w:t>
      </w:r>
      <w:r w:rsidR="008E0E1C">
        <w:t>,</w:t>
      </w:r>
      <w:r w:rsidR="002566DF">
        <w:t xml:space="preserve"> </w:t>
      </w:r>
      <w:r w:rsidR="008E0E1C">
        <w:t>06</w:t>
      </w:r>
      <w:r w:rsidR="00593BA7">
        <w:t>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2566DF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</w:t>
      </w:r>
      <w:r w:rsidR="002566DF" w:rsidRPr="002566DF">
        <w:t xml:space="preserve">DESIGN STUDIO MUSIOV j.d.o.o., OIB: 19820968508, MBS: 080867439, Zagreb, Lea Müllera I. odvojak </w:t>
      </w:r>
      <w:r w:rsidR="002566DF">
        <w:t>1.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>dana</w:t>
      </w:r>
      <w:r w:rsidR="008E0E1C">
        <w:t xml:space="preserve"> 06</w:t>
      </w:r>
      <w:r w:rsidR="008F4ECF">
        <w:t>. studenog</w:t>
      </w:r>
      <w:r w:rsidR="0058225A" w:rsidRPr="008F4ECF">
        <w:t xml:space="preserve"> 2017. u </w:t>
      </w:r>
      <w:r w:rsidR="008F4ECF">
        <w:t>12</w:t>
      </w:r>
      <w:r w:rsidR="0058225A" w:rsidRPr="008F4ECF">
        <w:t xml:space="preserve"> sati i 00 </w:t>
      </w:r>
      <w:r w:rsidR="00B46603" w:rsidRPr="008F4ECF">
        <w:t xml:space="preserve">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2566DF">
        <w:t xml:space="preserve">Ana Šakić </w:t>
      </w:r>
      <w:r w:rsidR="00436390" w:rsidRPr="00436390">
        <w:t xml:space="preserve">OIB: </w:t>
      </w:r>
      <w:r w:rsidR="00DF56EE">
        <w:t>06903243250 iz Zagreba, Dubrovačka 29.</w:t>
      </w:r>
    </w:p>
    <w:p w:rsidRDefault="00833A14" w:rsidP="00833A14" w:rsidR="00833A14">
      <w:pPr>
        <w:jc w:val="both"/>
      </w:pPr>
    </w:p>
    <w:p w:rsidRDefault="00DB441F" w:rsidP="00152F9B" w:rsidR="0041155C">
      <w:pPr>
        <w:jc w:val="both"/>
      </w:pPr>
      <w:r>
        <w:t>III. Zaključuje se stečajni postupak nad dužnikom</w:t>
      </w:r>
      <w:r w:rsidR="0040673D" w:rsidRPr="0040673D">
        <w:t xml:space="preserve"> </w:t>
      </w:r>
      <w:r w:rsidR="00DF56EE" w:rsidRPr="00DF56EE">
        <w:t>DESIGN STUDIO MUSIOV j.d.o.o., OIB: 19820968508, MBS: 080867439, Zagreb, Lea Müllera I. odvojak</w:t>
      </w:r>
      <w:r w:rsidR="00DF56EE">
        <w:t xml:space="preserve"> 1.</w:t>
      </w:r>
    </w:p>
    <w:p w:rsidRDefault="00DF56EE" w:rsidP="00152F9B" w:rsidR="00DF56EE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3616B8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DF56EE">
        <w:t xml:space="preserve"> </w:t>
      </w:r>
      <w:r w:rsidR="00DF56EE" w:rsidRPr="00DF56EE">
        <w:t>DESIGN STUDIO MUSIOV j.d.o.o., OIB: 19820968508, MBS: 080867439, Zagreb, Lea Müllera I. odvojak</w:t>
      </w:r>
      <w:r w:rsidR="00DF56EE">
        <w:t xml:space="preserve"> 1.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3616B8">
        <w:t>196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3616B8">
        <w:t xml:space="preserve">4.837,56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C37FCE">
        <w:t>05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F374F9" w:rsidP="001602A5" w:rsidR="00DB441F">
      <w:pPr>
        <w:jc w:val="both"/>
      </w:pPr>
      <w:r>
        <w:t>11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F374F9">
        <w:t>11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F374F9">
        <w:t>11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B70645">
        <w:t xml:space="preserve">06.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1E19DB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1E19DB" w:rsidP="004F5146" w:rsidR="001E19DB">
      <w:pPr>
        <w:jc w:val="right"/>
      </w:pPr>
      <w:r>
        <w:t>za točnost otpravka-ovlašteni službenik</w:t>
      </w:r>
    </w:p>
    <w:p w:rsidRDefault="001E19DB" w:rsidP="004F5146" w:rsidR="001E19DB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1E19D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616B8">
          <w:t>227</w:t>
        </w:r>
        <w:r w:rsidR="00756908">
          <w:t>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1E19DB"/>
    <w:rsid w:val="001E6E4D"/>
    <w:rsid w:val="0023149C"/>
    <w:rsid w:val="00237B9E"/>
    <w:rsid w:val="00255162"/>
    <w:rsid w:val="002566DF"/>
    <w:rsid w:val="00274B49"/>
    <w:rsid w:val="002916CE"/>
    <w:rsid w:val="00293025"/>
    <w:rsid w:val="002B0102"/>
    <w:rsid w:val="002D6894"/>
    <w:rsid w:val="002E2DB0"/>
    <w:rsid w:val="002E6E4E"/>
    <w:rsid w:val="00321343"/>
    <w:rsid w:val="003338B7"/>
    <w:rsid w:val="003402B9"/>
    <w:rsid w:val="00347CA4"/>
    <w:rsid w:val="00351508"/>
    <w:rsid w:val="003616B8"/>
    <w:rsid w:val="00362F59"/>
    <w:rsid w:val="00363447"/>
    <w:rsid w:val="00377738"/>
    <w:rsid w:val="003878F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5A44"/>
    <w:rsid w:val="00435EF2"/>
    <w:rsid w:val="00436390"/>
    <w:rsid w:val="0044106C"/>
    <w:rsid w:val="00441A09"/>
    <w:rsid w:val="00451F6F"/>
    <w:rsid w:val="00454A5A"/>
    <w:rsid w:val="00470B5E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26A2E"/>
    <w:rsid w:val="00756908"/>
    <w:rsid w:val="007717BA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0E1C"/>
    <w:rsid w:val="008E127C"/>
    <w:rsid w:val="008E59F9"/>
    <w:rsid w:val="008F4BDE"/>
    <w:rsid w:val="008F4ECF"/>
    <w:rsid w:val="00910DEA"/>
    <w:rsid w:val="00937188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7064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DF56EE"/>
    <w:rsid w:val="00E02AE0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21821"/>
    <w:rsid w:val="00F374F9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2276</izvorni_sadrzaj>
    <derivirana_varijabla naziv="DomainObject.Predmet.Broj_1">2276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St-2276/2016</izvorni_sadrzaj>
    <derivirana_varijabla naziv="DomainObject.Predmet.OznakaBroj_1">St-2276/2016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DESIGN STUDIO MUSIOV j.d.o.o. za usluge</izvorni_sadrzaj>
    <derivirana_varijabla naziv="DomainObject.Predmet.ProtustrankaFormated_1">  DESIGN STUDIO MUSIOV j.d.o.o. za usluge</derivirana_varijabla>
  </DomainObject.Predmet.ProtustrankaFormated>
  <DomainObject.Predmet.ProtustrankaFormatedOIB>
    <izvorni_sadrzaj>  DESIGN STUDIO MUSIOV j.d.o.o. za usluge, OIB 19820968508</izvorni_sadrzaj>
    <derivirana_varijabla naziv="DomainObject.Predmet.ProtustrankaFormatedOIB_1">  DESIGN STUDIO MUSIOV j.d.o.o. za usluge, OIB 19820968508</derivirana_varijabla>
  </DomainObject.Predmet.ProtustrankaFormatedOIB>
  <DomainObject.Predmet.ProtustrankaFormatedWithAdress>
    <izvorni_sadrzaj> DESIGN STUDIO MUSIOV j.d.o.o. za usluge, Lea Müllera I. odvojak 1, 10000 Zagreb</izvorni_sadrzaj>
    <derivirana_varijabla naziv="DomainObject.Predmet.ProtustrankaFormatedWithAdress_1"> DESIGN STUDIO MUSIOV j.d.o.o. za usluge, Lea Müllera I. odvojak 1, 10000 Zagreb</derivirana_varijabla>
  </DomainObject.Predmet.ProtustrankaFormatedWithAdress>
  <DomainObject.Predmet.ProtustrankaFormatedWithAdressOIB>
    <izvorni_sadrzaj> DESIGN STUDIO MUSIOV j.d.o.o. za usluge, OIB 19820968508, Lea Müllera I. odvojak 1, 10000 Zagreb</izvorni_sadrzaj>
    <derivirana_varijabla naziv="DomainObject.Predmet.ProtustrankaFormatedWithAdressOIB_1"> DESIGN STUDIO MUSIOV j.d.o.o. za usluge, OIB 19820968508, Lea Müllera I. odvojak 1, 10000 Zagreb</derivirana_varijabla>
  </DomainObject.Predmet.ProtustrankaFormatedWithAdressOIB>
  <DomainObject.Predmet.ProtustrankaWithAdress>
    <izvorni_sadrzaj>DESIGN STUDIO MUSIOV j.d.o.o. za usluge Lea Müllera I. odvojak 1, 10000 Zagreb</izvorni_sadrzaj>
    <derivirana_varijabla naziv="DomainObject.Predmet.ProtustrankaWithAdress_1">DESIGN STUDIO MUSIOV j.d.o.o. za usluge Lea Müllera I. odvojak 1, 10000 Zagreb</derivirana_varijabla>
  </DomainObject.Predmet.ProtustrankaWithAdress>
  <DomainObject.Predmet.ProtustrankaWithAdressOIB>
    <izvorni_sadrzaj>DESIGN STUDIO MUSIOV j.d.o.o. za usluge, OIB 19820968508, Lea Müllera I. odvojak 1, 10000 Zagreb</izvorni_sadrzaj>
    <derivirana_varijabla naziv="DomainObject.Predmet.ProtustrankaWithAdressOIB_1">DESIGN STUDIO MUSIOV j.d.o.o. za usluge, OIB 19820968508, Lea Müllera I. odvojak 1, 10000 Zagreb</derivirana_varijabla>
  </DomainObject.Predmet.ProtustrankaWithAdressOIB>
  <DomainObject.Predmet.ProtustrankaNazivFormated>
    <izvorni_sadrzaj>DESIGN STUDIO MUSIOV j.d.o.o. za usluge</izvorni_sadrzaj>
    <derivirana_varijabla naziv="DomainObject.Predmet.ProtustrankaNazivFormated_1">DESIGN STUDIO MUSIOV j.d.o.o. za usluge</derivirana_varijabla>
  </DomainObject.Predmet.ProtustrankaNazivFormated>
  <DomainObject.Predmet.ProtustrankaNazivFormatedOIB>
    <izvorni_sadrzaj>DESIGN STUDIO MUSIOV j.d.o.o. za usluge, OIB 19820968508</izvorni_sadrzaj>
    <derivirana_varijabla naziv="DomainObject.Predmet.ProtustrankaNazivFormatedOIB_1">DESIGN STUDIO MUSIOV j.d.o.o. za usluge, OIB 19820968508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DESIGN STUDIO MUSIOV j.d.o.o. za usluge</item>
    </izvorni_sadrzaj>
    <derivirana_varijabla naziv="DomainObject.Predmet.ProtuStrankaListFormated_1">
      <item>DESIGN STUDIO MUSIOV j.d.o.o. za usluge</item>
    </derivirana_varijabla>
  </DomainObject.Predmet.ProtuStrankaListFormated>
  <DomainObject.Predmet.ProtuStrankaListFormatedOIB>
    <izvorni_sadrzaj>
      <item>DESIGN STUDIO MUSIOV j.d.o.o. za usluge, OIB 19820968508</item>
    </izvorni_sadrzaj>
    <derivirana_varijabla naziv="DomainObject.Predmet.ProtuStrankaListFormatedOIB_1">
      <item>DESIGN STUDIO MUSIOV j.d.o.o. za usluge, OIB 19820968508</item>
    </derivirana_varijabla>
  </DomainObject.Predmet.ProtuStrankaListFormatedOIB>
  <DomainObject.Predmet.ProtuStrankaListFormatedWithAdress>
    <izvorni_sadrzaj>
      <item>DESIGN STUDIO MUSIOV j.d.o.o. za usluge, Lea Müllera I. odvojak 1, 10000 Zagreb</item>
    </izvorni_sadrzaj>
    <derivirana_varijabla naziv="DomainObject.Predmet.ProtuStrankaListFormatedWithAdress_1">
      <item>DESIGN STUDIO MUSIOV j.d.o.o. za usluge, Lea Müllera I. odvojak 1, 10000 Zagreb</item>
    </derivirana_varijabla>
  </DomainObject.Predmet.ProtuStrankaListFormatedWithAdress>
  <DomainObject.Predmet.ProtuStrankaListFormatedWithAdressOIB>
    <izvorni_sadrzaj>
      <item>DESIGN STUDIO MUSIOV j.d.o.o. za usluge, OIB 19820968508, Lea Müllera I. odvojak 1, 10000 Zagreb</item>
    </izvorni_sadrzaj>
    <derivirana_varijabla naziv="DomainObject.Predmet.ProtuStrankaListFormatedWithAdressOIB_1">
      <item>DESIGN STUDIO MUSIOV j.d.o.o. za usluge, OIB 19820968508, Lea Müllera I. odvojak 1, 10000 Zagreb</item>
    </derivirana_varijabla>
  </DomainObject.Predmet.ProtuStrankaListFormatedWithAdressOIB>
  <DomainObject.Predmet.ProtuStrankaListNazivFormated>
    <izvorni_sadrzaj>
      <item>DESIGN STUDIO MUSIOV j.d.o.o. za usluge</item>
    </izvorni_sadrzaj>
    <derivirana_varijabla naziv="DomainObject.Predmet.ProtuStrankaListNazivFormated_1">
      <item>DESIGN STUDIO MUSIOV j.d.o.o. za usluge</item>
    </derivirana_varijabla>
  </DomainObject.Predmet.ProtuStrankaListNazivFormated>
  <DomainObject.Predmet.ProtuStrankaListNazivFormatedOIB>
    <izvorni_sadrzaj>
      <item>DESIGN STUDIO MUSIOV j.d.o.o. za usluge, OIB 19820968508</item>
    </izvorni_sadrzaj>
    <derivirana_varijabla naziv="DomainObject.Predmet.ProtuStrankaListNazivFormatedOIB_1">
      <item>DESIGN STUDIO MUSIOV j.d.o.o. za usluge, OIB 19820968508</item>
    </derivirana_varijabla>
  </DomainObject.Predmet.ProtuStrankaListNazivFormatedOIB>
  <DomainObject.Predmet.OstaliListFormated>
    <izvorni_sadrzaj>
      <item>Ines Musiov</item>
    </izvorni_sadrzaj>
    <derivirana_varijabla naziv="DomainObject.Predmet.OstaliListFormated_1">
      <item>Ines Musiov</item>
    </derivirana_varijabla>
  </DomainObject.Predmet.OstaliListFormated>
  <DomainObject.Predmet.OstaliListFormatedOIB>
    <izvorni_sadrzaj>
      <item>Ines Musiov, OIB 13162775953</item>
    </izvorni_sadrzaj>
    <derivirana_varijabla naziv="DomainObject.Predmet.OstaliListFormatedOIB_1">
      <item>Ines Musiov, OIB 13162775953</item>
    </derivirana_varijabla>
  </DomainObject.Predmet.OstaliListFormatedOIB>
  <DomainObject.Predmet.OstaliListFormatedWithAdress>
    <izvorni_sadrzaj>
      <item>Ines Musiov, Siječanjska 4, 10000 Zagreb</item>
    </izvorni_sadrzaj>
    <derivirana_varijabla naziv="DomainObject.Predmet.OstaliListFormatedWithAdress_1">
      <item>Ines Musiov, Siječanjska 4, 10000 Zagreb</item>
    </derivirana_varijabla>
  </DomainObject.Predmet.OstaliListFormatedWithAdress>
  <DomainObject.Predmet.OstaliListFormatedWithAdressOIB>
    <izvorni_sadrzaj>
      <item>Ines Musiov, OIB 13162775953, Siječanjska 4, 10000 Zagreb</item>
    </izvorni_sadrzaj>
    <derivirana_varijabla naziv="DomainObject.Predmet.OstaliListFormatedWithAdressOIB_1">
      <item>Ines Musiov, OIB 13162775953, Siječanjska 4, 10000 Zagreb</item>
    </derivirana_varijabla>
  </DomainObject.Predmet.OstaliListFormatedWithAdressOIB>
  <DomainObject.Predmet.OstaliListNazivFormated>
    <izvorni_sadrzaj>
      <item>Ines Musiov</item>
    </izvorni_sadrzaj>
    <derivirana_varijabla naziv="DomainObject.Predmet.OstaliListNazivFormated_1">
      <item>Ines Musiov</item>
    </derivirana_varijabla>
  </DomainObject.Predmet.OstaliListNazivFormated>
  <DomainObject.Predmet.OstaliListNazivFormatedOIB>
    <izvorni_sadrzaj>
      <item>Ines Musiov, OIB 13162775953</item>
    </izvorni_sadrzaj>
    <derivirana_varijabla naziv="DomainObject.Predmet.OstaliListNazivFormatedOIB_1">
      <item>Ines Musiov, OIB 13162775953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DESIGN STUDIO MUSIOV j.d.o.o. za usluge</izvorni_sadrzaj>
    <derivirana_varijabla naziv="DomainObject.Predmet.ProtustrankaIDrugi_1">DESIGN STUDIO MUSIOV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DESIGN STUDIO MUSIOV j.d.o.o. za usluge, OIB 19820968508, Lea Müllera I. odvojak 1, 10000 Zagreb</izvorni_sadrzaj>
    <derivirana_varijabla naziv="DomainObject.Predmet.ProtustrankaIDrugiAdressOIB_1">DESIGN STUDIO MUSIOV j.d.o.o. za usluge, OIB 19820968508, Lea Müllera I.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DESIGN STUDIO MUSIOV j.d.o.o. za usluge</item>
      <item>Ines Musiov</item>
    </izvorni_sadrzaj>
    <derivirana_varijabla naziv="DomainObject.Predmet.SudioniciListNaziv_1">
      <item>FINA Regionalni centar Zagreb</item>
      <item>DESIGN STUDIO MUSIOV j.d.o.o. za usluge</item>
      <item>Ines Musiov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DESIGN STUDIO MUSIOV j.d.o.o. za usluge, OIB 19820968508, Lea Müllera I. odvojak 1,10000 Zagreb</item>
      <item>Ines Musiov, OIB 13162775953, Siječanjska 4,10000 Zagreb</item>
    </izvorni_sadrzaj>
    <derivirana_varijabla naziv="DomainObject.Predmet.SudioniciListAdressOIB_1">
      <item>FINA Regionalni centar Zagreb, OIB 85821130368, Trg svibanjskih žrtava 1995. br. 1,10000 Zagreb</item>
      <item>DESIGN STUDIO MUSIOV j.d.o.o. za usluge, OIB 19820968508, Lea Müllera I. odvojak 1,10000 Zagreb</item>
      <item>Ines Musiov, OIB 13162775953, Siječanjska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19820968508</item>
      <item>, OIB 13162775953</item>
    </izvorni_sadrzaj>
    <derivirana_varijabla naziv="DomainObject.Predmet.SudioniciListNazivOIB_1">
      <item>, OIB 85821130368</item>
      <item>, OIB 19820968508</item>
      <item>, OIB 13162775953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FD14C-B26A-4979-B196-D7CE19479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895</properties:Words>
  <properties:Characters>4952</properties:Characters>
  <properties:Lines>107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2017-11-02T10:45:00Z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2017-11-06T08:04:00Z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