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b635" w14:paraId="f96b635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595B5F">
        <w:t>496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595B5F">
        <w:t>SPUGARSKO RIBARSKA ZADRUGA, Krapanj, Obala II 20, OIB. 57807957483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841530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595B5F">
        <w:t>SPUGARSKO RIBARSKA ZADRUGA, Krapanj, Obala II 20, OIB. 57807957483</w:t>
      </w:r>
      <w:r w:rsidR="007046CC">
        <w:t xml:space="preserve">, sa danom </w:t>
      </w:r>
      <w:r>
        <w:t>2</w:t>
      </w:r>
      <w:r w:rsidR="00841530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841530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841530">
        <w:t>Ivan Gjurašić iz Zagreba, Petrinjska 28, OIB: 66025260916.</w:t>
      </w:r>
    </w:p>
    <w:p w:rsidRDefault="00841530" w:rsidP="00841530" w:rsidR="00841530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595B5F">
        <w:t>SPUGARSKO RIBARSKA ZADRUGA, Krapanj, Obala II 20, OIB. 57807957483</w:t>
      </w:r>
      <w:r>
        <w:t xml:space="preserve">, sa danom </w:t>
      </w:r>
      <w:r w:rsidR="00EB4DE6">
        <w:t>2</w:t>
      </w:r>
      <w:r w:rsidR="00841530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595B5F">
        <w:t>SPUGARSKO RIBARSKA ZADRUGA, Krapanj, Obala II 20, OIB. 57807957483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595B5F">
        <w:t>496</w:t>
      </w:r>
      <w:r>
        <w:t>/2015</w:t>
      </w:r>
      <w:r w:rsidR="007046CC">
        <w:t xml:space="preserve"> od dana </w:t>
      </w:r>
      <w:r w:rsidR="00F24879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F24879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31508B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F24879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841530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2D" w:rsidP="00EB4DE6" w:rsidR="007E5D2D">
      <w:r>
        <w:separator/>
      </w:r>
    </w:p>
  </w:endnote>
  <w:endnote w:id="0" w:type="continuationSeparator">
    <w:p w:rsidRDefault="007E5D2D" w:rsidP="00EB4DE6" w:rsidR="007E5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2D" w:rsidP="00EB4DE6" w:rsidR="007E5D2D">
      <w:r>
        <w:separator/>
      </w:r>
    </w:p>
  </w:footnote>
  <w:footnote w:id="0" w:type="continuationSeparator">
    <w:p w:rsidRDefault="007E5D2D" w:rsidP="00EB4DE6" w:rsidR="007E5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956ED">
      <w:rPr>
        <w:noProof/>
      </w:rPr>
      <w:t>2</w:t>
    </w:r>
    <w:r>
      <w:fldChar w:fldCharType="end"/>
    </w:r>
    <w:r>
      <w:t xml:space="preserve">                            </w:t>
    </w:r>
    <w:r w:rsidR="00595B5F">
      <w:t xml:space="preserve">                        9 St-496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55E56"/>
    <w:rsid w:val="00270605"/>
    <w:rsid w:val="002A3D3A"/>
    <w:rsid w:val="002A577B"/>
    <w:rsid w:val="002A6FFF"/>
    <w:rsid w:val="003038A0"/>
    <w:rsid w:val="0031508B"/>
    <w:rsid w:val="00347B56"/>
    <w:rsid w:val="00353ACD"/>
    <w:rsid w:val="003671BB"/>
    <w:rsid w:val="00385DBA"/>
    <w:rsid w:val="003A5419"/>
    <w:rsid w:val="004B2943"/>
    <w:rsid w:val="004D127C"/>
    <w:rsid w:val="004D1A15"/>
    <w:rsid w:val="004E0233"/>
    <w:rsid w:val="00512737"/>
    <w:rsid w:val="00527C04"/>
    <w:rsid w:val="00556C12"/>
    <w:rsid w:val="0055728F"/>
    <w:rsid w:val="00575BD4"/>
    <w:rsid w:val="005944A7"/>
    <w:rsid w:val="005956ED"/>
    <w:rsid w:val="00595B5F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7046CC"/>
    <w:rsid w:val="00744774"/>
    <w:rsid w:val="00760461"/>
    <w:rsid w:val="00765CC8"/>
    <w:rsid w:val="00791DC6"/>
    <w:rsid w:val="007A70EC"/>
    <w:rsid w:val="007D5CAE"/>
    <w:rsid w:val="007E5D2D"/>
    <w:rsid w:val="008068F2"/>
    <w:rsid w:val="008074FB"/>
    <w:rsid w:val="0083216F"/>
    <w:rsid w:val="00841530"/>
    <w:rsid w:val="0085146B"/>
    <w:rsid w:val="00867989"/>
    <w:rsid w:val="008B03EF"/>
    <w:rsid w:val="008B163C"/>
    <w:rsid w:val="008B205A"/>
    <w:rsid w:val="009229A6"/>
    <w:rsid w:val="00963D8C"/>
    <w:rsid w:val="009D1154"/>
    <w:rsid w:val="009F01CF"/>
    <w:rsid w:val="009F4ED6"/>
    <w:rsid w:val="009F6F18"/>
    <w:rsid w:val="00A05719"/>
    <w:rsid w:val="00A30D2E"/>
    <w:rsid w:val="00A4361C"/>
    <w:rsid w:val="00AC5066"/>
    <w:rsid w:val="00AC5F20"/>
    <w:rsid w:val="00AE6B36"/>
    <w:rsid w:val="00B55E99"/>
    <w:rsid w:val="00B73BD2"/>
    <w:rsid w:val="00BF0B58"/>
    <w:rsid w:val="00C07A69"/>
    <w:rsid w:val="00C36B21"/>
    <w:rsid w:val="00C63B34"/>
    <w:rsid w:val="00C84E3C"/>
    <w:rsid w:val="00C86E8D"/>
    <w:rsid w:val="00CB4E78"/>
    <w:rsid w:val="00CC19DD"/>
    <w:rsid w:val="00CD2D78"/>
    <w:rsid w:val="00D140B1"/>
    <w:rsid w:val="00D26C82"/>
    <w:rsid w:val="00D3065F"/>
    <w:rsid w:val="00D3560B"/>
    <w:rsid w:val="00D62452"/>
    <w:rsid w:val="00D87BA5"/>
    <w:rsid w:val="00E113E9"/>
    <w:rsid w:val="00E1175B"/>
    <w:rsid w:val="00E83EE3"/>
    <w:rsid w:val="00EB4DE6"/>
    <w:rsid w:val="00EC15DD"/>
    <w:rsid w:val="00F2096A"/>
    <w:rsid w:val="00F24879"/>
    <w:rsid w:val="00F43B1B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2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2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2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2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2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SPUGARSKO RIBARSKA ZADRUGA</izvorni_sadrzaj>
    <derivirana_varijabla naziv="DomainObject.Predmet.ProtustrankaFormated_1">  SPUGARSKO RIBARSKA ZADRUGA</derivirana_varijabla>
  </DomainObject.Predmet.ProtustrankaFormated>
  <DomainObject.Predmet.ProtustrankaFormatedOIB>
    <izvorni_sadrzaj>  SPUGARSKO RIBARSKA ZADRUGA, OIB 57807957483</izvorni_sadrzaj>
    <derivirana_varijabla naziv="DomainObject.Predmet.ProtustrankaFormatedOIB_1">  SPUGARSKO RIBARSKA ZADRUGA, OIB 57807957483</derivirana_varijabla>
  </DomainObject.Predmet.ProtustrankaFormatedOIB>
  <DomainObject.Predmet.ProtustrankaFormatedWithAdress>
    <izvorni_sadrzaj> SPUGARSKO RIBARSKA ZADRUGA, Obala II 20, 22000 Krapanj</izvorni_sadrzaj>
    <derivirana_varijabla naziv="DomainObject.Predmet.ProtustrankaFormatedWithAdress_1"> SPUGARSKO RIBARSKA ZADRUGA, Obala II 20, 22000 Krapanj</derivirana_varijabla>
  </DomainObject.Predmet.ProtustrankaFormatedWithAdress>
  <DomainObject.Predmet.ProtustrankaFormatedWithAdressOIB>
    <izvorni_sadrzaj> SPUGARSKO RIBARSKA ZADRUGA, OIB 57807957483, Obala II 20, 22000 Krapanj</izvorni_sadrzaj>
    <derivirana_varijabla naziv="DomainObject.Predmet.ProtustrankaFormatedWithAdressOIB_1"> SPUGARSKO RIBARSKA ZADRUGA, OIB 57807957483, Obala II 20, 22000 Krapanj</derivirana_varijabla>
  </DomainObject.Predmet.ProtustrankaFormatedWithAdressOIB>
  <DomainObject.Predmet.ProtustrankaWithAdress>
    <izvorni_sadrzaj>SPUGARSKO RIBARSKA ZADRUGA Obala II 20, 22000 Krapanj</izvorni_sadrzaj>
    <derivirana_varijabla naziv="DomainObject.Predmet.ProtustrankaWithAdress_1">SPUGARSKO RIBARSKA ZADRUGA Obala II 20, 22000 Krapanj</derivirana_varijabla>
  </DomainObject.Predmet.ProtustrankaWithAdress>
  <DomainObject.Predmet.ProtustrankaWithAdressOIB>
    <izvorni_sadrzaj>SPUGARSKO RIBARSKA ZADRUGA, OIB 57807957483, Obala II 20, 22000 Krapanj</izvorni_sadrzaj>
    <derivirana_varijabla naziv="DomainObject.Predmet.ProtustrankaWithAdressOIB_1">SPUGARSKO RIBARSKA ZADRUGA, OIB 57807957483, Obala II 20, 22000 Krapanj</derivirana_varijabla>
  </DomainObject.Predmet.ProtustrankaWithAdressOIB>
  <DomainObject.Predmet.ProtustrankaNazivFormated>
    <izvorni_sadrzaj>SPUGARSKO RIBARSKA ZADRUGA</izvorni_sadrzaj>
    <derivirana_varijabla naziv="DomainObject.Predmet.ProtustrankaNazivFormated_1">SPUGARSKO RIBARSKA ZADRUGA</derivirana_varijabla>
  </DomainObject.Predmet.ProtustrankaNazivFormated>
  <DomainObject.Predmet.ProtustrankaNazivFormatedOIB>
    <izvorni_sadrzaj>SPUGARSKO RIBARSKA ZADRUGA, OIB 57807957483</izvorni_sadrzaj>
    <derivirana_varijabla naziv="DomainObject.Predmet.ProtustrankaNazivFormatedOIB_1">SPUGARSKO RIBARSKA ZADRUGA, OIB 57807957483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SPUGARSKO RIBARSKA ZADRUGA</item>
    </izvorni_sadrzaj>
    <derivirana_varijabla naziv="DomainObject.Predmet.ProtuStrankaListFormated_1">
      <item>SPUGARSKO RIBARSKA ZADRUGA</item>
    </derivirana_varijabla>
  </DomainObject.Predmet.ProtuStrankaListFormated>
  <DomainObject.Predmet.ProtuStrankaListFormatedOIB>
    <izvorni_sadrzaj>
      <item>SPUGARSKO RIBARSKA ZADRUGA, OIB 57807957483</item>
    </izvorni_sadrzaj>
    <derivirana_varijabla naziv="DomainObject.Predmet.ProtuStrankaListFormatedOIB_1">
      <item>SPUGARSKO RIBARSKA ZADRUGA, OIB 57807957483</item>
    </derivirana_varijabla>
  </DomainObject.Predmet.ProtuStrankaListFormatedOIB>
  <DomainObject.Predmet.ProtuStrankaListFormatedWithAdress>
    <izvorni_sadrzaj>
      <item>SPUGARSKO RIBARSKA ZADRUGA, Obala II 20, 22000 Krapanj</item>
    </izvorni_sadrzaj>
    <derivirana_varijabla naziv="DomainObject.Predmet.ProtuStrankaListFormatedWithAdress_1">
      <item>SPUGARSKO RIBARSKA ZADRUGA, Obala II 20, 22000 Krapanj</item>
    </derivirana_varijabla>
  </DomainObject.Predmet.ProtuStrankaListFormatedWithAdress>
  <DomainObject.Predmet.ProtuStrankaListFormatedWithAdressOIB>
    <izvorni_sadrzaj>
      <item>SPUGARSKO RIBARSKA ZADRUGA, OIB 57807957483, Obala II 20, 22000 Krapanj</item>
    </izvorni_sadrzaj>
    <derivirana_varijabla naziv="DomainObject.Predmet.ProtuStrankaListFormatedWithAdressOIB_1">
      <item>SPUGARSKO RIBARSKA ZADRUGA, OIB 57807957483, Obala II 20, 22000 Krapanj</item>
    </derivirana_varijabla>
  </DomainObject.Predmet.ProtuStrankaListFormatedWithAdressOIB>
  <DomainObject.Predmet.ProtuStrankaListNazivFormated>
    <izvorni_sadrzaj>
      <item>SPUGARSKO RIBARSKA ZADRUGA</item>
    </izvorni_sadrzaj>
    <derivirana_varijabla naziv="DomainObject.Predmet.ProtuStrankaListNazivFormated_1">
      <item>SPUGARSKO RIBARSKA ZADRUGA</item>
    </derivirana_varijabla>
  </DomainObject.Predmet.ProtuStrankaListNazivFormated>
  <DomainObject.Predmet.ProtuStrankaListNazivFormatedOIB>
    <izvorni_sadrzaj>
      <item>SPUGARSKO RIBARSKA ZADRUGA, OIB 57807957483</item>
    </izvorni_sadrzaj>
    <derivirana_varijabla naziv="DomainObject.Predmet.ProtuStrankaListNazivFormatedOIB_1">
      <item>SPUGARSKO RIBARSKA ZADRUGA, OIB 57807957483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SPUGARSKO RIBARSKA ZADRUGA</izvorni_sadrzaj>
    <derivirana_varijabla naziv="DomainObject.Predmet.ProtustrankaIDrugi_1">SPUGARSKO RIBARSKA ZADRUGA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SPUGARSKO RIBARSKA ZADRUGA, OIB 57807957483, Obala II 20, 22000 Krapanj</izvorni_sadrzaj>
    <derivirana_varijabla naziv="DomainObject.Predmet.ProtustrankaIDrugiAdressOIB_1">SPUGARSKO RIBARSKA ZADRUGA, OIB 57807957483, Obala II 20,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SPUGARSKO RIBARSKA ZADRUGA</item>
    </izvorni_sadrzaj>
    <derivirana_varijabla naziv="DomainObject.Predmet.SudioniciListNaziv_1">
      <item>FINA Šibenik</item>
      <item>SPUGARSKO RIBARSKA ZADRUGA</item>
    </derivirana_varijabla>
  </DomainObject.Predmet.SudioniciListNaziv>
  <DomainObject.Predmet.SudioniciListAdressOIB>
    <izvorni_sadrzaj>
      <item>FINA Šibenik, OIB 85821130368, Perivoj Luje Maruna 1,22000 Šibenik</item>
      <item>SPUGARSKO RIBARSKA ZADRUGA, OIB 57807957483, Obala II 20,22000 Krapanj</item>
    </izvorni_sadrzaj>
    <derivirana_varijabla naziv="DomainObject.Predmet.SudioniciListAdressOIB_1">
      <item>FINA Šibenik, OIB 85821130368, Perivoj Luje Maruna 1,22000 Šibenik</item>
      <item>SPUGARSKO RIBARSKA ZADRUGA, OIB 57807957483, Obala II 20,22000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57807957483</item>
    </izvorni_sadrzaj>
    <derivirana_varijabla naziv="DomainObject.Predmet.SudioniciListNazivOIB_1">
      <item>, OIB 85821130368</item>
      <item>, OIB 57807957483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2501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2015-12-28T10:27:00Z</dcterms:created>
  <dc:creator>mgulin1</dc:creator>
  <cp:keywords/>
  <cp:lastModifiedBy>Katarina Benić</cp:lastModifiedBy>
  <cp:lastPrinted>2015-12-28T11:22:00Z</cp:lastPrinted>
  <dcterms:modified xmlns:xsi="http://www.w3.org/2001/XMLSchema-instance" xsi:type="dcterms:W3CDTF">2015-12-28T11:22:00Z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