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a7d2" w14:paraId="532a7d2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B365C9">
        <w:rPr>
          <w:rFonts w:cs="Times New Roman" w:eastAsia="Times New Roman" w:hAnsi="Times New Roman" w:ascii="Times New Roman"/>
          <w:sz w:val="24"/>
          <w:szCs w:val="24"/>
          <w:lang w:eastAsia="hr-HR"/>
        </w:rPr>
        <w:t>6328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 po višoj sudskoj savjetnici Teuti Klinžić Zajec u skraće</w:t>
      </w:r>
      <w:r w:rsidR="009F05F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nom stečajnom postupku pokrenuti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nad dužnikom </w:t>
      </w:r>
      <w:r w:rsidR="00B14181">
        <w:rPr>
          <w:rFonts w:cs="Times New Roman" w:hAnsi="Times New Roman" w:ascii="Times New Roman"/>
          <w:sz w:val="24"/>
          <w:szCs w:val="24"/>
        </w:rPr>
        <w:t>LUKSUZNE NEKRETNINE</w:t>
      </w:r>
      <w:r w:rsidR="00A633AA">
        <w:rPr>
          <w:rFonts w:cs="Times New Roman" w:hAnsi="Times New Roman" w:ascii="Times New Roman"/>
          <w:sz w:val="24"/>
          <w:szCs w:val="24"/>
        </w:rPr>
        <w:t xml:space="preserve"> d.o.o., </w:t>
      </w:r>
      <w:r w:rsidR="00FA2B6C">
        <w:rPr>
          <w:rFonts w:cs="Times New Roman" w:hAnsi="Times New Roman" w:ascii="Times New Roman"/>
          <w:sz w:val="24"/>
          <w:szCs w:val="24"/>
        </w:rPr>
        <w:t xml:space="preserve">Zagreb, </w:t>
      </w:r>
      <w:r w:rsidR="00B14181">
        <w:rPr>
          <w:rFonts w:cs="Times New Roman" w:hAnsi="Times New Roman" w:ascii="Times New Roman"/>
          <w:sz w:val="24"/>
          <w:szCs w:val="24"/>
        </w:rPr>
        <w:t>Antuna Heinza 3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B14181">
        <w:rPr>
          <w:rFonts w:cs="Times New Roman" w:hAnsi="Times New Roman" w:ascii="Times New Roman"/>
          <w:sz w:val="24"/>
          <w:szCs w:val="24"/>
        </w:rPr>
        <w:t>24768466357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4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FA2B6C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B14181">
        <w:rPr>
          <w:rFonts w:cs="Times New Roman" w:hAnsi="Times New Roman" w:ascii="Times New Roman"/>
          <w:sz w:val="24"/>
          <w:szCs w:val="24"/>
        </w:rPr>
        <w:t>LUKSUZNE NEKRETNINE d.o.o., Zagreb, Antuna Heinza 3</w:t>
      </w:r>
      <w:r w:rsidR="00B14181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B14181">
        <w:rPr>
          <w:rFonts w:cs="Times New Roman" w:hAnsi="Times New Roman" w:ascii="Times New Roman"/>
          <w:sz w:val="24"/>
          <w:szCs w:val="24"/>
        </w:rPr>
        <w:t>24768466357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>na 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1B2A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Ivana Brebrić, OIB: 01354117686, Zagreb, Palinovečka 19P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B14181">
        <w:rPr>
          <w:rFonts w:cs="Times New Roman" w:hAnsi="Times New Roman" w:ascii="Times New Roman"/>
          <w:sz w:val="24"/>
          <w:szCs w:val="24"/>
        </w:rPr>
        <w:t>LUKSUZNE NEKRETNINE d.o.o., Zagreb, Antuna Heinza 3</w:t>
      </w:r>
      <w:r w:rsidR="00B14181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B14181">
        <w:rPr>
          <w:rFonts w:cs="Times New Roman" w:hAnsi="Times New Roman" w:ascii="Times New Roman"/>
          <w:sz w:val="24"/>
          <w:szCs w:val="24"/>
        </w:rPr>
        <w:t>24768466357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Zagreb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(dalje: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B14181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141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 2016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A2B6C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4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4DD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FA2B6C">
      <w:rPr>
        <w:rFonts w:cs="Times New Roman" w:hAnsi="Times New Roman" w:ascii="Times New Roman"/>
        <w:sz w:val="24"/>
        <w:szCs w:val="24"/>
      </w:rPr>
      <w:t>St-</w:t>
    </w:r>
    <w:r w:rsidR="00B365C9">
      <w:rPr>
        <w:rFonts w:cs="Times New Roman" w:hAnsi="Times New Roman" w:ascii="Times New Roman"/>
        <w:sz w:val="24"/>
        <w:szCs w:val="24"/>
      </w:rPr>
      <w:t>6328</w:t>
    </w:r>
    <w:r w:rsidR="00A633AA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93BB1"/>
    <w:rsid w:val="001B2AE3"/>
    <w:rsid w:val="00207DF2"/>
    <w:rsid w:val="00294DD7"/>
    <w:rsid w:val="0032668B"/>
    <w:rsid w:val="00367BA3"/>
    <w:rsid w:val="005D1065"/>
    <w:rsid w:val="006A778A"/>
    <w:rsid w:val="00725F4E"/>
    <w:rsid w:val="007A6212"/>
    <w:rsid w:val="007B6B18"/>
    <w:rsid w:val="009A18B9"/>
    <w:rsid w:val="009D675B"/>
    <w:rsid w:val="009F05F6"/>
    <w:rsid w:val="00A0765F"/>
    <w:rsid w:val="00A633AA"/>
    <w:rsid w:val="00AC26B4"/>
    <w:rsid w:val="00B14181"/>
    <w:rsid w:val="00B365C9"/>
    <w:rsid w:val="00B5630B"/>
    <w:rsid w:val="00D65FCE"/>
    <w:rsid w:val="00DA3134"/>
    <w:rsid w:val="00DC0FD4"/>
    <w:rsid w:val="00E45F86"/>
    <w:rsid w:val="00F309DC"/>
    <w:rsid w:val="00FA2B6C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D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4DD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4D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4D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D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4D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4D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4D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6328</izvorni_sadrzaj>
    <derivirana_varijabla naziv="DomainObject.Predmet.Broj_1">6328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St-6328/2015</izvorni_sadrzaj>
    <derivirana_varijabla naziv="DomainObject.Predmet.OznakaBroj_1">St-6328/2015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LUKSUZNE NEKRETNINE d.o.o. zastupanog po punomoćniku Momir Stanić</izvorni_sadrzaj>
    <derivirana_varijabla naziv="DomainObject.Predmet.ProtustrankaFormated_1">  LUKSUZNE NEKRETNINE d.o.o. zastupanog po punomoćniku Momir Stanić</derivirana_varijabla>
  </DomainObject.Predmet.ProtustrankaFormated>
  <DomainObject.Predmet.ProtustrankaFormatedOIB>
    <izvorni_sadrzaj>  LUKSUZNE NEKRETNINE d.o.o., OIB 24768466357 zastupanog po punomoćniku Momir Stanić</izvorni_sadrzaj>
    <derivirana_varijabla naziv="DomainObject.Predmet.ProtustrankaFormatedOIB_1">  LUKSUZNE NEKRETNINE d.o.o., OIB 24768466357 zastupanog po punomoćniku Momir Stanić</derivirana_varijabla>
  </DomainObject.Predmet.ProtustrankaFormatedOIB>
  <DomainObject.Predmet.ProtustrankaFormatedWithAdress>
    <izvorni_sadrzaj> LUKSUZNE NEKRETNINE d.o.o., Antuna Heinza 3, 10000 Zagreb zastupanog po punomoćniku Momir Stanić</izvorni_sadrzaj>
    <derivirana_varijabla naziv="DomainObject.Predmet.ProtustrankaFormatedWithAdress_1"> LUKSUZNE NEKRETNINE d.o.o., Antuna Heinza 3, 10000 Zagreb zastupanog po punomoćniku Momir Stanić</derivirana_varijabla>
  </DomainObject.Predmet.ProtustrankaFormatedWithAdress>
  <DomainObject.Predmet.ProtustrankaFormatedWithAdressOIB>
    <izvorni_sadrzaj> LUKSUZNE NEKRETNINE d.o.o., OIB 24768466357, Antuna Heinza 3, 10000 Zagreb zastupanog po punomoćniku Momir Stanić</izvorni_sadrzaj>
    <derivirana_varijabla naziv="DomainObject.Predmet.ProtustrankaFormatedWithAdressOIB_1"> LUKSUZNE NEKRETNINE d.o.o., OIB 24768466357, Antuna Heinza 3, 10000 Zagreb zastupanog po punomoćniku Momir Stanić</derivirana_varijabla>
  </DomainObject.Predmet.ProtustrankaFormatedWithAdressOIB>
  <DomainObject.Predmet.ProtustrankaWithAdress>
    <izvorni_sadrzaj>LUKSUZNE NEKRETNINE d.o.o. Antuna Heinza 3, 10000 Zagreb</izvorni_sadrzaj>
    <derivirana_varijabla naziv="DomainObject.Predmet.ProtustrankaWithAdress_1">LUKSUZNE NEKRETNINE d.o.o. Antuna Heinza 3, 10000 Zagreb</derivirana_varijabla>
  </DomainObject.Predmet.ProtustrankaWithAdress>
  <DomainObject.Predmet.ProtustrankaWithAdressOIB>
    <izvorni_sadrzaj>LUKSUZNE NEKRETNINE d.o.o., OIB 24768466357, Antuna Heinza 3, 10000 Zagreb</izvorni_sadrzaj>
    <derivirana_varijabla naziv="DomainObject.Predmet.ProtustrankaWithAdressOIB_1">LUKSUZNE NEKRETNINE d.o.o., OIB 24768466357, Antuna Heinza 3, 10000 Zagreb</derivirana_varijabla>
  </DomainObject.Predmet.ProtustrankaWithAdressOIB>
  <DomainObject.Predmet.ProtustrankaNazivFormated>
    <izvorni_sadrzaj>LUKSUZNE NEKRETNINE d.o.o.</izvorni_sadrzaj>
    <derivirana_varijabla naziv="DomainObject.Predmet.ProtustrankaNazivFormated_1">LUKSUZNE NEKRETNINE d.o.o.</derivirana_varijabla>
  </DomainObject.Predmet.ProtustrankaNazivFormated>
  <DomainObject.Predmet.ProtustrankaNazivFormatedOIB>
    <izvorni_sadrzaj>LUKSUZNE NEKRETNINE d.o.o., OIB 24768466357</izvorni_sadrzaj>
    <derivirana_varijabla naziv="DomainObject.Predmet.ProtustrankaNazivFormatedOIB_1">LUKSUZNE NEKRETNINE d.o.o., OIB 24768466357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LUKSUZNE NEKRETNINE d.o.o. zastupanog po punomoćniku Momir Stanić</item>
    </izvorni_sadrzaj>
    <derivirana_varijabla naziv="DomainObject.Predmet.ProtuStrankaListFormated_1">
      <item>LUKSUZNE NEKRETNINE d.o.o. zastupanog po punomoćniku Momir Stanić</item>
    </derivirana_varijabla>
  </DomainObject.Predmet.ProtuStrankaListFormated>
  <DomainObject.Predmet.ProtuStrankaListFormatedOIB>
    <izvorni_sadrzaj>
      <item>LUKSUZNE NEKRETNINE d.o.o., OIB 24768466357 zastupanog po punomoćniku Momir Stanić</item>
    </izvorni_sadrzaj>
    <derivirana_varijabla naziv="DomainObject.Predmet.ProtuStrankaListFormatedOIB_1">
      <item>LUKSUZNE NEKRETNINE d.o.o., OIB 24768466357 zastupanog po punomoćniku Momir Stanić</item>
    </derivirana_varijabla>
  </DomainObject.Predmet.ProtuStrankaListFormatedOIB>
  <DomainObject.Predmet.ProtuStrankaListFormatedWithAdress>
    <izvorni_sadrzaj>
      <item>LUKSUZNE NEKRETNINE d.o.o., Antuna Heinza 3, 10000 Zagreb zastupanog po punomoćniku Momir Stanić</item>
    </izvorni_sadrzaj>
    <derivirana_varijabla naziv="DomainObject.Predmet.ProtuStrankaListFormatedWithAdress_1">
      <item>LUKSUZNE NEKRETNINE d.o.o., Antuna Heinza 3, 10000 Zagreb zastupanog po punomoćniku Momir Stanić</item>
    </derivirana_varijabla>
  </DomainObject.Predmet.ProtuStrankaListFormatedWithAdress>
  <DomainObject.Predmet.ProtuStrankaListFormatedWithAdressOIB>
    <izvorni_sadrzaj>
      <item>LUKSUZNE NEKRETNINE d.o.o., OIB 24768466357, Antuna Heinza 3, 10000 Zagreb zastupanog po punomoćniku Momir Stanić</item>
    </izvorni_sadrzaj>
    <derivirana_varijabla naziv="DomainObject.Predmet.ProtuStrankaListFormatedWithAdressOIB_1">
      <item>LUKSUZNE NEKRETNINE d.o.o., OIB 24768466357, Antuna Heinza 3, 10000 Zagreb zastupanog po punomoćniku Momir Stanić</item>
    </derivirana_varijabla>
  </DomainObject.Predmet.ProtuStrankaListFormatedWithAdressOIB>
  <DomainObject.Predmet.ProtuStrankaListNazivFormated>
    <izvorni_sadrzaj>
      <item>LUKSUZNE NEKRETNINE d.o.o.</item>
    </izvorni_sadrzaj>
    <derivirana_varijabla naziv="DomainObject.Predmet.ProtuStrankaListNazivFormated_1">
      <item>LUKSUZNE NEKRETNINE d.o.o.</item>
    </derivirana_varijabla>
  </DomainObject.Predmet.ProtuStrankaListNazivFormated>
  <DomainObject.Predmet.ProtuStrankaListNazivFormatedOIB>
    <izvorni_sadrzaj>
      <item>LUKSUZNE NEKRETNINE d.o.o., OIB 24768466357</item>
    </izvorni_sadrzaj>
    <derivirana_varijabla naziv="DomainObject.Predmet.ProtuStrankaListNazivFormatedOIB_1">
      <item>LUKSUZNE NEKRETNINE d.o.o., OIB 24768466357</item>
    </derivirana_varijabla>
  </DomainObject.Predmet.ProtuStrankaListNazivFormatedOIB>
  <DomainObject.Predmet.OstaliListFormated>
    <izvorni_sadrzaj>
      <item>Momir Stanić punomoćnik sudionika u postupku LUKSUZNE NEKRETNINE d.o.o.</item>
    </izvorni_sadrzaj>
    <derivirana_varijabla naziv="DomainObject.Predmet.OstaliListFormated_1">
      <item>Momir Stanić punomoćnik sudionika u postupku LUKSUZNE NEKRETNINE d.o.o.</item>
    </derivirana_varijabla>
  </DomainObject.Predmet.OstaliListFormated>
  <DomainObject.Predmet.OstaliListFormatedOIB>
    <izvorni_sadrzaj>
      <item>Momir Stanić, OIB 67882084358 punomoćnik sudionika u postupku LUKSUZNE NEKRETNINE d.o.o.</item>
    </izvorni_sadrzaj>
    <derivirana_varijabla naziv="DomainObject.Predmet.OstaliListFormatedOIB_1">
      <item>Momir Stanić, OIB 67882084358 punomoćnik sudionika u postupku LUKSUZNE NEKRETNINE d.o.o.</item>
    </derivirana_varijabla>
  </DomainObject.Predmet.OstaliListFormatedOIB>
  <DomainObject.Predmet.OstaliListFormatedWithAdress>
    <izvorni_sadrzaj>
      <item>Momir Stanić, Erkeli 6, Budimpešta punomoćnik sudionika u postupku LUKSUZNE NEKRETNINE d.o.o.</item>
    </izvorni_sadrzaj>
    <derivirana_varijabla naziv="DomainObject.Predmet.OstaliListFormatedWithAdress_1">
      <item>Momir Stanić, Erkeli 6, Budimpešta punomoćnik sudionika u postupku LUKSUZNE NEKRETNINE d.o.o.</item>
    </derivirana_varijabla>
  </DomainObject.Predmet.OstaliListFormatedWithAdress>
  <DomainObject.Predmet.OstaliListFormatedWithAdressOIB>
    <izvorni_sadrzaj>
      <item>Momir Stanić, OIB 67882084358, Erkeli 6, Budimpešta punomoćnik sudionika u postupku LUKSUZNE NEKRETNINE d.o.o.</item>
    </izvorni_sadrzaj>
    <derivirana_varijabla naziv="DomainObject.Predmet.OstaliListFormatedWithAdressOIB_1">
      <item>Momir Stanić, OIB 67882084358, Erkeli 6, Budimpešta punomoćnik sudionika u postupku LUKSUZNE NEKRETNINE d.o.o.</item>
    </derivirana_varijabla>
  </DomainObject.Predmet.OstaliListFormatedWithAdressOIB>
  <DomainObject.Predmet.OstaliListNazivFormated>
    <izvorni_sadrzaj>
      <item>Momir Stanić</item>
    </izvorni_sadrzaj>
    <derivirana_varijabla naziv="DomainObject.Predmet.OstaliListNazivFormated_1">
      <item>Momir Stanić</item>
    </derivirana_varijabla>
  </DomainObject.Predmet.OstaliListNazivFormated>
  <DomainObject.Predmet.OstaliListNazivFormatedOIB>
    <izvorni_sadrzaj>
      <item>Momir Stanić, OIB 67882084358</item>
    </izvorni_sadrzaj>
    <derivirana_varijabla naziv="DomainObject.Predmet.OstaliListNazivFormatedOIB_1">
      <item>Momir Stanić, OIB 67882084358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LUKSUZNE NEKRETNINE d.o.o.</izvorni_sadrzaj>
    <derivirana_varijabla naziv="DomainObject.Predmet.ProtustrankaIDrugi_1">LUKSUZNE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LUKSUZNE NEKRETNINE d.o.o., OIB 24768466357, Antuna Heinza 3, 10000 Zagreb</izvorni_sadrzaj>
    <derivirana_varijabla naziv="DomainObject.Predmet.ProtustrankaIDrugiAdressOIB_1">LUKSUZNE NEKRETNINE d.o.o., OIB 24768466357,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LUKSUZNE NEKRETNINE d.o.o.</item>
      <item>Momir Stanić</item>
    </izvorni_sadrzaj>
    <derivirana_varijabla naziv="DomainObject.Predmet.SudioniciListNaziv_1">
      <item>FINA Regionalni centar Zagreb</item>
      <item>LUKSUZNE NEKRETNINE d.o.o.</item>
      <item>Momir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LUKSUZNE NEKRETNINE d.o.o., OIB 24768466357, Antuna Heinza 3,10000 Zagreb</item>
      <item>Momir Stanić, OIB 67882084358, Erkeli 6,Budimpešta</item>
    </izvorni_sadrzaj>
    <derivirana_varijabla naziv="DomainObject.Predmet.SudioniciListAdressOIB_1">
      <item>FINA Regionalni centar Zagreb, OIB 85821130368, Trg svibanjskih žrtava 1995. br. 1,10000 Zagreb</item>
      <item>LUKSUZNE NEKRETNINE d.o.o., OIB 24768466357, Antuna Heinza 3,10000 Zagreb</item>
      <item>Momir Stanić, OIB 67882084358, Erkeli 6,Budimpešta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24768466357</item>
      <item>, OIB 67882084358</item>
    </izvorni_sadrzaj>
    <derivirana_varijabla naziv="DomainObject.Predmet.SudioniciListNazivOIB_1">
      <item>, OIB 85821130368</item>
      <item>, OIB 24768466357</item>
      <item>, OIB 67882084358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2440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2016-10-03T12:58:00Z</dcterms:created>
  <dc:creator>Teuta Klinžić Zajec</dc:creator>
  <cp:lastModifiedBy>Teuta Klinžić Zajec</cp:lastModifiedBy>
  <dcterms:modified xmlns:xsi="http://www.w3.org/2001/XMLSchema-instance" xsi:type="dcterms:W3CDTF">2016-10-04T07:10:00Z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