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faa2" w14:paraId="e61faa2"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176D2" w:rsidP="00F176D2" w:rsidR="00F176D2" w:rsidRPr="00F176D2">
      <w:pPr>
        <w:overflowPunct w:val="false"/>
        <w:autoSpaceDE w:val="false"/>
        <w:autoSpaceDN w:val="false"/>
        <w:adjustRightInd w:val="false"/>
        <w:spacing w:after="0"/>
        <w:ind w:firstLine="5245"/>
        <w:jc w:val="both"/>
        <w:rPr>
          <w:rFonts w:cs="Times New Roman" w:eastAsia="Times New Roman"/>
          <w:lang w:eastAsia="hr-HR"/>
        </w:rPr>
      </w:pPr>
      <w:r w:rsidRPr="00F176D2">
        <w:rPr>
          <w:rFonts w:cs="Times New Roman" w:eastAsia="Times New Roman"/>
          <w:lang w:eastAsia="hr-HR"/>
        </w:rPr>
        <w:t xml:space="preserve">                                                                                                                                                     </w:t>
      </w:r>
    </w:p>
    <w:p w:rsidRDefault="00F176D2" w:rsidP="00F176D2" w:rsidR="00F176D2" w:rsidRPr="00F176D2">
      <w:pPr>
        <w:overflowPunct w:val="false"/>
        <w:autoSpaceDE w:val="false"/>
        <w:autoSpaceDN w:val="false"/>
        <w:adjustRightInd w:val="false"/>
        <w:spacing w:after="0"/>
        <w:ind w:firstLine="5245"/>
        <w:jc w:val="right"/>
        <w:rPr>
          <w:rFonts w:cs="Times New Roman" w:eastAsia="Times New Roman"/>
          <w:lang w:eastAsia="hr-HR"/>
        </w:rPr>
      </w:pPr>
      <w:r w:rsidRPr="00F176D2">
        <w:rPr>
          <w:rFonts w:cs="Times New Roman" w:eastAsia="Times New Roman"/>
          <w:lang w:eastAsia="hr-HR"/>
        </w:rPr>
        <w:t xml:space="preserve">              </w:t>
      </w:r>
    </w:p>
    <w:p w:rsidRDefault="00F176D2" w:rsidP="00F176D2" w:rsidR="00F176D2" w:rsidRPr="00F176D2">
      <w:pPr>
        <w:overflowPunct w:val="false"/>
        <w:autoSpaceDE w:val="false"/>
        <w:autoSpaceDN w:val="false"/>
        <w:adjustRightInd w:val="false"/>
        <w:spacing w:after="0"/>
        <w:ind w:firstLine="5245"/>
        <w:jc w:val="right"/>
        <w:rPr>
          <w:rFonts w:cs="Times New Roman" w:eastAsia="Times New Roman"/>
          <w:lang w:eastAsia="hr-HR"/>
        </w:rPr>
      </w:pPr>
      <w:r w:rsidRPr="00F176D2">
        <w:rPr>
          <w:rFonts w:cs="Times New Roman" w:eastAsia="Times New Roman"/>
          <w:lang w:eastAsia="hr-HR"/>
        </w:rPr>
        <w:t xml:space="preserve"> 6. St-1352/2016-4</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r w:rsidRPr="00F176D2">
        <w:rPr>
          <w:rFonts w:cs="Times New Roman" w:eastAsia="Times New Roman"/>
          <w:lang w:eastAsia="hr-HR"/>
        </w:rPr>
        <w:t>U  I M E   R E P U B L I K E   H R V A T S K E</w:t>
      </w: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r w:rsidRPr="00F176D2">
        <w:rPr>
          <w:rFonts w:cs="Times New Roman" w:eastAsia="Times New Roman"/>
          <w:lang w:eastAsia="hr-HR"/>
        </w:rPr>
        <w:t>R J E Š E N J E</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TRGOVAČKI SUD U BJELOVARU, po višem sudskom savjetniku Siniši Rajnoviću, u skraćenom stečajnom postupku nad dužnikom DRVOIND  jednostavno društvo s ograničenom odgovornošću za proizvodnju drvene stolarije, Bjelovar, Željka Markovića 11, M</w:t>
      </w:r>
      <w:r w:rsidRPr="00F176D2">
        <w:rPr>
          <w:rFonts w:cs="Times New Roman" w:eastAsia="Times New Roman"/>
          <w:szCs w:val="20"/>
          <w:lang w:eastAsia="hr-HR"/>
        </w:rPr>
        <w:t>BS: 010094998, OIB: 58418968827, 25. siječnja 2017.</w:t>
      </w:r>
      <w:r w:rsidRPr="00F176D2">
        <w:rPr>
          <w:rFonts w:cs="Times New Roman" w:eastAsia="Times New Roman"/>
          <w:lang w:eastAsia="hr-HR"/>
        </w:rPr>
        <w:t xml:space="preserve"> </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r w:rsidRPr="00F176D2">
        <w:rPr>
          <w:rFonts w:cs="Times New Roman" w:eastAsia="Times New Roman"/>
          <w:lang w:eastAsia="hr-HR"/>
        </w:rPr>
        <w:t>r i j e š i o   j e</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szCs w:val="20"/>
          <w:lang w:eastAsia="hr-HR"/>
        </w:rPr>
      </w:pPr>
      <w:r w:rsidRPr="00F176D2">
        <w:rPr>
          <w:rFonts w:cs="Times New Roman" w:eastAsia="Times New Roman"/>
          <w:lang w:eastAsia="hr-HR"/>
        </w:rPr>
        <w:t>I. Otvara se skraćeni stečajni postupak nad dužnikom DRVOIND  jednostavno društvo s ograničenom odgovornošću za proizvodnju drvene stolarije, Bjelovar, Željka Markovića 11, M</w:t>
      </w:r>
      <w:r w:rsidRPr="00F176D2">
        <w:rPr>
          <w:rFonts w:cs="Times New Roman" w:eastAsia="Times New Roman"/>
          <w:szCs w:val="20"/>
          <w:lang w:eastAsia="hr-HR"/>
        </w:rPr>
        <w:t>BS: 010094998, OIB: 58418968827.</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 xml:space="preserve">II. Za stečajnog upravitelja imenuje se JUGOSLAV PURAN, Bjelovar, Josipa Jelačića 12, OIB: 70582689973. </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szCs w:val="20"/>
          <w:lang w:eastAsia="hr-HR"/>
        </w:rPr>
      </w:pPr>
      <w:r w:rsidRPr="00F176D2">
        <w:rPr>
          <w:rFonts w:cs="Times New Roman" w:eastAsia="Times New Roman"/>
          <w:lang w:eastAsia="hr-HR"/>
        </w:rPr>
        <w:t>III. Zaključuje se skraćeni stečajni postupak nad dužnikom DRVOIND  jednostavno društvo s ograničenom odgovornošću za proizvodnju drvene stolarije, Bjelovar, Željka Markovića 11, M</w:t>
      </w:r>
      <w:r w:rsidRPr="00F176D2">
        <w:rPr>
          <w:rFonts w:cs="Times New Roman" w:eastAsia="Times New Roman"/>
          <w:szCs w:val="20"/>
          <w:lang w:eastAsia="hr-HR"/>
        </w:rPr>
        <w:t xml:space="preserve">BS: 010094998, OIB: 58418968827. </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spacing w:after="0"/>
        <w:ind w:firstLine="851"/>
        <w:jc w:val="both"/>
        <w:rPr>
          <w:rFonts w:cs="Times New Roman" w:eastAsia="Times New Roman"/>
          <w:lang w:eastAsia="hr-HR"/>
        </w:rPr>
      </w:pPr>
      <w:r w:rsidRPr="00F176D2">
        <w:rPr>
          <w:rFonts w:cs="Times New Roman" w:eastAsia="Calibri"/>
        </w:rPr>
        <w:t>IV. Skraćeni s</w:t>
      </w:r>
      <w:r w:rsidRPr="00F176D2">
        <w:rPr>
          <w:rFonts w:cs="Times New Roman" w:eastAsia="Times New Roman"/>
          <w:lang w:eastAsia="hr-HR"/>
        </w:rPr>
        <w:t>tečajni postupak je otvoren i zaključen s danom 25. siječnja 2017. u 12,30 sati, kada je ovo rješenje objavljeno na e-oglasnoj ploči ovoga suda.</w:t>
      </w:r>
    </w:p>
    <w:p w:rsidRDefault="00F176D2" w:rsidP="00F176D2" w:rsidR="00F176D2" w:rsidRPr="00F176D2">
      <w:pPr>
        <w:spacing w:after="0"/>
        <w:ind w:firstLine="851"/>
        <w:jc w:val="both"/>
        <w:rPr>
          <w:rFonts w:cs="Times New Roman" w:eastAsia="Calibri"/>
        </w:rPr>
      </w:pPr>
    </w:p>
    <w:p w:rsidRDefault="00F176D2" w:rsidP="00F176D2" w:rsidR="00F176D2" w:rsidRPr="00F176D2">
      <w:pPr>
        <w:spacing w:after="0"/>
        <w:ind w:firstLine="851"/>
        <w:jc w:val="both"/>
        <w:rPr>
          <w:rFonts w:cs="Times New Roman" w:eastAsia="Calibri"/>
        </w:rPr>
      </w:pPr>
      <w:r w:rsidRPr="00F176D2">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VI. Nakon pravomoćnosti ovoga rješenja stečajni dužnik će se brisati iz sudskog registra.</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p>
    <w:p w:rsidRDefault="00F176D2" w:rsidP="00F176D2" w:rsidR="00F176D2">
      <w:pPr>
        <w:overflowPunct w:val="false"/>
        <w:autoSpaceDE w:val="false"/>
        <w:autoSpaceDN w:val="false"/>
        <w:adjustRightInd w:val="false"/>
        <w:spacing w:after="0"/>
        <w:jc w:val="center"/>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r w:rsidRPr="00F176D2">
        <w:rPr>
          <w:rFonts w:cs="Times New Roman" w:eastAsia="Times New Roman"/>
          <w:lang w:eastAsia="hr-HR"/>
        </w:rPr>
        <w:lastRenderedPageBreak/>
        <w:t>Obrazloženje</w:t>
      </w: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St-1352/2016-2., koji je objavljen na mrežnoj stranici e-oglasna ploča Trgovačkog suda u Bjelovaru 8. rujna 2016., pozvao osobu ovlaštenu za zastupanje dužnika da u roku od 15 dana od objave oglasa na mrežnoj stranici e-oglasne ploče  podnese sudu javnobilježnički ovjerovljen popis imovine i obveza na propisanom obrascu.</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spacing w:after="0"/>
        <w:ind w:firstLine="851"/>
        <w:jc w:val="both"/>
        <w:rPr>
          <w:rFonts w:cs="Times New Roman" w:eastAsia="Calibri"/>
        </w:rPr>
      </w:pPr>
      <w:r w:rsidRPr="00F176D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176D2" w:rsidP="00F176D2" w:rsidR="00F176D2" w:rsidRPr="00F176D2">
      <w:pPr>
        <w:spacing w:after="0"/>
        <w:ind w:firstLine="851"/>
        <w:jc w:val="both"/>
        <w:rPr>
          <w:rFonts w:cs="Times New Roman" w:eastAsia="Calibri"/>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r w:rsidRPr="00F176D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85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center"/>
        <w:rPr>
          <w:rFonts w:cs="Times New Roman" w:eastAsia="Times New Roman"/>
          <w:lang w:eastAsia="hr-HR"/>
        </w:rPr>
      </w:pPr>
      <w:r w:rsidRPr="00F176D2">
        <w:rPr>
          <w:rFonts w:cs="Times New Roman" w:eastAsia="Times New Roman"/>
          <w:lang w:eastAsia="hr-HR"/>
        </w:rPr>
        <w:t>U Bjelovaru 25. siječnja 2017.</w:t>
      </w:r>
    </w:p>
    <w:p w:rsidRDefault="00F176D2" w:rsidP="00F176D2" w:rsidR="00F176D2" w:rsidRPr="00F176D2">
      <w:pPr>
        <w:overflowPunct w:val="false"/>
        <w:autoSpaceDE w:val="false"/>
        <w:autoSpaceDN w:val="false"/>
        <w:adjustRightInd w:val="false"/>
        <w:spacing w:after="0"/>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720" w:left="4320"/>
        <w:rPr>
          <w:rFonts w:cs="Times New Roman" w:eastAsia="Times New Roman"/>
          <w:lang w:eastAsia="hr-HR"/>
        </w:rPr>
      </w:pPr>
      <w:r w:rsidRPr="00F176D2">
        <w:rPr>
          <w:rFonts w:cs="Times New Roman" w:eastAsia="Times New Roman"/>
          <w:lang w:eastAsia="hr-HR"/>
        </w:rPr>
        <w:t>VIŠI SUDSKI SAVJETNIK</w:t>
      </w:r>
    </w:p>
    <w:p w:rsidRDefault="00F176D2" w:rsidP="00F176D2" w:rsidR="00F176D2" w:rsidRPr="00F176D2">
      <w:pPr>
        <w:overflowPunct w:val="false"/>
        <w:autoSpaceDE w:val="false"/>
        <w:autoSpaceDN w:val="false"/>
        <w:adjustRightInd w:val="false"/>
        <w:spacing w:after="0"/>
        <w:ind w:firstLine="4111"/>
        <w:jc w:val="both"/>
        <w:rPr>
          <w:rFonts w:cs="Times New Roman" w:eastAsia="Times New Roman"/>
          <w:lang w:eastAsia="hr-HR"/>
        </w:rPr>
      </w:pPr>
      <w:r w:rsidRPr="00F176D2">
        <w:rPr>
          <w:rFonts w:cs="Times New Roman" w:eastAsia="Times New Roman"/>
          <w:lang w:eastAsia="hr-HR"/>
        </w:rPr>
        <w:t xml:space="preserve">                  SINIŠA RAJNOVIĆ v.r.  </w:t>
      </w:r>
    </w:p>
    <w:p w:rsidRDefault="00F176D2" w:rsidP="00F176D2" w:rsidR="00F176D2" w:rsidRPr="00F176D2">
      <w:pPr>
        <w:overflowPunct w:val="false"/>
        <w:autoSpaceDE w:val="false"/>
        <w:autoSpaceDN w:val="false"/>
        <w:adjustRightInd w:val="false"/>
        <w:spacing w:after="0"/>
        <w:ind w:firstLine="4111"/>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ind w:firstLine="4111"/>
        <w:jc w:val="both"/>
        <w:rPr>
          <w:rFonts w:cs="Times New Roman" w:eastAsia="Times New Roman"/>
          <w:lang w:eastAsia="hr-HR"/>
        </w:rPr>
      </w:pPr>
      <w:r w:rsidRPr="00F176D2">
        <w:rPr>
          <w:rFonts w:cs="Times New Roman" w:eastAsia="Times New Roman"/>
          <w:lang w:eastAsia="hr-HR"/>
        </w:rPr>
        <w:tab/>
        <w:t>Za točnost otpravka-ovlašteni službenik</w:t>
      </w:r>
    </w:p>
    <w:p w:rsidRDefault="00F176D2" w:rsidP="00F176D2" w:rsidR="00F176D2" w:rsidRPr="00F176D2">
      <w:pPr>
        <w:overflowPunct w:val="false"/>
        <w:autoSpaceDE w:val="false"/>
        <w:autoSpaceDN w:val="false"/>
        <w:adjustRightInd w:val="false"/>
        <w:spacing w:after="0"/>
        <w:ind w:firstLine="4111"/>
        <w:jc w:val="both"/>
        <w:rPr>
          <w:rFonts w:cs="Times New Roman" w:eastAsia="Times New Roman"/>
          <w:lang w:eastAsia="hr-HR"/>
        </w:rPr>
      </w:pPr>
      <w:r w:rsidRPr="00F176D2">
        <w:rPr>
          <w:rFonts w:cs="Times New Roman" w:eastAsia="Times New Roman"/>
          <w:lang w:eastAsia="hr-HR"/>
        </w:rPr>
        <w:tab/>
      </w:r>
      <w:r w:rsidRPr="00F176D2">
        <w:rPr>
          <w:rFonts w:cs="Times New Roman" w:eastAsia="Times New Roman"/>
          <w:lang w:eastAsia="hr-HR"/>
        </w:rPr>
        <w:tab/>
        <w:t xml:space="preserve">      Suzana Sabljić</w:t>
      </w:r>
    </w:p>
    <w:p w:rsidRDefault="00F176D2" w:rsidP="00F176D2" w:rsidR="00F176D2" w:rsidRPr="00F176D2">
      <w:pPr>
        <w:overflowPunct w:val="false"/>
        <w:autoSpaceDE w:val="false"/>
        <w:autoSpaceDN w:val="false"/>
        <w:adjustRightInd w:val="false"/>
        <w:spacing w:after="0"/>
        <w:ind w:firstLine="4111"/>
        <w:jc w:val="both"/>
        <w:rPr>
          <w:rFonts w:cs="Times New Roman" w:eastAsia="Times New Roman"/>
          <w:lang w:eastAsia="hr-HR"/>
        </w:rPr>
      </w:pPr>
      <w:r w:rsidRPr="00F176D2">
        <w:rPr>
          <w:rFonts w:cs="Times New Roman" w:eastAsia="Times New Roman"/>
          <w:lang w:eastAsia="hr-HR"/>
        </w:rPr>
        <w:t xml:space="preserve">  </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r w:rsidRPr="00F176D2">
        <w:rPr>
          <w:rFonts w:cs="Times New Roman" w:eastAsia="Times New Roman"/>
          <w:lang w:eastAsia="hr-HR"/>
        </w:rPr>
        <w:t xml:space="preserve">                                                                </w:t>
      </w:r>
      <w:r w:rsidRPr="00F176D2">
        <w:rPr>
          <w:rFonts w:cs="Times New Roman" w:eastAsia="Times New Roman"/>
          <w:lang w:eastAsia="hr-HR"/>
        </w:rPr>
        <w:tab/>
      </w:r>
      <w:r w:rsidRPr="00F176D2">
        <w:rPr>
          <w:rFonts w:cs="Times New Roman" w:eastAsia="Times New Roman"/>
          <w:lang w:eastAsia="hr-HR"/>
        </w:rPr>
        <w:tab/>
        <w:t xml:space="preserve">         </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r w:rsidRPr="00F176D2">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176D2" w:rsidP="00F176D2" w:rsidR="00F176D2" w:rsidRPr="00F176D2">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176D2"/>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85254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St-1352/2016-4</izvorni_sadrzaj>
    <derivirana_varijabla naziv="DomainObject.Oznaka_1">St-1352/2016-4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1352</izvorni_sadrzaj>
    <derivirana_varijabla naziv="DomainObject.Predmet.Broj_1">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St-1352/2016</izvorni_sadrzaj>
    <derivirana_varijabla naziv="DomainObject.Predmet.OznakaBroj_1">St-1352/2016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DRVOIND jednostavno društvo s ograničenom odgovornošću za proizvodnju drvene stolarije</izvorni_sadrzaj>
    <derivirana_varijabla naziv="DomainObject.Predmet.ProtustrankaFormated_1">  DRVOIND jednostavno društvo s ograničenom odgovornošću za proizvodnju drvene stolarije</derivirana_varijabla>
  </DomainObject.Predmet.ProtustrankaFormated>
  <DomainObject.Predmet.ProtustrankaFormatedOIB>
    <izvorni_sadrzaj>  DRVOIND jednostavno društvo s ograničenom odgovornošću za proizvodnju drvene stolarije, OIB 58418968827</izvorni_sadrzaj>
    <derivirana_varijabla naziv="DomainObject.Predmet.ProtustrankaFormatedOIB_1">  DRVOIND jednostavno društvo s ograničenom odgovornošću za proizvodnju drvene stolarije, OIB 58418968827</derivirana_varijabla>
  </DomainObject.Predmet.ProtustrankaFormatedOIB>
  <DomainObject.Predmet.ProtustrankaFormatedWithAdress>
    <izvorni_sadrzaj> DRVOIND jednostavno društvo s ograničenom odgovornošću za proizvodnju drvene stolarije, Željka Markovića 11, 43000 Bjelovar</izvorni_sadrzaj>
    <derivirana_varijabla naziv="DomainObject.Predmet.ProtustrankaFormatedWithAdress_1"> DRVOIND jednostavno društvo s ograničenom odgovornošću za proizvodnju drvene stolarije, Željka Markovića 11, 43000 Bjelovar</derivirana_varijabla>
  </DomainObject.Predmet.ProtustrankaFormatedWithAdress>
  <DomainObject.Predmet.ProtustrankaFormatedWithAdressOIB>
    <izvorni_sadrzaj> DRVOIND jednostavno društvo s ograničenom odgovornošću za proizvodnju drvene stolarije, OIB 58418968827, Željka Markovića 11, 43000 Bjelovar</izvorni_sadrzaj>
    <derivirana_varijabla naziv="DomainObject.Predmet.ProtustrankaFormatedWithAdressOIB_1"> DRVOIND jednostavno društvo s ograničenom odgovornošću za proizvodnju drvene stolarije, OIB 58418968827, Željka Markovića 11, 43000 Bjelovar</derivirana_varijabla>
  </DomainObject.Predmet.ProtustrankaFormatedWithAdressOIB>
  <DomainObject.Predmet.ProtustrankaWithAdress>
    <izvorni_sadrzaj>DRVOIND jednostavno društvo s ograničenom odgovornošću za proizvodnju drvene stolarije Željka Markovića 11, 43000 Bjelovar</izvorni_sadrzaj>
    <derivirana_varijabla naziv="DomainObject.Predmet.ProtustrankaWithAdress_1">DRVOIND jednostavno društvo s ograničenom odgovornošću za proizvodnju drvene stolarije Željka Markovića 11, 43000 Bjelovar</derivirana_varijabla>
  </DomainObject.Predmet.ProtustrankaWithAdress>
  <DomainObject.Predmet.ProtustrankaWithAdressOIB>
    <izvorni_sadrzaj>DRVOIND jednostavno društvo s ograničenom odgovornošću za proizvodnju drvene stolarije, OIB 58418968827, Željka Markovića 11, 43000 Bjelovar</izvorni_sadrzaj>
    <derivirana_varijabla naziv="DomainObject.Predmet.ProtustrankaWithAdressOIB_1">DRVOIND jednostavno društvo s ograničenom odgovornošću za proizvodnju drvene stolarije, OIB 58418968827, Željka Markovića 11, 43000 Bjelovar</derivirana_varijabla>
  </DomainObject.Predmet.ProtustrankaWithAdressOIB>
  <DomainObject.Predmet.ProtustrankaNazivFormated>
    <izvorni_sadrzaj>DRVOIND jednostavno društvo s ograničenom odgovornošću za proizvodnju drvene stolarije</izvorni_sadrzaj>
    <derivirana_varijabla naziv="DomainObject.Predmet.ProtustrankaNazivFormated_1">DRVOIND jednostavno društvo s ograničenom odgovornošću za proizvodnju drvene stolarije</derivirana_varijabla>
  </DomainObject.Predmet.ProtustrankaNazivFormated>
  <DomainObject.Predmet.ProtustrankaNazivFormatedOIB>
    <izvorni_sadrzaj>DRVOIND jednostavno društvo s ograničenom odgovornošću za proizvodnju drvene stolarije, OIB 58418968827</izvorni_sadrzaj>
    <derivirana_varijabla naziv="DomainObject.Predmet.ProtustrankaNazivFormatedOIB_1">DRVOIND jednostavno društvo s ograničenom odgovornošću za proizvodnju drvene stolarije, OIB 58418968827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DRVOIND jednostavno društvo s ograničenom odgovornošću za proizvodnju drvene stolarije</item>
    </izvorni_sadrzaj>
    <derivirana_varijabla naziv="DomainObject.Predmet.ProtuStrankaListFormated_1">
      <item>DRVOIND jednostavno društvo s ograničenom odgovornošću za proizvodnju drvene stolarije</item>
    </derivirana_varijabla>
  </DomainObject.Predmet.ProtuStrankaListFormated>
  <DomainObject.Predmet.ProtuStrankaListFormatedOIB>
    <izvorni_sadrzaj>
      <item>DRVOIND jednostavno društvo s ograničenom odgovornošću za proizvodnju drvene stolarije, OIB 58418968827</item>
    </izvorni_sadrzaj>
    <derivirana_varijabla naziv="DomainObject.Predmet.ProtuStrankaListFormatedOIB_1">
      <item>DRVOIND jednostavno društvo s ograničenom odgovornošću za proizvodnju drvene stolarije, OIB 58418968827</item>
    </derivirana_varijabla>
  </DomainObject.Predmet.ProtuStrankaListFormatedOIB>
  <DomainObject.Predmet.ProtuStrankaListFormatedWithAdress>
    <izvorni_sadrzaj>
      <item>DRVOIND jednostavno društvo s ograničenom odgovornošću za proizvodnju drvene stolarije, Željka Markovića 11, 43000 Bjelovar</item>
    </izvorni_sadrzaj>
    <derivirana_varijabla naziv="DomainObject.Predmet.ProtuStrankaListFormatedWithAdress_1">
      <item>DRVOIND jednostavno društvo s ograničenom odgovornošću za proizvodnju drvene stolarije, Željka Markovića 11, 43000 Bjelovar</item>
    </derivirana_varijabla>
  </DomainObject.Predmet.ProtuStrankaListFormatedWithAdress>
  <DomainObject.Predmet.ProtuStrankaListFormatedWithAdressOIB>
    <izvorni_sadrzaj>
      <item>DRVOIND jednostavno društvo s ograničenom odgovornošću za proizvodnju drvene stolarije, OIB 58418968827, Željka Markovića 11, 43000 Bjelovar</item>
    </izvorni_sadrzaj>
    <derivirana_varijabla naziv="DomainObject.Predmet.ProtuStrankaListFormatedWithAdressOIB_1">
      <item>DRVOIND jednostavno društvo s ograničenom odgovornošću za proizvodnju drvene stolarije, OIB 58418968827, Željka Markovića 11, 43000 Bjelovar</item>
    </derivirana_varijabla>
  </DomainObject.Predmet.ProtuStrankaListFormatedWithAdressOIB>
  <DomainObject.Predmet.ProtuStrankaListNazivFormated>
    <izvorni_sadrzaj>
      <item>DRVOIND jednostavno društvo s ograničenom odgovornošću za proizvodnju drvene stolarije</item>
    </izvorni_sadrzaj>
    <derivirana_varijabla naziv="DomainObject.Predmet.ProtuStrankaListNazivFormated_1">
      <item>DRVOIND jednostavno društvo s ograničenom odgovornošću za proizvodnju drvene stolarije</item>
    </derivirana_varijabla>
  </DomainObject.Predmet.ProtuStrankaListNazivFormated>
  <DomainObject.Predmet.ProtuStrankaListNazivFormatedOIB>
    <izvorni_sadrzaj>
      <item>DRVOIND jednostavno društvo s ograničenom odgovornošću za proizvodnju drvene stolarije, OIB 58418968827</item>
    </izvorni_sadrzaj>
    <derivirana_varijabla naziv="DomainObject.Predmet.ProtuStrankaListNazivFormatedOIB_1">
      <item>DRVOIND jednostavno društvo s ograničenom odgovornošću za proizvodnju drvene stolarije, OIB 58418968827</item>
    </derivirana_varijabla>
  </DomainObject.Predmet.ProtuStrankaListNazivFormatedOIB>
  <DomainObject.Predmet.OstaliListFormated>
    <izvorni_sadrzaj>
      <item>ELVIS LEBINAC</item>
    </izvorni_sadrzaj>
    <derivirana_varijabla naziv="DomainObject.Predmet.OstaliListFormated_1">
      <item>ELVIS LEBINAC</item>
    </derivirana_varijabla>
  </DomainObject.Predmet.OstaliListFormated>
  <DomainObject.Predmet.OstaliListFormatedOIB>
    <izvorni_sadrzaj>
      <item>ELVIS LEBINAC, OIB 44888550479</item>
    </izvorni_sadrzaj>
    <derivirana_varijabla naziv="DomainObject.Predmet.OstaliListFormatedOIB_1">
      <item>ELVIS LEBINAC, OIB 44888550479</item>
    </derivirana_varijabla>
  </DomainObject.Predmet.OstaliListFormatedOIB>
  <DomainObject.Predmet.OstaliListFormatedWithAdress>
    <izvorni_sadrzaj>
      <item>ELVIS LEBINAC, Željka Markovića 11, 43000 Bjelovar</item>
    </izvorni_sadrzaj>
    <derivirana_varijabla naziv="DomainObject.Predmet.OstaliListFormatedWithAdress_1">
      <item>ELVIS LEBINAC, Željka Markovića 11, 43000 Bjelovar</item>
    </derivirana_varijabla>
  </DomainObject.Predmet.OstaliListFormatedWithAdress>
  <DomainObject.Predmet.OstaliListFormatedWithAdressOIB>
    <izvorni_sadrzaj>
      <item>ELVIS LEBINAC, OIB 44888550479, Željka Markovića 11, 43000 Bjelovar</item>
    </izvorni_sadrzaj>
    <derivirana_varijabla naziv="DomainObject.Predmet.OstaliListFormatedWithAdressOIB_1">
      <item>ELVIS LEBINAC, OIB 44888550479, Željka Markovića 11, 43000 Bjelovar</item>
    </derivirana_varijabla>
  </DomainObject.Predmet.OstaliListFormatedWithAdressOIB>
  <DomainObject.Predmet.OstaliListNazivFormated>
    <izvorni_sadrzaj>
      <item>ELVIS LEBINAC</item>
    </izvorni_sadrzaj>
    <derivirana_varijabla naziv="DomainObject.Predmet.OstaliListNazivFormated_1">
      <item>ELVIS LEBINAC</item>
    </derivirana_varijabla>
  </DomainObject.Predmet.OstaliListNazivFormated>
  <DomainObject.Predmet.OstaliListNazivFormatedOIB>
    <izvorni_sadrzaj>
      <item>ELVIS LEBINAC, OIB 44888550479</item>
    </izvorni_sadrzaj>
    <derivirana_varijabla naziv="DomainObject.Predmet.OstaliListNazivFormatedOIB_1">
      <item>ELVIS LEBINAC, OIB 44888550479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St-1352/2016-4</izvorni_sadrzaj>
    <derivirana_varijabla naziv="DomainObject.PoslovniBrojDokumenta_1">St-1352/2016-4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DRVOIND jednostavno društvo s ograničenom odgovornošću za proizvodnju drvene stolarije</izvorni_sadrzaj>
    <derivirana_varijabla naziv="DomainObject.Predmet.ProtustrankaIDrugi_1">DRVOIND jednostavno društvo s ograničenom odgovornošću za proizvodnju drvene stolarije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DRVOIND jednostavno društvo s ograničenom odgovornošću za proizvodnju drvene stolarije, OIB 58418968827, Željka Markovića 11, 43000 Bjelovar</izvorni_sadrzaj>
    <derivirana_varijabla naziv="DomainObject.Predmet.ProtustrankaIDrugiAdressOIB_1">DRVOIND jednostavno društvo s ograničenom odgovornošću za proizvodnju drvene stolarije, OIB 58418968827, Željka Markovića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DRVOIND jednostavno društvo s ograničenom odgovornošću za proizvodnju drvene stolarije</item>
      <item>ELVIS LEBINAC</item>
    </izvorni_sadrzaj>
    <derivirana_varijabla naziv="DomainObject.Predmet.SudioniciListNaziv_1">
      <item>FINA, RC ZAGREB, Podružnica Bjelovar</item>
      <item>DRVOIND jednostavno društvo s ograničenom odgovornošću za proizvodnju drvene stolarije</item>
      <item>ELVIS LEBINAC</item>
    </derivirana_varijabla>
  </DomainObject.Predmet.SudioniciListNaziv>
  <DomainObject.Predmet.SudioniciListAdressOIB>
    <izvorni_sadrzaj>
      <item>FINA, RC ZAGREB, Podružnica Bjelovar, OIB 85821130368, F. Supila 4,43000 Bjelovar</item>
      <item>DRVOIND jednostavno društvo s ograničenom odgovornošću za proizvodnju drvene stolarije, OIB 58418968827, Željka Markovića 11,43000 Bjelovar</item>
      <item>ELVIS LEBINAC, OIB 44888550479, Željka Markovića 11,43000 Bjelovar</item>
    </izvorni_sadrzaj>
    <derivirana_varijabla naziv="DomainObject.Predmet.SudioniciListAdressOIB_1">
      <item>FINA, RC ZAGREB, Podružnica Bjelovar, OIB 85821130368, F. Supila 4,43000 Bjelovar</item>
      <item>DRVOIND jednostavno društvo s ograničenom odgovornošću za proizvodnju drvene stolarije, OIB 58418968827, Željka Markovića 11,43000 Bjelovar</item>
      <item>ELVIS LEBINAC, OIB 44888550479, Željka Markovića 11,43000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7C66D6-494C-44DD-9C3E-F3B3A55FB3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3811</properties:Characters>
  <properties:Lines>106</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2017-01-25T11:08:00Z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St-1352/2016-4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