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b52e" w14:paraId="ba9b52e" w:rsidRDefault="00AE649C" w:rsidP="00FA5B5E" w:rsidR="00AE649C" w:rsidRPr="00B76F3C">
      <w:pPr>
        <w:pStyle w:val="Naslov3"/>
        <w15:collapsed w:val="false"/>
      </w:pPr>
    </w:p>
    <w:p w:rsidRDefault="00AF4CD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>1 St-182/2016-3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>R J E Š E N J E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VITAFLORA d.o.o. za proizvodnju i trgovinu ČAČINCI, Braće Radića 32, OIB: 12391687003,   dana   29.  ožujka  2016. godine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>r i j e š i o     j e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VITAFLORA d.o.o. za proizvodnju i trgovinu ČAČINCI, Braće Radića 32, OIB: 12391687003. 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>II Odgađa se ročište zakazano za dan 4. travnja 2016. godine u 9,45 sati a novo  ročište radi izjašnjenja o prijedlogu se zakazuje za dan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>25. travnja  2016. godine u 9,00 sati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 xml:space="preserve">1.  predlagatelja </w:t>
      </w: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>2. z.z. stečajnog dužnika Miško Šimon Duzluk, Manastirska 5/A.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>III Poziva se zastupnik po Zakonu dužnika Miško Šimon iz Duzluka da u roku od 8 dana dostavi na spis ovjerovljeni popis imovine i obveza stečajnog dužnika.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>Obrazloženje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lastRenderedPageBreak/>
        <w:t>Predlagatelj je ovomu suda   dana  8.  ožujka   2016. godine  podnio  prijedlog za otvaranje stečajnog postupka nad  dužnikom VITAFLORA d.o.o. za proizvodnju i trgovinu ČAČINCI, Braće Radića 32, OIB: 12391687003.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 xml:space="preserve">Dana 25. ožujka 2016. godine z.z. stečajnog dužnika dostavio je  na spis podensak u kojem moli odgodu ročište određenog za dan 4. travnja 2016. godine iz razloga što je spriječen pristupiti na isto. 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VITAFLORA d.o.o. za proizvodnju i trgovinu ČAČINCI, Braće Radića 32, OIB: 12391687003,  u skladu s  odredbom članka 42. Stečajnog zakona. 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>Temeljem iznijetog riješeno je kao u izreci.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 xml:space="preserve">Bjelovar,   29.  ožujka  2016.   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 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>j.</w:t>
      </w: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>Dna: predlagatelja</w:t>
      </w: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 xml:space="preserve">         z.z. stečajnog dužnika</w:t>
      </w:r>
    </w:p>
    <w:p w:rsidRDefault="00AF4CD4" w:rsidP="00AF4CD4" w:rsidR="00AF4CD4">
      <w:pPr>
        <w:pStyle w:val="Bezproreda"/>
        <w:rPr>
          <w:noProof/>
        </w:rPr>
      </w:pPr>
      <w:r>
        <w:rPr>
          <w:noProof/>
        </w:rPr>
        <w:t xml:space="preserve">         kal. ročište 25. 04. 2016. u 9,00 sati</w:t>
      </w:r>
    </w:p>
    <w:p w:rsidRDefault="00AF4CD4" w:rsidP="00AF4CD4" w:rsidR="00CB0EA4">
      <w:pPr>
        <w:pStyle w:val="Bezproreda"/>
        <w:rPr>
          <w:noProof/>
        </w:rPr>
      </w:pPr>
      <w:r>
        <w:rPr>
          <w:noProof/>
        </w:rPr>
        <w:t>Bjelovar, 29. 03. 2016.</w:t>
      </w:r>
    </w:p>
    <w:p w:rsidRDefault="0071688E" w:rsidP="00AF4CD4" w:rsidR="0071688E">
      <w:pPr>
        <w:pStyle w:val="Bezproreda"/>
      </w:pPr>
    </w:p>
    <w:p w:rsidRDefault="00A21F0D" w:rsidP="00AF4CD4" w:rsidR="00A21F0D">
      <w:pPr>
        <w:pStyle w:val="Bezproreda"/>
        <w:rPr>
          <w:noProof/>
        </w:rPr>
      </w:pP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4CD4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712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St-182/2016-4</izvorni_sadrzaj>
    <derivirana_varijabla naziv="DomainObject.Oznaka_1">St-182/2016-4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VITAFLORA društvo s ograničenom odgovornošću za proizvodnju i trgovinu, Čačinci</izvorni_sadrzaj>
    <derivirana_varijabla naziv="DomainObject.Predmet.ProtustrankaFormated_1">  VITAFLORA društvo s ograničenom odgovornošću za proizvodnju i trgovinu, Čačinci</derivirana_varijabla>
  </DomainObject.Predmet.ProtustrankaFormated>
  <DomainObject.Predmet.ProtustrankaFormatedOIB>
    <izvorni_sadrzaj>  VITAFLORA društvo s ograničenom odgovornošću za proizvodnju i trgovinu, Čačinci, OIB 12391687003</izvorni_sadrzaj>
    <derivirana_varijabla naziv="DomainObject.Predmet.ProtustrankaFormatedOIB_1">  VITAFLORA društvo s ograničenom odgovornošću za proizvodnju i trgovinu, Čačinci, OIB 12391687003</derivirana_varijabla>
  </DomainObject.Predmet.ProtustrankaFormatedOIB>
  <DomainObject.Predmet.ProtustrankaFormatedWithAdress>
    <izvorni_sadrzaj> VITAFLORA društvo s ograničenom odgovornošću za proizvodnju i trgovinu, Čačinci, Braće Radića 32, 33514 Čačinci</izvorni_sadrzaj>
    <derivirana_varijabla naziv="DomainObject.Predmet.ProtustrankaFormatedWithAdress_1"> VITAFLORA društvo s ograničenom odgovornošću za proizvodnju i trgovinu, Čačinci, Braće Radića 32, 33514 Čačinci</derivirana_varijabla>
  </DomainObject.Predmet.ProtustrankaFormatedWithAdress>
  <DomainObject.Predmet.ProtustrankaFormatedWithAdressOIB>
    <izvorni_sadrzaj> VITAFLORA društvo s ograničenom odgovornošću za proizvodnju i trgovinu, Čačinci, OIB 12391687003, Braće Radića 32, 33514 Čačinci</izvorni_sadrzaj>
    <derivirana_varijabla naziv="DomainObject.Predmet.ProtustrankaFormatedWithAdressOIB_1"> VITAFLORA društvo s ograničenom odgovornošću za proizvodnju i trgovinu, Čačinci, OIB 12391687003, Braće Radića 32, 33514 Čačinci</derivirana_varijabla>
  </DomainObject.Predmet.ProtustrankaFormatedWithAdressOIB>
  <DomainObject.Predmet.ProtustrankaWithAdress>
    <izvorni_sadrzaj>VITAFLORA društvo s ograničenom odgovornošću za proizvodnju i trgovinu, Čačinci Braće Radića 32, 33514 Čačinci</izvorni_sadrzaj>
    <derivirana_varijabla naziv="DomainObject.Predmet.ProtustrankaWithAdress_1">VITAFLORA društvo s ograničenom odgovornošću za proizvodnju i trgovinu, Čačinci Braće Radića 32, 33514 Čačinci</derivirana_varijabla>
  </DomainObject.Predmet.ProtustrankaWithAdress>
  <DomainObject.Predmet.ProtustrankaWithAdressOIB>
    <izvorni_sadrzaj>VITAFLORA društvo s ograničenom odgovornošću za proizvodnju i trgovinu, Čačinci, OIB 12391687003, Braće Radića 32, 33514 Čačinci</izvorni_sadrzaj>
    <derivirana_varijabla naziv="DomainObject.Predmet.ProtustrankaWithAdressOIB_1">VITAFLORA društvo s ograničenom odgovornošću za proizvodnju i trgovinu, Čačinci, OIB 12391687003, Braće Radića 32, 33514 Čačinci</derivirana_varijabla>
  </DomainObject.Predmet.ProtustrankaWithAdressOIB>
  <DomainObject.Predmet.ProtustrankaNazivFormated>
    <izvorni_sadrzaj>VITAFLORA društvo s ograničenom odgovornošću za proizvodnju i trgovinu, Čačinci</izvorni_sadrzaj>
    <derivirana_varijabla naziv="DomainObject.Predmet.ProtustrankaNazivFormated_1">VITAFLORA društvo s ograničenom odgovornošću za proizvodnju i trgovinu, Čačinci</derivirana_varijabla>
  </DomainObject.Predmet.ProtustrankaNazivFormated>
  <DomainObject.Predmet.ProtustrankaNazivFormatedOIB>
    <izvorni_sadrzaj>VITAFLORA društvo s ograničenom odgovornošću za proizvodnju i trgovinu, Čačinci, OIB 12391687003</izvorni_sadrzaj>
    <derivirana_varijabla naziv="DomainObject.Predmet.ProtustrankaNazivFormatedOIB_1">VITAFLORA društvo s ograničenom odgovornošću za proizvodnju i trgovinu, Čačinci, OIB 12391687003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VITAFLORA društvo s ograničenom odgovornošću za proizvodnju i trgovinu, Čačinci</item>
    </izvorni_sadrzaj>
    <derivirana_varijabla naziv="DomainObject.Predmet.ProtuStrankaListFormated_1">
      <item>VITAFLORA društvo s ograničenom odgovornošću za proizvodnju i trgovinu, Čačinci</item>
    </derivirana_varijabla>
  </DomainObject.Predmet.ProtuStrankaListFormated>
  <DomainObject.Predmet.ProtuStrankaListFormatedOIB>
    <izvorni_sadrzaj>
      <item>VITAFLORA društvo s ograničenom odgovornošću za proizvodnju i trgovinu, Čačinci, OIB 12391687003</item>
    </izvorni_sadrzaj>
    <derivirana_varijabla naziv="DomainObject.Predmet.ProtuStrankaListFormatedOIB_1">
      <item>VITAFLORA društvo s ograničenom odgovornošću za proizvodnju i trgovinu, Čačinci, OIB 12391687003</item>
    </derivirana_varijabla>
  </DomainObject.Predmet.ProtuStrankaListFormatedOIB>
  <DomainObject.Predmet.ProtuStrankaListFormatedWithAdress>
    <izvorni_sadrzaj>
      <item>VITAFLORA društvo s ograničenom odgovornošću za proizvodnju i trgovinu, Čačinci, Braće Radića 32, 33514 Čačinci</item>
    </izvorni_sadrzaj>
    <derivirana_varijabla naziv="DomainObject.Predmet.ProtuStrankaListFormatedWithAdress_1">
      <item>VITAFLORA društvo s ograničenom odgovornošću za proizvodnju i trgovinu, Čačinci, Braće Radića 32, 33514 Čačinci</item>
    </derivirana_varijabla>
  </DomainObject.Predmet.ProtuStrankaListFormatedWithAdress>
  <DomainObject.Predmet.ProtuStrankaListFormatedWithAdressOIB>
    <izvorni_sadrzaj>
      <item>VITAFLORA društvo s ograničenom odgovornošću za proizvodnju i trgovinu, Čačinci, OIB 12391687003, Braće Radića 32, 33514 Čačinci</item>
    </izvorni_sadrzaj>
    <derivirana_varijabla naziv="DomainObject.Predmet.ProtuStrankaListFormatedWithAdressOIB_1">
      <item>VITAFLORA društvo s ograničenom odgovornošću za proizvodnju i trgovinu, Čačinci, OIB 12391687003, Braće Radića 32, 33514 Čačinci</item>
    </derivirana_varijabla>
  </DomainObject.Predmet.ProtuStrankaListFormatedWithAdressOIB>
  <DomainObject.Predmet.ProtuStrankaListNazivFormated>
    <izvorni_sadrzaj>
      <item>VITAFLORA društvo s ograničenom odgovornošću za proizvodnju i trgovinu, Čačinci</item>
    </izvorni_sadrzaj>
    <derivirana_varijabla naziv="DomainObject.Predmet.ProtuStrankaListNazivFormated_1">
      <item>VITAFLORA društvo s ograničenom odgovornošću za proizvodnju i trgovinu, Čačinci</item>
    </derivirana_varijabla>
  </DomainObject.Predmet.ProtuStrankaListNazivFormated>
  <DomainObject.Predmet.ProtuStrankaListNazivFormatedOIB>
    <izvorni_sadrzaj>
      <item>VITAFLORA društvo s ograničenom odgovornošću za proizvodnju i trgovinu, Čačinci, OIB 12391687003</item>
    </izvorni_sadrzaj>
    <derivirana_varijabla naziv="DomainObject.Predmet.ProtuStrankaListNazivFormatedOIB_1">
      <item>VITAFLORA društvo s ograničenom odgovornošću za proizvodnju i trgovinu, Čačinci, OIB 12391687003</item>
    </derivirana_varijabla>
  </DomainObject.Predmet.ProtuStrankaListNazivFormatedOIB>
  <DomainObject.Predmet.OstaliListFormated>
    <izvorni_sadrzaj>
      <item>Miško Šimon</item>
    </izvorni_sadrzaj>
    <derivirana_varijabla naziv="DomainObject.Predmet.OstaliListFormated_1">
      <item>Miško Šimon</item>
    </derivirana_varijabla>
  </DomainObject.Predmet.OstaliListFormated>
  <DomainObject.Predmet.OstaliListFormatedOIB>
    <izvorni_sadrzaj>
      <item>Miško Šimon, OIB 62802176478</item>
    </izvorni_sadrzaj>
    <derivirana_varijabla naziv="DomainObject.Predmet.OstaliListFormatedOIB_1">
      <item>Miško Šimon, OIB 62802176478</item>
    </derivirana_varijabla>
  </DomainObject.Predmet.OstaliListFormatedOIB>
  <DomainObject.Predmet.OstaliListFormatedWithAdress>
    <izvorni_sadrzaj>
      <item>Miško Šimon, Manastirska 5/a., 33515 Duzluk</item>
    </izvorni_sadrzaj>
    <derivirana_varijabla naziv="DomainObject.Predmet.OstaliListFormatedWithAdress_1">
      <item>Miško Šimon, Manastirska 5/a., 33515 Duzluk</item>
    </derivirana_varijabla>
  </DomainObject.Predmet.OstaliListFormatedWithAdress>
  <DomainObject.Predmet.OstaliListFormatedWithAdressOIB>
    <izvorni_sadrzaj>
      <item>Miško Šimon, OIB 62802176478, Manastirska 5/a., 33515 Duzluk</item>
    </izvorni_sadrzaj>
    <derivirana_varijabla naziv="DomainObject.Predmet.OstaliListFormatedWithAdressOIB_1">
      <item>Miško Šimon, OIB 62802176478, Manastirska 5/a., 33515 Duzluk</item>
    </derivirana_varijabla>
  </DomainObject.Predmet.OstaliListFormatedWithAdressOIB>
  <DomainObject.Predmet.OstaliListNazivFormated>
    <izvorni_sadrzaj>
      <item>Miško Šimon</item>
    </izvorni_sadrzaj>
    <derivirana_varijabla naziv="DomainObject.Predmet.OstaliListNazivFormated_1">
      <item>Miško Šimon</item>
    </derivirana_varijabla>
  </DomainObject.Predmet.OstaliListNazivFormated>
  <DomainObject.Predmet.OstaliListNazivFormatedOIB>
    <izvorni_sadrzaj>
      <item>Miško Šimon, OIB 62802176478</item>
    </izvorni_sadrzaj>
    <derivirana_varijabla naziv="DomainObject.Predmet.OstaliListNazivFormatedOIB_1">
      <item>Miško Šimon, OIB 62802176478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St-182/2016-4</izvorni_sadrzaj>
    <derivirana_varijabla naziv="DomainObject.PoslovniBrojDokumenta_1">St-182/2016-4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VITAFLORA društvo s ograničenom odgovornošću za proizvodnju i trgovinu, Čačinci</izvorni_sadrzaj>
    <derivirana_varijabla naziv="DomainObject.Predmet.ProtustrankaIDrugi_1">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VITAFLORA društvo s ograničenom odgovornošću za proizvodnju i trgovinu, Čačinci, OIB 12391687003, Braće Radića 32, 33514 Čačinci</izvorni_sadrzaj>
    <derivirana_varijabla naziv="DomainObject.Predmet.ProtustrankaIDrugiAdressOIB_1">VITAFLORA društvo s ograničenom odgovornošću za proizvodnju i trgovinu, Čačinci, OIB 12391687003, Braće Radića 32,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VITAFLORA društvo s ograničenom odgovornošću za proizvodnju i trgovinu, Čačinci</item>
      <item>Miško Šimon</item>
    </izvorni_sadrzaj>
    <derivirana_varijabla naziv="DomainObject.Predmet.SudioniciListNaziv_1">
      <item>FINA, RC ZAGREB, Podružnica Bjelovar</item>
      <item>VITAFLORA društvo s ograničenom odgovornošću za proizvodnju i trgovinu, Čačinci</item>
      <item>Miško Šimon</item>
    </derivirana_varijabla>
  </DomainObject.Predmet.SudioniciListNaziv>
  <DomainObject.Predmet.SudioniciListAdressOIB>
    <izvorni_sadrzaj>
      <item>FINA, RC ZAGREB, Podružnica Bjelovar, OIB 85821130368, F. Supila 4,43000 Bjelovar</item>
      <item>VITAFLORA društvo s ograničenom odgovornošću za proizvodnju i trgovinu, Čačinci, OIB 12391687003, Braće Radića 32,33514 Čačinci</item>
      <item>Miško Šimon, OIB 62802176478, Manastirska 5/a.,33515 Duzluk</item>
    </izvorni_sadrzaj>
    <derivirana_varijabla naziv="DomainObject.Predmet.SudioniciListAdressOIB_1">
      <item>FINA, RC ZAGREB, Podružnica Bjelovar, OIB 85821130368, F. Supila 4,43000 Bjelovar</item>
      <item>VITAFLORA društvo s ograničenom odgovornošću za proizvodnju i trgovinu, Čačinci, OIB 12391687003, Braće Radića 32,33514 Čačinci</item>
      <item>Miško Šimon, OIB 62802176478, Manastirska 5/a.,33515 Duzluk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131961-21B1-4B1B-B187-98C2587B5E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2145</properties:Characters>
  <properties:Lines>86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2016-03-29T08:34:00Z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St-182/2016-4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