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ff28" w14:paraId="9b6ff2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023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023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023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023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023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023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St-7320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38E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ARMIRAONICA PIPI d.o.o.</w:t>
      </w:r>
      <w:r w:rsid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, Lučko</w:t>
      </w:r>
      <w:r w:rsidR="00831D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7038E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F. Puškarića 47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4713D" w:rsidRPr="00E4713D">
        <w:t xml:space="preserve"> </w:t>
      </w:r>
      <w:r w:rsidR="00C7038E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080680487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B34" w:rsidRPr="00CC7B34">
        <w:t xml:space="preserve"> </w:t>
      </w:r>
      <w:r w:rsidR="00C7038E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49945595328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05.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5F2C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ARMIRAONICA PIPI d.o.o.</w:t>
      </w:r>
      <w:r w:rsidR="00BA5F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Lučko, </w:t>
      </w:r>
      <w:r w:rsidR="00BA5F2C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F. Puškarića 47</w:t>
      </w:r>
      <w:r w:rsidR="00BA5F2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BA5F2C" w:rsidRPr="00E4713D">
        <w:t xml:space="preserve"> </w:t>
      </w:r>
      <w:r w:rsidR="00BA5F2C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080680487</w:t>
      </w:r>
      <w:r w:rsidR="00BA5F2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A5F2C" w:rsidRPr="00CC7B34">
        <w:t xml:space="preserve"> </w:t>
      </w:r>
      <w:r w:rsidR="00BA5F2C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49945595328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3A6CF9" w:rsidP="00DE5400" w:rsidR="003A6CF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5F2C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ARMIRAONICA PIPI d.o.o.</w:t>
      </w:r>
      <w:r w:rsidR="00BA5F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Lučko, </w:t>
      </w:r>
      <w:r w:rsidR="00BA5F2C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F. Puškarića 47</w:t>
      </w:r>
      <w:r w:rsidR="00BA5F2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BA5F2C" w:rsidRPr="00E4713D">
        <w:t xml:space="preserve"> </w:t>
      </w:r>
      <w:r w:rsidR="00BA5F2C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080680487</w:t>
      </w:r>
      <w:r w:rsidR="00BA5F2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A5F2C" w:rsidRPr="00CC7B34">
        <w:t xml:space="preserve"> </w:t>
      </w:r>
      <w:r w:rsidR="00BA5F2C" w:rsidRPr="00C7038E">
        <w:rPr>
          <w:rFonts w:cs="Times New Roman" w:eastAsia="Times New Roman" w:hAnsi="Times New Roman" w:ascii="Times New Roman"/>
          <w:sz w:val="24"/>
          <w:szCs w:val="24"/>
          <w:lang w:eastAsia="hr-HR"/>
        </w:rPr>
        <w:t>49945595328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05. veljače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633F2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730BB4" w:rsidP="009F7260" w:rsidR="00730BB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DC584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37765"/>
    <w:rsid w:val="003633F2"/>
    <w:rsid w:val="003A1F20"/>
    <w:rsid w:val="003A6CF9"/>
    <w:rsid w:val="004423A7"/>
    <w:rsid w:val="005833B8"/>
    <w:rsid w:val="00604F51"/>
    <w:rsid w:val="006F3DF5"/>
    <w:rsid w:val="00730BB4"/>
    <w:rsid w:val="00741848"/>
    <w:rsid w:val="007659BE"/>
    <w:rsid w:val="007E7B9C"/>
    <w:rsid w:val="00831D29"/>
    <w:rsid w:val="00872994"/>
    <w:rsid w:val="009D1BD2"/>
    <w:rsid w:val="009F7260"/>
    <w:rsid w:val="00A15DB0"/>
    <w:rsid w:val="00BA5F2C"/>
    <w:rsid w:val="00BE3395"/>
    <w:rsid w:val="00C02396"/>
    <w:rsid w:val="00C2640F"/>
    <w:rsid w:val="00C30899"/>
    <w:rsid w:val="00C7038E"/>
    <w:rsid w:val="00C9607A"/>
    <w:rsid w:val="00CA6C01"/>
    <w:rsid w:val="00CC7B34"/>
    <w:rsid w:val="00D9161D"/>
    <w:rsid w:val="00DA38AC"/>
    <w:rsid w:val="00DC5843"/>
    <w:rsid w:val="00DE5400"/>
    <w:rsid w:val="00E4713D"/>
    <w:rsid w:val="00EC61CA"/>
    <w:rsid w:val="00F24E07"/>
    <w:rsid w:val="00F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9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7299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729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729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9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729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729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729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7320</izvorni_sadrzaj>
    <derivirana_varijabla naziv="DomainObject.Predmet.Broj_1">7320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St-7320/2015</izvorni_sadrzaj>
    <derivirana_varijabla naziv="DomainObject.Predmet.OznakaBroj_1">St-7320/2015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ARMIRAONICA PIPI d.o.o.</izvorni_sadrzaj>
    <derivirana_varijabla naziv="DomainObject.Predmet.ProtustrankaFormated_1">  ARMIRAONICA PIPI d.o.o.</derivirana_varijabla>
  </DomainObject.Predmet.ProtustrankaFormated>
  <DomainObject.Predmet.ProtustrankaFormatedOIB>
    <izvorni_sadrzaj>  ARMIRAONICA PIPI d.o.o., OIB 49945595328</izvorni_sadrzaj>
    <derivirana_varijabla naziv="DomainObject.Predmet.ProtustrankaFormatedOIB_1">  ARMIRAONICA PIPI d.o.o., OIB 49945595328</derivirana_varijabla>
  </DomainObject.Predmet.ProtustrankaFormatedOIB>
  <DomainObject.Predmet.ProtustrankaFormatedWithAdress>
    <izvorni_sadrzaj> ARMIRAONICA PIPI d.o.o., F. Puškarića 47, 10250 Lučko</izvorni_sadrzaj>
    <derivirana_varijabla naziv="DomainObject.Predmet.ProtustrankaFormatedWithAdress_1"> ARMIRAONICA PIPI d.o.o., F. Puškarića 47, 10250 Lučko</derivirana_varijabla>
  </DomainObject.Predmet.ProtustrankaFormatedWithAdress>
  <DomainObject.Predmet.ProtustrankaFormatedWithAdressOIB>
    <izvorni_sadrzaj> ARMIRAONICA PIPI d.o.o., OIB 49945595328, F. Puškarića 47, 10250 Lučko</izvorni_sadrzaj>
    <derivirana_varijabla naziv="DomainObject.Predmet.ProtustrankaFormatedWithAdressOIB_1"> ARMIRAONICA PIPI d.o.o., OIB 49945595328, F. Puškarića 47, 10250 Lučko</derivirana_varijabla>
  </DomainObject.Predmet.ProtustrankaFormatedWithAdressOIB>
  <DomainObject.Predmet.ProtustrankaWithAdress>
    <izvorni_sadrzaj>ARMIRAONICA PIPI d.o.o. F. Puškarića 47, 10250 Lučko</izvorni_sadrzaj>
    <derivirana_varijabla naziv="DomainObject.Predmet.ProtustrankaWithAdress_1">ARMIRAONICA PIPI d.o.o. F. Puškarića 47, 10250 Lučko</derivirana_varijabla>
  </DomainObject.Predmet.ProtustrankaWithAdress>
  <DomainObject.Predmet.ProtustrankaWithAdressOIB>
    <izvorni_sadrzaj>ARMIRAONICA PIPI d.o.o., OIB 49945595328, F. Puškarića 47, 10250 Lučko</izvorni_sadrzaj>
    <derivirana_varijabla naziv="DomainObject.Predmet.ProtustrankaWithAdressOIB_1">ARMIRAONICA PIPI d.o.o., OIB 49945595328, F. Puškarića 47, 10250 Lučko</derivirana_varijabla>
  </DomainObject.Predmet.ProtustrankaWithAdressOIB>
  <DomainObject.Predmet.ProtustrankaNazivFormated>
    <izvorni_sadrzaj>ARMIRAONICA PIPI d.o.o.</izvorni_sadrzaj>
    <derivirana_varijabla naziv="DomainObject.Predmet.ProtustrankaNazivFormated_1">ARMIRAONICA PIPI d.o.o.</derivirana_varijabla>
  </DomainObject.Predmet.ProtustrankaNazivFormated>
  <DomainObject.Predmet.ProtustrankaNazivFormatedOIB>
    <izvorni_sadrzaj>ARMIRAONICA PIPI d.o.o., OIB 49945595328</izvorni_sadrzaj>
    <derivirana_varijabla naziv="DomainObject.Predmet.ProtustrankaNazivFormatedOIB_1">ARMIRAONICA PIPI d.o.o., OIB 49945595328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ARMIRAONICA PIPI d.o.o.</item>
    </izvorni_sadrzaj>
    <derivirana_varijabla naziv="DomainObject.Predmet.ProtuStrankaListFormated_1">
      <item>ARMIRAONICA PIPI d.o.o.</item>
    </derivirana_varijabla>
  </DomainObject.Predmet.ProtuStrankaListFormated>
  <DomainObject.Predmet.ProtuStrankaListFormatedOIB>
    <izvorni_sadrzaj>
      <item>ARMIRAONICA PIPI d.o.o., OIB 49945595328</item>
    </izvorni_sadrzaj>
    <derivirana_varijabla naziv="DomainObject.Predmet.ProtuStrankaListFormatedOIB_1">
      <item>ARMIRAONICA PIPI d.o.o., OIB 49945595328</item>
    </derivirana_varijabla>
  </DomainObject.Predmet.ProtuStrankaListFormatedOIB>
  <DomainObject.Predmet.ProtuStrankaListFormatedWithAdress>
    <izvorni_sadrzaj>
      <item>ARMIRAONICA PIPI d.o.o., F. Puškarića 47, 10250 Lučko</item>
    </izvorni_sadrzaj>
    <derivirana_varijabla naziv="DomainObject.Predmet.ProtuStrankaListFormatedWithAdress_1">
      <item>ARMIRAONICA PIPI d.o.o., F. Puškarića 47, 10250 Lučko</item>
    </derivirana_varijabla>
  </DomainObject.Predmet.ProtuStrankaListFormatedWithAdress>
  <DomainObject.Predmet.ProtuStrankaListFormatedWithAdressOIB>
    <izvorni_sadrzaj>
      <item>ARMIRAONICA PIPI d.o.o., OIB 49945595328, F. Puškarića 47, 10250 Lučko</item>
    </izvorni_sadrzaj>
    <derivirana_varijabla naziv="DomainObject.Predmet.ProtuStrankaListFormatedWithAdressOIB_1">
      <item>ARMIRAONICA PIPI d.o.o., OIB 49945595328, F. Puškarića 47, 10250 Lučko</item>
    </derivirana_varijabla>
  </DomainObject.Predmet.ProtuStrankaListFormatedWithAdressOIB>
  <DomainObject.Predmet.ProtuStrankaListNazivFormated>
    <izvorni_sadrzaj>
      <item>ARMIRAONICA PIPI d.o.o.</item>
    </izvorni_sadrzaj>
    <derivirana_varijabla naziv="DomainObject.Predmet.ProtuStrankaListNazivFormated_1">
      <item>ARMIRAONICA PIPI d.o.o.</item>
    </derivirana_varijabla>
  </DomainObject.Predmet.ProtuStrankaListNazivFormated>
  <DomainObject.Predmet.ProtuStrankaListNazivFormatedOIB>
    <izvorni_sadrzaj>
      <item>ARMIRAONICA PIPI d.o.o., OIB 49945595328</item>
    </izvorni_sadrzaj>
    <derivirana_varijabla naziv="DomainObject.Predmet.ProtuStrankaListNazivFormatedOIB_1">
      <item>ARMIRAONICA PIPI d.o.o., OIB 49945595328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ARMIRAONICA PIPI d.o.o.</izvorni_sadrzaj>
    <derivirana_varijabla naziv="DomainObject.Predmet.ProtustrankaIDrugi_1">ARMIRAONICA PIPI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ARMIRAONICA PIPI d.o.o., OIB 49945595328, F. Puškarića 47, 10250 Lučko</izvorni_sadrzaj>
    <derivirana_varijabla naziv="DomainObject.Predmet.ProtustrankaIDrugiAdressOIB_1">ARMIRAONICA PIPI d.o.o., OIB 49945595328, F. Puškarića 47,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ARMIRAONICA PIPI d.o.o.</item>
      <item>FINA Regionalni centar Zagreb</item>
    </izvorni_sadrzaj>
    <derivirana_varijabla naziv="DomainObject.Predmet.SudioniciListNaziv_1">
      <item>ARMIRAONICA PIPI d.o.o.</item>
      <item>FINA Regionalni centar Zagreb</item>
    </derivirana_varijabla>
  </DomainObject.Predmet.SudioniciListNaziv>
  <DomainObject.Predmet.SudioniciListAdressOIB>
    <izvorni_sadrzaj>
      <item>ARMIRAONICA PIPI d.o.o., OIB 49945595328, F. Puškarića 47,10250 Lučko</item>
      <item>FINA Regionalni centar Zagreb, OIB 85821130368, Trg svibanjskih žrtava 1995. 1,10000 Zagreb</item>
    </izvorni_sadrzaj>
    <derivirana_varijabla naziv="DomainObject.Predmet.SudioniciListAdressOIB_1">
      <item>ARMIRAONICA PIPI d.o.o., OIB 49945595328, F. Puškarića 47,10250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49945595328</item>
      <item>, OIB 85821130368</item>
    </izvorni_sadrzaj>
    <derivirana_varijabla naziv="DomainObject.Predmet.SudioniciListNazivOIB_1">
      <item>, OIB 49945595328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2016-02-01T13:59:00Z</dcterms:created>
  <dc:creator>Ivan Turčić</dc:creator>
  <cp:lastModifiedBy>Slavica Sorić</cp:lastModifiedBy>
  <dcterms:modified xmlns:xsi="http://www.w3.org/2001/XMLSchema-instance" xsi:type="dcterms:W3CDTF">2016-02-05T08:54:00Z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