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9aeb" w14:paraId="2139aeb" w:rsidRDefault="00EC4C9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4C91" w:rsidP="00EC4C91" w:rsidR="00EC4C91">
      <w:pPr>
        <w:pStyle w:val="Bezproreda"/>
      </w:pPr>
      <w:r>
        <w:t xml:space="preserve">    </w:t>
      </w:r>
    </w:p>
    <w:p w:rsidRDefault="00EC4C91" w:rsidP="00EC4C91" w:rsidR="00EC4C91">
      <w:pPr>
        <w:pStyle w:val="Bezproreda"/>
      </w:pPr>
    </w:p>
    <w:p w:rsidRDefault="00EC4C91" w:rsidP="00EC4C91" w:rsidR="00AE649C">
      <w:pPr>
        <w:pStyle w:val="Bezproreda"/>
      </w:pPr>
      <w:r>
        <w:t xml:space="preserve">     Republika Hrvatska</w:t>
      </w:r>
    </w:p>
    <w:p w:rsidRDefault="00EC4C91" w:rsidP="00EC4C91" w:rsidR="00EC4C91">
      <w:pPr>
        <w:pStyle w:val="Bezproreda"/>
      </w:pPr>
      <w:r>
        <w:t>Trgovački sud u Bjelovaru</w:t>
      </w:r>
    </w:p>
    <w:p w:rsidRDefault="00EC4C91" w:rsidP="00EC4C91" w:rsidR="00EC4C91" w:rsidRPr="00B76F3C">
      <w:pPr>
        <w:pStyle w:val="Bezproreda"/>
      </w:pPr>
      <w:r>
        <w:t>Bjelovar, Dr. I. Lebovića 42.</w:t>
      </w:r>
    </w:p>
    <w:p w:rsidRDefault="00EC4C91" w:rsidP="00EC4C91" w:rsidR="00EC4C9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St-11/2018-3</w:t>
      </w:r>
    </w:p>
    <w:p w:rsidRDefault="00EC4C91" w:rsidP="00EC4C91" w:rsidR="00EC4C9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C4C91" w:rsidP="00EC4C91" w:rsidR="00EC4C9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C4C91" w:rsidP="00EC4C91" w:rsidR="00EC4C9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C4C91" w:rsidP="00EC4C91" w:rsidR="00EC4C91">
      <w:pPr>
        <w:pStyle w:val="Bezproreda"/>
        <w:jc w:val="center"/>
        <w:rPr>
          <w:noProof/>
        </w:rPr>
      </w:pPr>
    </w:p>
    <w:p w:rsidRDefault="00EC4C91" w:rsidP="00EC4C91" w:rsidR="00EC4C9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C4C91" w:rsidP="00EC4C91" w:rsidR="00EC4C91">
      <w:pPr>
        <w:pStyle w:val="Bezproreda"/>
        <w:rPr>
          <w:b/>
          <w:noProof/>
        </w:rPr>
      </w:pPr>
    </w:p>
    <w:p w:rsidRDefault="00EC4C91" w:rsidP="00EC4C91" w:rsidR="00EC4C91">
      <w:pPr>
        <w:pStyle w:val="Bezproreda"/>
        <w:rPr>
          <w:b/>
          <w:noProof/>
        </w:rPr>
      </w:pPr>
    </w:p>
    <w:p w:rsidRDefault="00EC4C91" w:rsidP="00EC4C91" w:rsidR="00EC4C91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PROZA j.d.o.o. za promidžbu i zastupanje Koprivnica, Trg podravskih heroja 3, OIB: 14357293505,  11. siječnja  </w:t>
      </w:r>
      <w:r>
        <w:rPr>
          <w:noProof/>
        </w:rPr>
        <w:t xml:space="preserve">2018. </w:t>
      </w:r>
    </w:p>
    <w:p w:rsidRDefault="00EC4C91" w:rsidP="00EC4C91" w:rsidR="00EC4C91">
      <w:pPr>
        <w:pStyle w:val="Bezproreda"/>
        <w:rPr>
          <w:noProof/>
        </w:rPr>
      </w:pPr>
    </w:p>
    <w:p w:rsidRDefault="00EC4C91" w:rsidP="00EC4C91" w:rsidR="00EC4C9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C4C91" w:rsidP="00EC4C91" w:rsidR="00EC4C91">
      <w:pPr>
        <w:pStyle w:val="Bezproreda"/>
        <w:rPr>
          <w:b/>
          <w:noProof/>
        </w:rPr>
      </w:pPr>
    </w:p>
    <w:p w:rsidRDefault="00EC4C91" w:rsidP="00EC4C91" w:rsidR="00EC4C91">
      <w:pPr>
        <w:pStyle w:val="Bezproreda"/>
        <w:ind w:firstLine="708"/>
      </w:pPr>
      <w:r>
        <w:t>1. Pokreće se postupak radi utvrđivanja uvjeta za otvaranje stečajnog postupka nad dužnikom PROZA j.d.o.o. za promidžbu i zastupanje Koprivnica, Trg podravskih heroja 3, OIB: 14357293505.</w:t>
      </w:r>
    </w:p>
    <w:p w:rsidRDefault="00EC4C91" w:rsidP="00EC4C91" w:rsidR="00EC4C91">
      <w:pPr>
        <w:pStyle w:val="Bezproreda"/>
        <w:rPr>
          <w:noProof/>
        </w:rPr>
      </w:pPr>
    </w:p>
    <w:p w:rsidRDefault="00EC4C91" w:rsidP="00EC4C91" w:rsidR="00EC4C91">
      <w:pPr>
        <w:pStyle w:val="Bezproreda"/>
        <w:ind w:firstLine="708"/>
      </w:pPr>
      <w:r>
        <w:t>2.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EC4C91" w:rsidP="00EC4C91" w:rsidR="00EC4C91">
      <w:pPr>
        <w:pStyle w:val="Bezproreda"/>
      </w:pPr>
    </w:p>
    <w:p w:rsidRDefault="00EC4C91" w:rsidP="00EC4C91" w:rsidR="00EC4C91">
      <w:pPr>
        <w:pStyle w:val="Bezproreda"/>
        <w:jc w:val="center"/>
      </w:pPr>
      <w:r>
        <w:t>21. veljače 2018. u 11,00 sati</w:t>
      </w:r>
    </w:p>
    <w:p w:rsidRDefault="00EC4C91" w:rsidP="00EC4C91" w:rsidR="00EC4C91">
      <w:pPr>
        <w:pStyle w:val="Bezproreda"/>
        <w:rPr>
          <w:b/>
        </w:rPr>
      </w:pPr>
    </w:p>
    <w:p w:rsidRDefault="00EC4C91" w:rsidP="00EC4C91" w:rsidR="00EC4C91">
      <w:pPr>
        <w:pStyle w:val="Bezproreda"/>
      </w:pPr>
      <w:r>
        <w:t xml:space="preserve"> u ovome sudu u Bjelovaru, Šetalište dr. Ivše Lebovića 42, sudnica br. 4, na koje se pozivaju dostavom ovoga rješenja:</w:t>
      </w:r>
    </w:p>
    <w:p w:rsidRDefault="00EC4C91" w:rsidP="00EC4C91" w:rsidR="00EC4C91">
      <w:pPr>
        <w:pStyle w:val="Bezproreda"/>
      </w:pPr>
    </w:p>
    <w:p w:rsidRDefault="00EC4C91" w:rsidP="00EC4C91" w:rsidR="00EC4C91">
      <w:pPr>
        <w:pStyle w:val="Bezproreda"/>
      </w:pPr>
      <w:r>
        <w:t xml:space="preserve">- Financijska agencija </w:t>
      </w:r>
    </w:p>
    <w:p w:rsidRDefault="00EC4C91" w:rsidP="00EC4C91" w:rsidR="00EC4C91">
      <w:pPr>
        <w:pStyle w:val="Bezproreda"/>
      </w:pPr>
      <w:r>
        <w:t xml:space="preserve">- zakonski zastupnik dužnika Damir Zagorščak iz Koprivnice. </w:t>
      </w:r>
    </w:p>
    <w:p w:rsidRDefault="00EC4C91" w:rsidP="00EC4C91" w:rsidR="00EC4C91">
      <w:pPr>
        <w:pStyle w:val="Bezproreda"/>
      </w:pPr>
    </w:p>
    <w:p w:rsidRDefault="00EC4C91" w:rsidP="00EC4C91" w:rsidR="00EC4C91">
      <w:pPr>
        <w:pStyle w:val="Bezproreda"/>
      </w:pPr>
      <w:r>
        <w:t xml:space="preserve">3. Nalaže se zakonskom zastupniku dužniku Damiru Zagorščak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C4C91" w:rsidP="00EC4C91" w:rsidR="00EC4C91">
      <w:pPr>
        <w:pStyle w:val="Bezproreda"/>
      </w:pPr>
    </w:p>
    <w:p w:rsidRDefault="00EC4C91" w:rsidP="00EC4C91" w:rsidR="00EC4C91">
      <w:pPr>
        <w:pStyle w:val="Bezproreda"/>
      </w:pPr>
    </w:p>
    <w:p w:rsidRDefault="00EC4C91" w:rsidP="00EC4C91" w:rsidR="00EC4C91">
      <w:pPr>
        <w:pStyle w:val="Bezproreda"/>
        <w:jc w:val="center"/>
      </w:pPr>
      <w:r>
        <w:t>Obrazloženje</w:t>
      </w:r>
    </w:p>
    <w:p w:rsidRDefault="00EC4C91" w:rsidP="00EC4C91" w:rsidR="00EC4C91">
      <w:pPr>
        <w:pStyle w:val="Bezproreda"/>
      </w:pPr>
    </w:p>
    <w:p w:rsidRDefault="00EC4C91" w:rsidP="00EC4C91" w:rsidR="00EC4C91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svibnja 2017. podnijela prijedlog za otvaranje stečajnog postupka nad dužnikom </w:t>
      </w:r>
      <w:r>
        <w:t xml:space="preserve">PROZA j.d.o.o. za promidžbu i zastupanje Koprivnica, Trg podravskih heroja </w:t>
      </w:r>
      <w:r>
        <w:lastRenderedPageBreak/>
        <w:t xml:space="preserve">3, OIB: 14357293505. U prijedlogu navodi da na dan 25. svibnja 2017. dužnik u Očevidniku redoslijeda osnova za plaćanje ima evidentirane neizvršene osnove za plaćanje u neprekinutom razdoblju od 120 dana, u ukupnom iznosu od 26.601,34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EC4C91" w:rsidP="00EC4C91" w:rsidR="00EC4C91">
      <w:pPr>
        <w:pStyle w:val="Bezproreda"/>
      </w:pPr>
    </w:p>
    <w:p w:rsidRDefault="00EC4C91" w:rsidP="00EC4C91" w:rsidR="00EC4C91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25. svibnja 2017. godine ima evidentirane neizvršene osnove za plaćanje u neprekinutom razdoblju od 120 dana i jednog zaposlenog.</w:t>
      </w:r>
    </w:p>
    <w:p w:rsidRDefault="00EC4C91" w:rsidP="00EC4C91" w:rsidR="00EC4C91">
      <w:pPr>
        <w:pStyle w:val="Bezproreda"/>
      </w:pPr>
    </w:p>
    <w:p w:rsidRDefault="00EC4C91" w:rsidP="00EC4C91" w:rsidR="00EC4C91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C4C91" w:rsidP="00EC4C91" w:rsidR="00EC4C91">
      <w:pPr>
        <w:pStyle w:val="Bezproreda"/>
      </w:pPr>
    </w:p>
    <w:p w:rsidRDefault="00EC4C91" w:rsidP="00EC4C91" w:rsidR="00EC4C91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C4C91" w:rsidP="00EC4C91" w:rsidR="00EC4C91">
      <w:pPr>
        <w:pStyle w:val="Bezproreda"/>
        <w:rPr>
          <w:i/>
          <w:u w:val="single"/>
        </w:rPr>
      </w:pPr>
    </w:p>
    <w:p w:rsidRDefault="00EC4C91" w:rsidP="00EC4C91" w:rsidR="00EC4C91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C4C91" w:rsidP="00EC4C91" w:rsidR="00EC4C91">
      <w:pPr>
        <w:pStyle w:val="Bezproreda"/>
      </w:pPr>
    </w:p>
    <w:p w:rsidRDefault="00EC4C91" w:rsidP="00EC4C91" w:rsidR="00EC4C91">
      <w:pPr>
        <w:pStyle w:val="Bezproreda"/>
        <w:ind w:firstLine="708"/>
        <w:rPr>
          <w:noProof/>
        </w:rPr>
      </w:pPr>
      <w:r>
        <w:t xml:space="preserve">U Bjelovaru 11.  siječnja </w:t>
      </w:r>
      <w:r>
        <w:rPr>
          <w:noProof/>
        </w:rPr>
        <w:t>2018.</w:t>
      </w:r>
    </w:p>
    <w:p w:rsidRDefault="00EC4C91" w:rsidP="00EC4C91" w:rsidR="00EC4C91">
      <w:pPr>
        <w:pStyle w:val="Bezproreda"/>
        <w:rPr>
          <w:noProof/>
        </w:rPr>
      </w:pPr>
    </w:p>
    <w:p w:rsidRDefault="00EC4C91" w:rsidP="00EC4C91" w:rsidR="00EC4C91">
      <w:pPr>
        <w:pStyle w:val="Bezproreda"/>
        <w:jc w:val="center"/>
      </w:pPr>
      <w:r>
        <w:t>S u d a c</w:t>
      </w:r>
    </w:p>
    <w:p w:rsidRDefault="00EC4C91" w:rsidP="00EC4C91" w:rsidR="00EC4C91">
      <w:pPr>
        <w:pStyle w:val="Bezproreda"/>
        <w:jc w:val="center"/>
      </w:pPr>
    </w:p>
    <w:p w:rsidRDefault="00EC4C91" w:rsidP="00EC4C91" w:rsidR="00EC4C91">
      <w:pPr>
        <w:pStyle w:val="Bezproreda"/>
        <w:jc w:val="center"/>
      </w:pPr>
      <w:r>
        <w:t>Branka Pleskalt v.r.</w:t>
      </w:r>
    </w:p>
    <w:p w:rsidRDefault="00EC4C91" w:rsidP="00EC4C91" w:rsidR="00EC4C91">
      <w:pPr>
        <w:pStyle w:val="Bezproreda"/>
        <w:jc w:val="center"/>
      </w:pPr>
    </w:p>
    <w:p w:rsidRDefault="00EC4C91" w:rsidP="00EC4C91" w:rsidR="00EC4C91">
      <w:pPr>
        <w:pStyle w:val="Bezproreda"/>
        <w:jc w:val="center"/>
      </w:pPr>
      <w:r>
        <w:t>Za točnost otpravka-ovlašteni službenik</w:t>
      </w:r>
    </w:p>
    <w:p w:rsidRDefault="00EC4C91" w:rsidP="00EC4C91" w:rsidR="00EC4C91">
      <w:pPr>
        <w:pStyle w:val="Bezproreda"/>
        <w:jc w:val="center"/>
      </w:pPr>
      <w:r>
        <w:t>Vesna Dragišić</w:t>
      </w:r>
    </w:p>
    <w:p w:rsidRDefault="00EC4C91" w:rsidP="00EC4C91" w:rsidR="00EC4C91">
      <w:pPr>
        <w:pStyle w:val="Bezproreda"/>
      </w:pPr>
      <w:r>
        <w:t xml:space="preserve">    </w:t>
      </w:r>
    </w:p>
    <w:p w:rsidRDefault="00EC4C91" w:rsidP="00EC4C91" w:rsidR="00EC4C91">
      <w:pPr>
        <w:pStyle w:val="Bezproreda"/>
      </w:pPr>
      <w:r>
        <w:t xml:space="preserve">  </w:t>
      </w:r>
    </w:p>
    <w:p w:rsidRDefault="00EC4C91" w:rsidP="00EC4C91" w:rsidR="00EC4C91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C4C91" w:rsidP="00EC4C91" w:rsidR="00EC4C91">
      <w:pPr>
        <w:pStyle w:val="Bezproreda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EC4C9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4035484"/>
      <w:docPartObj>
        <w:docPartGallery w:val="Page Numbers (Top of Page)"/>
        <w:docPartUnique/>
      </w:docPartObj>
    </w:sdtPr>
    <w:sdtEndPr/>
    <w:sdtContent>
      <w:p w:rsidRDefault="00EC4C91" w:rsidR="00EC4C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251">
          <w:t>2</w:t>
        </w:r>
        <w:r>
          <w:fldChar w:fldCharType="end"/>
        </w:r>
      </w:p>
    </w:sdtContent>
  </w:sdt>
  <w:p w:rsidRDefault="00EC4C91" w:rsidR="008333A9">
    <w:pPr>
      <w:pStyle w:val="Zaglavlje"/>
    </w:pPr>
    <w:r>
      <w:t>Poslovni broj: 1 St-11/2018-3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251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C91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488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St-11/2018-3</izvorni_sadrzaj>
    <derivirana_varijabla naziv="DomainObject.Oznaka_1">St-11/2018-3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PROZA jednostavno društvo s ograničenom odgovornošću za promidžbu i zastupanje</izvorni_sadrzaj>
    <derivirana_varijabla naziv="DomainObject.Predmet.ProtustrankaFormated_1">  PROZA jednostavno društvo s ograničenom odgovornošću za promidžbu i zastupanje</derivirana_varijabla>
  </DomainObject.Predmet.ProtustrankaFormated>
  <DomainObject.Predmet.ProtustrankaFormatedOIB>
    <izvorni_sadrzaj>  PROZA jednostavno društvo s ograničenom odgovornošću za promidžbu i zastupanje, OIB 14357293505</izvorni_sadrzaj>
    <derivirana_varijabla naziv="DomainObject.Predmet.ProtustrankaFormatedOIB_1">  PROZA jednostavno društvo s ograničenom odgovornošću za promidžbu i zastupanje, OIB 14357293505</derivirana_varijabla>
  </DomainObject.Predmet.ProtustrankaFormatedOIB>
  <DomainObject.Predmet.ProtustrankaFormatedWithAdress>
    <izvorni_sadrzaj> PROZA jednostavno društvo s ograničenom odgovornošću za promidžbu i zastupanje, Trg podravskih heroja 3, 48000 Koprivnica</izvorni_sadrzaj>
    <derivirana_varijabla naziv="DomainObject.Predmet.ProtustrankaFormatedWithAdress_1"> PROZA jednostavno društvo s ograničenom odgovornošću za promidžbu i zastupanje, Trg podravskih heroja 3, 48000 Koprivnica</derivirana_varijabla>
  </DomainObject.Predmet.ProtustrankaFormatedWithAdress>
  <DomainObject.Predmet.ProtustrankaFormatedWithAdressOIB>
    <izvorni_sadrzaj> PROZA jednostavno društvo s ograničenom odgovornošću za promidžbu i zastupanje, OIB 14357293505, Trg podravskih heroja 3, 48000 Koprivnica</izvorni_sadrzaj>
    <derivirana_varijabla naziv="DomainObject.Predmet.ProtustrankaFormatedWithAdressOIB_1"> PROZA jednostavno društvo s ograničenom odgovornošću za promidžbu i zastupanje, OIB 14357293505, Trg podravskih heroja 3, 48000 Koprivnica</derivirana_varijabla>
  </DomainObject.Predmet.ProtustrankaFormatedWithAdressOIB>
  <DomainObject.Predmet.ProtustrankaWithAdress>
    <izvorni_sadrzaj>PROZA jednostavno društvo s ograničenom odgovornošću za promidžbu i zastupanje Trg podravskih heroja 3, 48000 Koprivnica</izvorni_sadrzaj>
    <derivirana_varijabla naziv="DomainObject.Predmet.ProtustrankaWithAdress_1">PROZA jednostavno društvo s ograničenom odgovornošću za promidžbu i zastupanje Trg podravskih heroja 3, 48000 Koprivnica</derivirana_varijabla>
  </DomainObject.Predmet.ProtustrankaWithAdress>
  <DomainObject.Predmet.ProtustrankaWithAdressOIB>
    <izvorni_sadrzaj>PROZA jednostavno društvo s ograničenom odgovornošću za promidžbu i zastupanje, OIB 14357293505, Trg podravskih heroja 3, 48000 Koprivnica</izvorni_sadrzaj>
    <derivirana_varijabla naziv="DomainObject.Predmet.ProtustrankaWithAdressOIB_1">PROZA jednostavno društvo s ograničenom odgovornošću za promidžbu i zastupanje, OIB 14357293505, Trg podravskih heroja 3, 48000 Koprivnica</derivirana_varijabla>
  </DomainObject.Predmet.ProtustrankaWithAdressOIB>
  <DomainObject.Predmet.ProtustrankaNazivFormated>
    <izvorni_sadrzaj>PROZA jednostavno društvo s ograničenom odgovornošću za promidžbu i zastupanje</izvorni_sadrzaj>
    <derivirana_varijabla naziv="DomainObject.Predmet.ProtustrankaNazivFormated_1">PROZA jednostavno društvo s ograničenom odgovornošću za promidžbu i zastupanje</derivirana_varijabla>
  </DomainObject.Predmet.ProtustrankaNazivFormated>
  <DomainObject.Predmet.ProtustrankaNazivFormatedOIB>
    <izvorni_sadrzaj>PROZA jednostavno društvo s ograničenom odgovornošću za promidžbu i zastupanje, OIB 14357293505</izvorni_sadrzaj>
    <derivirana_varijabla naziv="DomainObject.Predmet.ProtustrankaNazivFormatedOIB_1">PROZA jednostavno društvo s ograničenom odgovornošću za promidžbu i zastupanje, OIB 14357293505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PROZA jednostavno društvo s ograničenom odgovornošću za promidžbu i zastupanje</item>
    </izvorni_sadrzaj>
    <derivirana_varijabla naziv="DomainObject.Predmet.ProtuStrankaListFormated_1">
      <item>PROZA jednostavno društvo s ograničenom odgovornošću za promidžbu i zastupanje</item>
    </derivirana_varijabla>
  </DomainObject.Predmet.ProtuStrankaListFormated>
  <DomainObject.Predmet.ProtuStrankaListFormatedOIB>
    <izvorni_sadrzaj>
      <item>PROZA jednostavno društvo s ograničenom odgovornošću za promidžbu i zastupanje, OIB 14357293505</item>
    </izvorni_sadrzaj>
    <derivirana_varijabla naziv="DomainObject.Predmet.ProtuStrankaListFormatedOIB_1">
      <item>PROZA jednostavno društvo s ograničenom odgovornošću za promidžbu i zastupanje, OIB 14357293505</item>
    </derivirana_varijabla>
  </DomainObject.Predmet.ProtuStrankaListFormatedOIB>
  <DomainObject.Predmet.ProtuStrankaListFormatedWithAdress>
    <izvorni_sadrzaj>
      <item>PROZA jednostavno društvo s ograničenom odgovornošću za promidžbu i zastupanje, Trg podravskih heroja 3, 48000 Koprivnica</item>
    </izvorni_sadrzaj>
    <derivirana_varijabla naziv="DomainObject.Predmet.ProtuStrankaListFormatedWithAdress_1">
      <item>PROZA jednostavno društvo s ograničenom odgovornošću za promidžbu i zastupanje, Trg podravskih heroja 3, 48000 Koprivnica</item>
    </derivirana_varijabla>
  </DomainObject.Predmet.ProtuStrankaListFormatedWithAdress>
  <DomainObject.Predmet.ProtuStrankaListFormatedWithAdressOIB>
    <izvorni_sadrzaj>
      <item>PROZA jednostavno društvo s ograničenom odgovornošću za promidžbu i zastupanje, OIB 14357293505, Trg podravskih heroja 3, 48000 Koprivnica</item>
    </izvorni_sadrzaj>
    <derivirana_varijabla naziv="DomainObject.Predmet.ProtuStrankaListFormatedWithAdressOIB_1">
      <item>PROZA jednostavno društvo s ograničenom odgovornošću za promidžbu i zastupanje, OIB 14357293505, Trg podravskih heroja 3, 48000 Koprivnica</item>
    </derivirana_varijabla>
  </DomainObject.Predmet.ProtuStrankaListFormatedWithAdressOIB>
  <DomainObject.Predmet.ProtuStrankaListNazivFormated>
    <izvorni_sadrzaj>
      <item>PROZA jednostavno društvo s ograničenom odgovornošću za promidžbu i zastupanje</item>
    </izvorni_sadrzaj>
    <derivirana_varijabla naziv="DomainObject.Predmet.ProtuStrankaListNazivFormated_1">
      <item>PROZA jednostavno društvo s ograničenom odgovornošću za promidžbu i zastupanje</item>
    </derivirana_varijabla>
  </DomainObject.Predmet.ProtuStrankaListNazivFormated>
  <DomainObject.Predmet.ProtuStrankaListNazivFormatedOIB>
    <izvorni_sadrzaj>
      <item>PROZA jednostavno društvo s ograničenom odgovornošću za promidžbu i zastupanje, OIB 14357293505</item>
    </izvorni_sadrzaj>
    <derivirana_varijabla naziv="DomainObject.Predmet.ProtuStrankaListNazivFormatedOIB_1">
      <item>PROZA jednostavno društvo s ograničenom odgovornošću za promidžbu i zastupanje, OIB 14357293505</item>
    </derivirana_varijabla>
  </DomainObject.Predmet.ProtuStrankaListNazivFormatedOIB>
  <DomainObject.Predmet.OstaliListFormated>
    <izvorni_sadrzaj>
      <item>Damir Zagorščak</item>
    </izvorni_sadrzaj>
    <derivirana_varijabla naziv="DomainObject.Predmet.OstaliListFormated_1">
      <item>Damir Zagorščak</item>
    </derivirana_varijabla>
  </DomainObject.Predmet.OstaliListFormated>
  <DomainObject.Predmet.OstaliListFormatedOIB>
    <izvorni_sadrzaj>
      <item>Damir Zagorščak, OIB 03669759383</item>
    </izvorni_sadrzaj>
    <derivirana_varijabla naziv="DomainObject.Predmet.OstaliListFormatedOIB_1">
      <item>Damir Zagorščak, OIB 03669759383</item>
    </derivirana_varijabla>
  </DomainObject.Predmet.OstaliListFormatedOIB>
  <DomainObject.Predmet.OstaliListFormatedWithAdress>
    <izvorni_sadrzaj>
      <item>Damir Zagorščak, Hrvatske državnosti 13., 48000 Koprivnica</item>
    </izvorni_sadrzaj>
    <derivirana_varijabla naziv="DomainObject.Predmet.OstaliListFormatedWithAdress_1">
      <item>Damir Zagorščak, Hrvatske državnosti 13., 48000 Koprivnica</item>
    </derivirana_varijabla>
  </DomainObject.Predmet.OstaliListFormatedWithAdress>
  <DomainObject.Predmet.OstaliListFormatedWithAdressOIB>
    <izvorni_sadrzaj>
      <item>Damir Zagorščak, OIB 03669759383, Hrvatske državnosti 13., 48000 Koprivnica</item>
    </izvorni_sadrzaj>
    <derivirana_varijabla naziv="DomainObject.Predmet.OstaliListFormatedWithAdressOIB_1">
      <item>Damir Zagorščak, OIB 03669759383, Hrvatske državnosti 13., 48000 Koprivnica</item>
    </derivirana_varijabla>
  </DomainObject.Predmet.OstaliListFormatedWithAdressOIB>
  <DomainObject.Predmet.OstaliListNazivFormated>
    <izvorni_sadrzaj>
      <item>Damir Zagorščak</item>
    </izvorni_sadrzaj>
    <derivirana_varijabla naziv="DomainObject.Predmet.OstaliListNazivFormated_1">
      <item>Damir Zagorščak</item>
    </derivirana_varijabla>
  </DomainObject.Predmet.OstaliListNazivFormated>
  <DomainObject.Predmet.OstaliListNazivFormatedOIB>
    <izvorni_sadrzaj>
      <item>Damir Zagorščak, OIB 03669759383</item>
    </izvorni_sadrzaj>
    <derivirana_varijabla naziv="DomainObject.Predmet.OstaliListNazivFormatedOIB_1">
      <item>Damir Zagorščak, OIB 03669759383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St-11/2018-3</izvorni_sadrzaj>
    <derivirana_varijabla naziv="DomainObject.PoslovniBrojDokumenta_1">St-11/2018-3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PROZA jednostavno društvo s ograničenom odgovornošću za promidžbu i zastupanje</izvorni_sadrzaj>
    <derivirana_varijabla naziv="DomainObject.Predmet.ProtustrankaIDrugi_1">PROZA jednostavno društvo s ograničenom odgovornošću za promidžbu i zastupanje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PROZA jednostavno društvo s ograničenom odgovornošću za promidžbu i zastupanje, OIB 14357293505, Trg podravskih heroja 3, 48000 Koprivnica</izvorni_sadrzaj>
    <derivirana_varijabla naziv="DomainObject.Predmet.ProtustrankaIDrugiAdressOIB_1">PROZA jednostavno društvo s ograničenom odgovornošću za promidžbu i zastupanje, OIB 14357293505, Trg podravskih heroja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PROZA jednostavno društvo s ograničenom odgovornošću za promidžbu i zastupanje</item>
      <item>Financijska agencija</item>
      <item>Damir Zagorščak</item>
    </izvorni_sadrzaj>
    <derivirana_varijabla naziv="DomainObject.Predmet.SudioniciListNaziv_1">
      <item>PROZA jednostavno društvo s ograničenom odgovornošću za promidžbu i zastupanje</item>
      <item>Financijska agencija</item>
      <item>Damir Zagorščak</item>
    </derivirana_varijabla>
  </DomainObject.Predmet.SudioniciListNaziv>
  <DomainObject.Predmet.SudioniciListAdressOIB>
    <izvorni_sadrzaj>
      <item>PROZA jednostavno društvo s ograničenom odgovornošću za promidžbu i zastupanje, OIB 14357293505, Trg podravskih heroja 3,48000 Koprivnica</item>
      <item>Financijska agencija, OIB 85821130368, Ulica grada Vukovara 70,10000 Zagreb</item>
      <item>Damir Zagorščak, OIB 03669759383, Hrvatske državnosti 13.,48000 Koprivnica</item>
    </izvorni_sadrzaj>
    <derivirana_varijabla naziv="DomainObject.Predmet.SudioniciListAdressOIB_1">
      <item>PROZA jednostavno društvo s ograničenom odgovornošću za promidžbu i zastupanje, OIB 14357293505, Trg podravskih heroja 3,48000 Koprivnica</item>
      <item>Financijska agencija, OIB 85821130368, Ulica grada Vukovara 70,10000 Zagreb</item>
      <item>Damir Zagorščak, OIB 03669759383, Hrvatske državnosti 13.,48000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B00575-2510-4CFA-B1B3-FF7F41D76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3024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2018-01-11T12:01:00Z</cp:lastPrinted>
  <dcterms:modified xmlns:xsi="http://www.w3.org/2001/XMLSchema-instance" xsi:type="dcterms:W3CDTF">2018-01-11T12:01:00Z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St-11/2018-3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