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4773" w14:paraId="c32477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26C16">
        <w:t>92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BC2A46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E5A5A">
        <w:t>17</w:t>
      </w:r>
      <w:r w:rsidR="000E039A">
        <w:t xml:space="preserve">. </w:t>
      </w:r>
      <w:r w:rsidR="003E5A5A">
        <w:t>travnja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26C16" w:rsidRPr="0004265B">
        <w:rPr>
          <w:lang w:eastAsia="en-US"/>
        </w:rPr>
        <w:t>DRACO SAILINIG d.o.o., Privlaka, Put Svetog Nikole 30, OIB: 27995248187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CD301A" w:rsidP="006525A1" w:rsidR="006525A1" w:rsidRPr="00816C78">
      <w:pPr>
        <w:jc w:val="both"/>
      </w:pPr>
      <w:r>
        <w:t>Početak u 9</w:t>
      </w:r>
      <w:r w:rsidR="00076762">
        <w:t>,</w:t>
      </w:r>
      <w:r w:rsidR="00602E31">
        <w:t>30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095F68">
        <w:t>nitko, dostava uredna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095F68">
        <w:t>utvrđuje da nema uvjeta za održavanje današnjeg ročišta.</w:t>
      </w:r>
    </w:p>
    <w:p w:rsidRDefault="0028629F" w:rsidP="0028629F" w:rsidR="0028629F">
      <w:pPr>
        <w:jc w:val="both"/>
      </w:pPr>
    </w:p>
    <w:p w:rsidRDefault="00095F68" w:rsidP="0028629F" w:rsidR="0028629F">
      <w:pPr>
        <w:jc w:val="both"/>
      </w:pPr>
      <w:r>
        <w:t>Sutkinja</w:t>
      </w:r>
      <w:r w:rsidR="0028629F">
        <w:t xml:space="preserve">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095F68">
        <w:t>9,41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F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26C16">
      <w:t>92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BC2A46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95F68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7A1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25514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2E31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6C16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E6A8B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A46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6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6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09:41</izvorni_sadrzaj>
    <derivirana_varijabla naziv="DomainObject.StvarniZavrsetakVrijeme_1">09:41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St-92/2019-6</izvorni_sadrzaj>
    <derivirana_varijabla naziv="DomainObject.Zapisnik.Oznaka_1">St-92/2019-6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2019.</izvorni_sadrzaj>
    <derivirana_varijabla naziv="DomainObject.Predmet.DatumOsnivanja_1">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St-92/2019</izvorni_sadrzaj>
    <derivirana_varijabla naziv="DomainObject.Predmet.OznakaBroj_1">St-92/2019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rjj od 28.3.!!!</izvorni_sadrzaj>
    <derivirana_varijabla naziv="DomainObject.Predmet.PrimjedbaSuca_1">vidi rjj od 28.3.!!!</derivirana_varijabla>
  </DomainObject.Predmet.PrimjedbaSuca>
  <DomainObject.Predmet.ProtustrankaFormated>
    <izvorni_sadrzaj>  DRACO SAILING društvo s ograničenom odgovornošću za turizam i usluge,turistička agencija</izvorni_sadrzaj>
    <derivirana_varijabla naziv="DomainObject.Predmet.ProtustrankaFormated_1">  DRACO SAILING društvo s ograničenom odgovornošću za turizam i usluge,turistička agencija</derivirana_varijabla>
  </DomainObject.Predmet.ProtustrankaFormated>
  <DomainObject.Predmet.ProtustrankaFormatedOIB>
    <izvorni_sadrzaj>  DRACO SAILING društvo s ograničenom odgovornošću za turizam i usluge,turistička agencija, OIB 27995248187</izvorni_sadrzaj>
    <derivirana_varijabla naziv="DomainObject.Predmet.ProtustrankaFormatedOIB_1">  DRACO SAILING društvo s ograničenom odgovornošću za turizam i usluge,turistička agencija, OIB 27995248187</derivirana_varijabla>
  </DomainObject.Predmet.ProtustrankaFormatedOIB>
  <DomainObject.Predmet.ProtustrankaFormatedWithAdress>
    <izvorni_sadrzaj> DRACO SAILING društvo s ograničenom odgovornošću za turizam i usluge,turistička agencija, Put Svetog Nikole 30, 23233 Privlaka</izvorni_sadrzaj>
    <derivirana_varijabla naziv="DomainObject.Predmet.ProtustrankaFormatedWithAdress_1"> DRACO SAILING društvo s ograničenom odgovornošću za turizam i usluge,turistička agencija, Put Svetog Nikole 30, 23233 Privlaka</derivirana_varijabla>
  </DomainObject.Predmet.ProtustrankaFormatedWithAdress>
  <DomainObject.Predmet.ProtustrankaFormatedWithAdressOIB>
    <izvorni_sadrzaj> DRACO SAILING društvo s ograničenom odgovornošću za turizam i usluge,turistička agencija, OIB 27995248187, Put Svetog Nikole 30, 23233 Privlaka</izvorni_sadrzaj>
    <derivirana_varijabla naziv="DomainObject.Predmet.ProtustrankaFormatedWithAdressOIB_1"> DRACO SAILING društvo s ograničenom odgovornošću za turizam i usluge,turistička agencija, OIB 27995248187, Put Svetog Nikole 30, 23233 Privlaka</derivirana_varijabla>
  </DomainObject.Predmet.ProtustrankaFormatedWithAdressOIB>
  <DomainObject.Predmet.ProtustrankaWithAdress>
    <izvorni_sadrzaj>DRACO SAILING društvo s ograničenom odgovornošću za turizam i usluge,turistička agencija Put Svetog Nikole 30, 23233 Privlaka</izvorni_sadrzaj>
    <derivirana_varijabla naziv="DomainObject.Predmet.ProtustrankaWithAdress_1">DRACO SAILING društvo s ograničenom odgovornošću za turizam i usluge,turistička agencija Put Svetog Nikole 30, 23233 Privlaka</derivirana_varijabla>
  </DomainObject.Predmet.ProtustrankaWithAdress>
  <DomainObject.Predmet.ProtustrankaWithAdressOIB>
    <izvorni_sadrzaj>DRACO SAILING društvo s ograničenom odgovornošću za turizam i usluge,turistička agencija, OIB 27995248187, Put Svetog Nikole 30, 23233 Privlaka</izvorni_sadrzaj>
    <derivirana_varijabla naziv="DomainObject.Predmet.ProtustrankaWithAdressOIB_1">DRACO SAILING društvo s ograničenom odgovornošću za turizam i usluge,turistička agencija, OIB 27995248187, Put Svetog Nikole 30, 23233 Privlaka</derivirana_varijabla>
  </DomainObject.Predmet.ProtustrankaWithAdressOIB>
  <DomainObject.Predmet.ProtustrankaNazivFormated>
    <izvorni_sadrzaj>DRACO SAILING društvo s ograničenom odgovornošću za turizam i usluge,turistička agencija</izvorni_sadrzaj>
    <derivirana_varijabla naziv="DomainObject.Predmet.ProtustrankaNazivFormated_1">DRACO SAILING društvo s ograničenom odgovornošću za turizam i usluge,turistička agencija</derivirana_varijabla>
  </DomainObject.Predmet.ProtustrankaNazivFormated>
  <DomainObject.Predmet.ProtustrankaNazivFormatedOIB>
    <izvorni_sadrzaj>DRACO SAILING društvo s ograničenom odgovornošću za turizam i usluge,turistička agencija, OIB 27995248187</izvorni_sadrzaj>
    <derivirana_varijabla naziv="DomainObject.Predmet.ProtustrankaNazivFormatedOIB_1">DRACO SAILING društvo s ograničenom odgovornošću za turizam i usluge,turistička agencija, OIB 27995248187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DRACO SAILING društvo s ograničenom odgovornošću za turizam i usluge,turistička agencija</item>
    </izvorni_sadrzaj>
    <derivirana_varijabla naziv="DomainObject.Predmet.ProtuStrankaListFormated_1">
      <item>DRACO SAILING društvo s ograničenom odgovornošću za turizam i usluge,turistička agencija</item>
    </derivirana_varijabla>
  </DomainObject.Predmet.ProtuStrankaListFormated>
  <DomainObject.Predmet.ProtuStrankaListFormatedOIB>
    <izvorni_sadrzaj>
      <item>DRACO SAILING društvo s ograničenom odgovornošću za turizam i usluge,turistička agencija, OIB 27995248187</item>
    </izvorni_sadrzaj>
    <derivirana_varijabla naziv="DomainObject.Predmet.ProtuStrankaListFormatedOIB_1">
      <item>DRACO SAILING društvo s ograničenom odgovornošću za turizam i usluge,turistička agencija, OIB 27995248187</item>
    </derivirana_varijabla>
  </DomainObject.Predmet.ProtuStrankaListFormatedOIB>
  <DomainObject.Predmet.ProtuStrankaListFormatedWithAdress>
    <izvorni_sadrzaj>
      <item>DRACO SAILING društvo s ograničenom odgovornošću za turizam i usluge,turistička agencija, Put Svetog Nikole 30, 23233 Privlaka</item>
    </izvorni_sadrzaj>
    <derivirana_varijabla naziv="DomainObject.Predmet.ProtuStrankaListFormatedWithAdress_1">
      <item>DRACO SAILING društvo s ograničenom odgovornošću za turizam i usluge,turistička agencija, Put Svetog Nikole 30, 23233 Privlaka</item>
    </derivirana_varijabla>
  </DomainObject.Predmet.ProtuStrankaListFormatedWithAdress>
  <DomainObject.Predmet.ProtuStrankaListFormatedWithAdressOIB>
    <izvorni_sadrzaj>
      <item>DRACO SAILING društvo s ograničenom odgovornošću za turizam i usluge,turistička agencija, OIB 27995248187, Put Svetog Nikole 30, 23233 Privlaka</item>
    </izvorni_sadrzaj>
    <derivirana_varijabla naziv="DomainObject.Predmet.ProtuStrankaListFormatedWithAdressOIB_1">
      <item>DRACO SAILING društvo s ograničenom odgovornošću za turizam i usluge,turistička agencija, OIB 27995248187, Put Svetog Nikole 30, 23233 Privlaka</item>
    </derivirana_varijabla>
  </DomainObject.Predmet.ProtuStrankaListFormatedWithAdressOIB>
  <DomainObject.Predmet.ProtuStrankaListNazivFormated>
    <izvorni_sadrzaj>
      <item>DRACO SAILING društvo s ograničenom odgovornošću za turizam i usluge,turistička agencija</item>
    </izvorni_sadrzaj>
    <derivirana_varijabla naziv="DomainObject.Predmet.ProtuStrankaListNazivFormated_1">
      <item>DRACO SAILING društvo s ograničenom odgovornošću za turizam i usluge,turistička agencija</item>
    </derivirana_varijabla>
  </DomainObject.Predmet.ProtuStrankaListNazivFormated>
  <DomainObject.Predmet.ProtuStrankaListNazivFormatedOIB>
    <izvorni_sadrzaj>
      <item>DRACO SAILING društvo s ograničenom odgovornošću za turizam i usluge,turistička agencija, OIB 27995248187</item>
    </izvorni_sadrzaj>
    <derivirana_varijabla naziv="DomainObject.Predmet.ProtuStrankaListNazivFormatedOIB_1">
      <item>DRACO SAILING društvo s ograničenom odgovornošću za turizam i usluge,turistička agencija, OIB 27995248187</item>
    </derivirana_varijabla>
  </DomainObject.Predmet.ProtuStrankaListNazivFormatedOIB>
  <DomainObject.Predmet.OstaliListFormated>
    <izvorni_sadrzaj>
      <item>Duško Vidić</item>
    </izvorni_sadrzaj>
    <derivirana_varijabla naziv="DomainObject.Predmet.OstaliListFormated_1">
      <item>Duško Vidić</item>
    </derivirana_varijabla>
  </DomainObject.Predmet.OstaliListFormated>
  <DomainObject.Predmet.OstaliListFormatedOIB>
    <izvorni_sadrzaj>
      <item>Duško Vidić, OIB 15531995299</item>
    </izvorni_sadrzaj>
    <derivirana_varijabla naziv="DomainObject.Predmet.OstaliListFormatedOIB_1">
      <item>Duško Vidić, OIB 15531995299</item>
    </derivirana_varijabla>
  </DomainObject.Predmet.OstaliListFormatedOIB>
  <DomainObject.Predmet.OstaliListFormatedWithAdress>
    <izvorni_sadrzaj>
      <item>Duško Vidić, Vi Ulica 14, 21425 Sumartin</item>
    </izvorni_sadrzaj>
    <derivirana_varijabla naziv="DomainObject.Predmet.OstaliListFormatedWithAdress_1">
      <item>Duško Vidić, Vi Ulica 14, 21425 Sumartin</item>
    </derivirana_varijabla>
  </DomainObject.Predmet.OstaliListFormatedWithAdress>
  <DomainObject.Predmet.OstaliListFormatedWithAdressOIB>
    <izvorni_sadrzaj>
      <item>Duško Vidić, OIB 15531995299, Vi Ulica 14, 21425 Sumartin</item>
    </izvorni_sadrzaj>
    <derivirana_varijabla naziv="DomainObject.Predmet.OstaliListFormatedWithAdressOIB_1">
      <item>Duško Vidić, OIB 15531995299, Vi Ulica 14, 21425 Sumartin</item>
    </derivirana_varijabla>
  </DomainObject.Predmet.OstaliListFormatedWithAdressOIB>
  <DomainObject.Predmet.OstaliListNazivFormated>
    <izvorni_sadrzaj>
      <item>Duško Vidić</item>
    </izvorni_sadrzaj>
    <derivirana_varijabla naziv="DomainObject.Predmet.OstaliListNazivFormated_1">
      <item>Duško Vidić</item>
    </derivirana_varijabla>
  </DomainObject.Predmet.OstaliListNazivFormated>
  <DomainObject.Predmet.OstaliListNazivFormatedOIB>
    <izvorni_sadrzaj>
      <item>Duško Vidić, OIB 15531995299</item>
    </izvorni_sadrzaj>
    <derivirana_varijabla naziv="DomainObject.Predmet.OstaliListNazivFormatedOIB_1">
      <item>Duško Vidić, OIB 15531995299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St-92/2019-6</izvorni_sadrzaj>
    <derivirana_varijabla naziv="DomainObject.PoslovniBrojDokumenta_1">St-92/2019-6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DRACO SAILING društvo s ograničenom odgovornošću za turizam i usluge,turistička agencija</izvorni_sadrzaj>
    <derivirana_varijabla naziv="DomainObject.Predmet.ProtustrankaIDrugi_1">DRACO SAILING društvo s ograničenom odgovornošću za turizam i usluge,turistička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DRACO SAILING društvo s ograničenom odgovornošću za turizam i usluge,turistička agencija, OIB 27995248187, Put Svetog Nikole 30, 23233 Privlaka</izvorni_sadrzaj>
    <derivirana_varijabla naziv="DomainObject.Predmet.ProtustrankaIDrugiAdressOIB_1">DRACO SAILING društvo s ograničenom odgovornošću za turizam i usluge,turistička agencija, OIB 27995248187, Put Svetog Nikole 30,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DRACO SAILING društvo s ograničenom odgovornošću za turizam i usluge,turistička agencija</item>
      <item>Duško Vidić</item>
    </izvorni_sadrzaj>
    <derivirana_varijabla naziv="DomainObject.Predmet.SudioniciListNaziv_1">
      <item>FINA</item>
      <item>DRACO SAILING društvo s ograničenom odgovornošću za turizam i usluge,turistička agencija</item>
      <item>Duško Vidić</item>
    </derivirana_varijabla>
  </DomainObject.Predmet.SudioniciListNaziv>
  <DomainObject.Predmet.SudioniciListAdressOIB>
    <izvorni_sadrzaj>
      <item>FINA, OIB 85821130368, Ivana Danila 4,23000 Zadar</item>
      <item>DRACO SAILING društvo s ograničenom odgovornošću za turizam i usluge,turistička agencija, OIB 27995248187, Put Svetog Nikole 30,23233 Privlaka</item>
      <item>Duško Vidić, OIB 15531995299, Vi Ulica 14,21425 Sumartin</item>
    </izvorni_sadrzaj>
    <derivirana_varijabla naziv="DomainObject.Predmet.SudioniciListAdressOIB_1">
      <item>FINA, OIB 85821130368, Ivana Danila 4,23000 Zadar</item>
      <item>DRACO SAILING društvo s ograničenom odgovornošću za turizam i usluge,turistička agencija, OIB 27995248187, Put Svetog Nikole 30,23233 Privlaka</item>
      <item>Duško Vidić, OIB 15531995299, Vi Ulica 14,21425 Sumartin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27995248187</item>
      <item>, OIB 15531995299</item>
    </izvorni_sadrzaj>
    <derivirana_varijabla naziv="DomainObject.Predmet.SudioniciListNazivOIB_1">
      <item>, OIB 85821130368</item>
      <item>, OIB 27995248187</item>
      <item>, OIB 15531995299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654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2019-04-17T05:57:00Z</dcterms:created>
  <dc:creator>Ardena Bajlo</dc:creator>
  <cp:lastModifiedBy>Ante Rubelj</cp:lastModifiedBy>
  <cp:lastPrinted>2018-05-24T06:40:00Z</cp:lastPrinted>
  <dcterms:modified xmlns:xsi="http://www.w3.org/2001/XMLSchema-instance" xsi:type="dcterms:W3CDTF">2019-04-17T11:48:00Z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St-92/2019-6 / Zapisnik - Ročište radi izjašnjenja o prijedlogu za otvaranje steč.post (1 St-92-2019-povodom prijedloga za otvaranje stečaja-17.4.19.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