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b232" w14:paraId="dfcb23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5052D">
        <w:t>888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45052D">
        <w:t>IZO</w:t>
      </w:r>
      <w:proofErr w:type="spellEnd"/>
      <w:r w:rsidR="0045052D">
        <w:t xml:space="preserve"> EKO d.o.o. za proizvodnju i usluge Županja, Dubrovačka 11, </w:t>
      </w:r>
      <w:proofErr w:type="spellStart"/>
      <w:r w:rsidR="0045052D">
        <w:t>OIB</w:t>
      </w:r>
      <w:proofErr w:type="spellEnd"/>
      <w:r w:rsidR="0045052D">
        <w:t xml:space="preserve">: 91934555339, </w:t>
      </w:r>
      <w:proofErr w:type="spellStart"/>
      <w:r w:rsidR="0045052D">
        <w:t>MBS</w:t>
      </w:r>
      <w:proofErr w:type="spellEnd"/>
      <w:r w:rsidR="0045052D">
        <w:t xml:space="preserve">: 030119825, dana </w:t>
      </w:r>
      <w:r w:rsidR="00F334C8">
        <w:t xml:space="preserve">21. </w:t>
      </w:r>
      <w:r w:rsidR="0045052D">
        <w:t>studeni</w:t>
      </w:r>
      <w:r w:rsidR="00F334C8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45052D">
        <w:t>IZO</w:t>
      </w:r>
      <w:proofErr w:type="spellEnd"/>
      <w:r w:rsidR="0045052D">
        <w:t xml:space="preserve"> EKO d.o.o. za proizvodnju i usluge Županja, Dubrovačka 11, </w:t>
      </w:r>
      <w:proofErr w:type="spellStart"/>
      <w:r w:rsidR="0045052D">
        <w:t>OIB</w:t>
      </w:r>
      <w:proofErr w:type="spellEnd"/>
      <w:r w:rsidR="0045052D">
        <w:t xml:space="preserve">: 91934555339, </w:t>
      </w:r>
      <w:proofErr w:type="spellStart"/>
      <w:r w:rsidR="0045052D">
        <w:t>MBS</w:t>
      </w:r>
      <w:proofErr w:type="spellEnd"/>
      <w:r w:rsidR="0045052D">
        <w:t>: 030119825.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52D">
        <w:t xml:space="preserve">Snježana Vrkljan, </w:t>
      </w:r>
      <w:proofErr w:type="spellStart"/>
      <w:r w:rsidR="0045052D">
        <w:t>OIB</w:t>
      </w:r>
      <w:proofErr w:type="spellEnd"/>
      <w:r w:rsidR="0045052D">
        <w:t>: 44740101731, Zagreb, Kralja Zvonimira 75.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45052D">
        <w:t>IZO</w:t>
      </w:r>
      <w:proofErr w:type="spellEnd"/>
      <w:r w:rsidR="0045052D">
        <w:t xml:space="preserve"> EKO d.o.o. za proizvodnju i usluge Županja, Dubrovačka 11, </w:t>
      </w:r>
      <w:proofErr w:type="spellStart"/>
      <w:r w:rsidR="0045052D">
        <w:t>OIB</w:t>
      </w:r>
      <w:proofErr w:type="spellEnd"/>
      <w:r w:rsidR="0045052D">
        <w:t xml:space="preserve">: 91934555339, </w:t>
      </w:r>
      <w:proofErr w:type="spellStart"/>
      <w:r w:rsidR="0045052D">
        <w:t>MBS</w:t>
      </w:r>
      <w:proofErr w:type="spellEnd"/>
      <w:r w:rsidR="0045052D">
        <w:t>: 030119825.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45052D">
        <w:rPr>
          <w:bCs/>
        </w:rPr>
        <w:t xml:space="preserve">28. svibnja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45052D">
        <w:t>IZO</w:t>
      </w:r>
      <w:proofErr w:type="spellEnd"/>
      <w:r w:rsidR="0045052D">
        <w:t xml:space="preserve"> EKO d.o.o. za proizvodnju i usluge Županja, Dubrovačka 11, </w:t>
      </w:r>
      <w:proofErr w:type="spellStart"/>
      <w:r w:rsidR="0045052D">
        <w:t>OIB</w:t>
      </w:r>
      <w:proofErr w:type="spellEnd"/>
      <w:r w:rsidR="0045052D">
        <w:t xml:space="preserve">: 91934555339, </w:t>
      </w:r>
      <w:proofErr w:type="spellStart"/>
      <w:r w:rsidR="0045052D">
        <w:t>MBS</w:t>
      </w:r>
      <w:proofErr w:type="spellEnd"/>
      <w:r w:rsidR="0045052D">
        <w:t>: 030119825.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5052D">
        <w:t xml:space="preserve">3. rujna </w:t>
      </w:r>
      <w:r w:rsidR="00F334C8">
        <w:t>2018.</w:t>
      </w:r>
      <w:r>
        <w:t xml:space="preserve">, objavio oglas na mrežnoj stranici e-oglasna ploča sudova pod </w:t>
      </w:r>
      <w:r>
        <w:lastRenderedPageBreak/>
        <w:t>poslovnim brojem St-</w:t>
      </w:r>
      <w:r w:rsidR="0045052D">
        <w:t>888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 xml:space="preserve">21. </w:t>
      </w:r>
      <w:r w:rsidR="0045052D">
        <w:t>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45052D">
      <w:t>888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052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77986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79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79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9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9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79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79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9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9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St-888/2018</izvorni_sadrzaj>
    <derivirana_varijabla naziv="DomainObject.Predmet.OznakaBroj_1">St-888/2018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EKO d.o.o. za proizvodnju i usluge</izvorni_sadrzaj>
    <derivirana_varijabla naziv="DomainObject.Predmet.ProtustrankaFormated_1">  IZO EKO d.o.o. za proizvodnju i usluge</derivirana_varijabla>
  </DomainObject.Predmet.ProtustrankaFormated>
  <DomainObject.Predmet.ProtustrankaFormatedOIB>
    <izvorni_sadrzaj>  IZO EKO d.o.o. za proizvodnju i usluge, OIB 91934555339</izvorni_sadrzaj>
    <derivirana_varijabla naziv="DomainObject.Predmet.ProtustrankaFormatedOIB_1">  IZO EKO d.o.o. za proizvodnju i usluge, OIB 91934555339</derivirana_varijabla>
  </DomainObject.Predmet.ProtustrankaFormatedOIB>
  <DomainObject.Predmet.ProtustrankaFormatedWithAdress>
    <izvorni_sadrzaj> IZO EKO d.o.o. za proizvodnju i usluge, Dubrovačka 11 , 32270 Županja</izvorni_sadrzaj>
    <derivirana_varijabla naziv="DomainObject.Predmet.ProtustrankaFormatedWithAdress_1"> IZO EKO d.o.o. za proizvodnju i usluge, Dubrovačka 11 , 32270 Županja</derivirana_varijabla>
  </DomainObject.Predmet.ProtustrankaFormatedWithAdress>
  <DomainObject.Predmet.ProtustrankaFormatedWithAdressOIB>
    <izvorni_sadrzaj> IZO EKO d.o.o. za proizvodnju i usluge, OIB 91934555339, Dubrovačka 11 , 32270 Županja</izvorni_sadrzaj>
    <derivirana_varijabla naziv="DomainObject.Predmet.ProtustrankaFormatedWithAdressOIB_1"> IZO EKO d.o.o. za proizvodnju i usluge, OIB 91934555339, Dubrovačka 11 , 32270 Županja</derivirana_varijabla>
  </DomainObject.Predmet.ProtustrankaFormatedWithAdressOIB>
  <DomainObject.Predmet.ProtustrankaWithAdress>
    <izvorni_sadrzaj>IZO EKO d.o.o. za proizvodnju i usluge Dubrovačka 11 , 32270 Županja</izvorni_sadrzaj>
    <derivirana_varijabla naziv="DomainObject.Predmet.ProtustrankaWithAdress_1">IZO EKO d.o.o. za proizvodnju i usluge Dubrovačka 11 , 32270 Županja</derivirana_varijabla>
  </DomainObject.Predmet.ProtustrankaWithAdress>
  <DomainObject.Predmet.ProtustrankaWithAdressOIB>
    <izvorni_sadrzaj>IZO EKO d.o.o. za proizvodnju i usluge, OIB 91934555339, Dubrovačka 11 , 32270 Županja</izvorni_sadrzaj>
    <derivirana_varijabla naziv="DomainObject.Predmet.ProtustrankaWithAdressOIB_1">IZO EKO d.o.o. za proizvodnju i usluge, OIB 91934555339, Dubrovačka 11 , 32270 Županja</derivirana_varijabla>
  </DomainObject.Predmet.ProtustrankaWithAdressOIB>
  <DomainObject.Predmet.ProtustrankaNazivFormated>
    <izvorni_sadrzaj>IZO EKO d.o.o. za proizvodnju i usluge</izvorni_sadrzaj>
    <derivirana_varijabla naziv="DomainObject.Predmet.ProtustrankaNazivFormated_1">IZO EKO d.o.o. za proizvodnju i usluge</derivirana_varijabla>
  </DomainObject.Predmet.ProtustrankaNazivFormated>
  <DomainObject.Predmet.ProtustrankaNazivFormatedOIB>
    <izvorni_sadrzaj>IZO EKO d.o.o. za proizvodnju i usluge, OIB 91934555339</izvorni_sadrzaj>
    <derivirana_varijabla naziv="DomainObject.Predmet.ProtustrankaNazivFormatedOIB_1">IZO EKO d.o.o. za proizvodnju i usluge, OIB 91934555339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IZO EKO d.o.o. za proizvodnju i usluge</item>
    </izvorni_sadrzaj>
    <derivirana_varijabla naziv="DomainObject.Predmet.ProtuStrankaListFormated_1">
      <item>IZO EKO d.o.o. za proizvodnju i usluge</item>
    </derivirana_varijabla>
  </DomainObject.Predmet.ProtuStrankaListFormated>
  <DomainObject.Predmet.ProtuStrankaListFormatedOIB>
    <izvorni_sadrzaj>
      <item>IZO EKO d.o.o. za proizvodnju i usluge, OIB 91934555339</item>
    </izvorni_sadrzaj>
    <derivirana_varijabla naziv="DomainObject.Predmet.ProtuStrankaListFormatedOIB_1">
      <item>IZO EKO d.o.o. za proizvodnju i usluge, OIB 91934555339</item>
    </derivirana_varijabla>
  </DomainObject.Predmet.ProtuStrankaListFormatedOIB>
  <DomainObject.Predmet.ProtuStrankaListFormatedWithAdress>
    <izvorni_sadrzaj>
      <item>IZO EKO d.o.o. za proizvodnju i usluge, Dubrovačka 11 , 32270 Županja</item>
    </izvorni_sadrzaj>
    <derivirana_varijabla naziv="DomainObject.Predmet.ProtuStrankaListFormatedWithAdress_1">
      <item>IZO EKO d.o.o. za proizvodnju i usluge, Dubrovačka 11 , 32270 Županja</item>
    </derivirana_varijabla>
  </DomainObject.Predmet.ProtuStrankaListFormatedWithAdress>
  <DomainObject.Predmet.ProtuStrankaListFormatedWithAdressOIB>
    <izvorni_sadrzaj>
      <item>IZO EKO d.o.o. za proizvodnju i usluge, OIB 91934555339, Dubrovačka 11 , 32270 Županja</item>
    </izvorni_sadrzaj>
    <derivirana_varijabla naziv="DomainObject.Predmet.ProtuStrankaListFormatedWithAdressOIB_1">
      <item>IZO EKO d.o.o. za proizvodnju i usluge, OIB 91934555339, Dubrovačka 11 , 32270 Županja</item>
    </derivirana_varijabla>
  </DomainObject.Predmet.ProtuStrankaListFormatedWithAdressOIB>
  <DomainObject.Predmet.ProtuStrankaListNazivFormated>
    <izvorni_sadrzaj>
      <item>IZO EKO d.o.o. za proizvodnju i usluge</item>
    </izvorni_sadrzaj>
    <derivirana_varijabla naziv="DomainObject.Predmet.ProtuStrankaListNazivFormated_1">
      <item>IZO EKO d.o.o. za proizvodnju i usluge</item>
    </derivirana_varijabla>
  </DomainObject.Predmet.ProtuStrankaListNazivFormated>
  <DomainObject.Predmet.ProtuStrankaListNazivFormatedOIB>
    <izvorni_sadrzaj>
      <item>IZO EKO d.o.o. za proizvodnju i usluge, OIB 91934555339</item>
    </izvorni_sadrzaj>
    <derivirana_varijabla naziv="DomainObject.Predmet.ProtuStrankaListNazivFormatedOIB_1">
      <item>IZO EKO d.o.o. za proizvodnju i usluge, OIB 91934555339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IZO EKO d.o.o. za proizvodnju i usluge</izvorni_sadrzaj>
    <derivirana_varijabla naziv="DomainObject.Predmet.ProtustrankaIDrugi_1">IZO EKO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IZO EKO d.o.o. za proizvodnju i usluge, OIB 91934555339, Dubrovačka 11 , 32270 Županja</izvorni_sadrzaj>
    <derivirana_varijabla naziv="DomainObject.Predmet.ProtustrankaIDrugiAdressOIB_1">IZO EKO d.o.o. za proizvodnju i usluge, OIB 91934555339, Dubrovačka 11 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IZO EKO d.o.o. za proizvodnju i usluge</item>
    </izvorni_sadrzaj>
    <derivirana_varijabla naziv="DomainObject.Predmet.SudioniciListNaziv_1">
      <item>FINA RC OSIJEK</item>
      <item>IZO EKO d.o.o. za proizvodnju i usluge</item>
    </derivirana_varijabla>
  </DomainObject.Predmet.SudioniciListNaziv>
  <DomainObject.Predmet.SudioniciListAdressOIB>
    <izvorni_sadrzaj>
      <item>FINA RC OSIJEK, OIB 85821130368</item>
      <item>IZO EKO d.o.o. za proizvodnju i usluge, OIB 91934555339, Dubrovačka 11 ,32270 Županja</item>
    </izvorni_sadrzaj>
    <derivirana_varijabla naziv="DomainObject.Predmet.SudioniciListAdressOIB_1">
      <item>FINA RC OSIJEK, OIB 85821130368</item>
      <item>IZO EKO d.o.o. za proizvodnju i usluge, OIB 91934555339, Dubrovačka 11 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91934555339</item>
    </izvorni_sadrzaj>
    <derivirana_varijabla naziv="DomainObject.Predmet.SudioniciListNazivOIB_1">
      <item>, OIB 85821130368</item>
      <item>, OIB 91934555339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9048B-AFBA-4E69-974F-8059C2F27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2761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2018-11-21T08:25:00Z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2018-11-21T08:27:00Z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(St-888-18 - otvaranje i zaključenje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