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316c5" w14:paraId="30316c5" w:rsidRDefault="00A36A48" w:rsidP="00A36A48" w:rsidR="00A36A48" w:rsidRPr="008B34EE">
      <w:pPr>
        <w:ind w:firstLine="426"/>
        <w15:collapsed w:val="false"/>
      </w:pPr>
      <w:bookmarkStart w:name="_GoBack" w:id="0"/>
      <w:bookmarkEnd w:id="0"/>
      <w:r w:rsidRPr="008B34EE">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A36A48" w:rsidP="00DD669C" w:rsidR="00DD669C" w:rsidRPr="008B34EE">
      <w:r w:rsidRPr="008B34EE">
        <w:t xml:space="preserve">   </w:t>
      </w:r>
      <w:r w:rsidR="00DD669C" w:rsidRPr="008B34EE">
        <w:t xml:space="preserve"> Republika Hrvatska</w:t>
      </w:r>
    </w:p>
    <w:p w:rsidRDefault="00DD669C" w:rsidP="00DD669C" w:rsidR="00DD669C" w:rsidRPr="008B34EE">
      <w:r w:rsidRPr="008B34EE">
        <w:t>Trgovački sud u Zagrebu</w:t>
      </w:r>
    </w:p>
    <w:p w:rsidRDefault="00DD669C" w:rsidP="00DD669C" w:rsidR="00DD669C" w:rsidRPr="008B34EE">
      <w:r w:rsidRPr="008B34EE">
        <w:t xml:space="preserve">  Zagreb, Amruševa 2/II</w:t>
      </w:r>
      <w:r w:rsidRPr="008B34EE">
        <w:tab/>
      </w:r>
      <w:r w:rsidRPr="008B34EE">
        <w:tab/>
      </w:r>
      <w:r w:rsidRPr="008B34EE">
        <w:tab/>
      </w:r>
      <w:r w:rsidRPr="008B34EE">
        <w:tab/>
      </w:r>
      <w:r w:rsidRPr="008B34EE">
        <w:tab/>
      </w:r>
      <w:r w:rsidRPr="008B34EE">
        <w:tab/>
      </w:r>
      <w:r w:rsidRPr="008B34EE">
        <w:tab/>
      </w:r>
      <w:r w:rsidR="008B34EE" w:rsidRPr="008B34EE">
        <w:t xml:space="preserve">  </w:t>
      </w:r>
      <w:r w:rsidR="003416AE" w:rsidRPr="008B34EE">
        <w:t xml:space="preserve">     </w:t>
      </w:r>
      <w:r w:rsidRPr="008B34EE">
        <w:t>66. St-</w:t>
      </w:r>
      <w:r w:rsidR="00754445" w:rsidRPr="008B34EE">
        <w:t>15</w:t>
      </w:r>
      <w:r w:rsidR="00D364B4" w:rsidRPr="008B34EE">
        <w:t>72</w:t>
      </w:r>
      <w:r w:rsidRPr="008B34EE">
        <w:t>/</w:t>
      </w:r>
      <w:r w:rsidR="00A36A48" w:rsidRPr="008B34EE">
        <w:t>1</w:t>
      </w:r>
      <w:r w:rsidR="00754445" w:rsidRPr="008B34EE">
        <w:t>5</w:t>
      </w:r>
    </w:p>
    <w:p w:rsidRDefault="00DD669C" w:rsidP="00DD669C" w:rsidR="00DD669C" w:rsidRPr="008B34EE">
      <w:pPr>
        <w:jc w:val="center"/>
      </w:pPr>
      <w:r w:rsidRPr="008B34EE">
        <w:t>R E P U B L I K A   H R V A T S K A</w:t>
      </w:r>
    </w:p>
    <w:p w:rsidRDefault="00DD669C" w:rsidP="00DD669C" w:rsidR="00DD669C" w:rsidRPr="008B34EE">
      <w:pPr>
        <w:jc w:val="center"/>
      </w:pPr>
      <w:r w:rsidRPr="008B34EE">
        <w:t>Z A K L J U Č A K</w:t>
      </w:r>
    </w:p>
    <w:p w:rsidRDefault="00DD669C" w:rsidP="00DD669C" w:rsidR="00DD669C" w:rsidRPr="008B34EE">
      <w:pPr>
        <w:jc w:val="center"/>
      </w:pPr>
    </w:p>
    <w:p w:rsidRDefault="00754445" w:rsidP="00DD669C" w:rsidR="00DD669C" w:rsidRPr="008B34EE">
      <w:pPr>
        <w:ind w:firstLine="720"/>
        <w:jc w:val="both"/>
        <w:rPr>
          <w:b/>
        </w:rPr>
      </w:pPr>
      <w:r w:rsidRPr="008B34EE">
        <w:t xml:space="preserve">Trgovački sud u Zagrebu po sucu pojedincu Mislavu Kolakušiću, kao stečajnom sucu u stečajnom postupku nad dužnikom </w:t>
      </w:r>
      <w:r w:rsidR="00D364B4" w:rsidRPr="008B34EE">
        <w:t>METALING d.o.o. za metaloprerađivačku djelatnost u stečaju, Sisak, Božidara Adžije 2, MBS:080307196, OIB:76134860175</w:t>
      </w:r>
      <w:r w:rsidRPr="008B34EE">
        <w:t xml:space="preserve">, </w:t>
      </w:r>
      <w:r w:rsidR="006B16FA">
        <w:t>29</w:t>
      </w:r>
      <w:r w:rsidR="00A74DC1" w:rsidRPr="008B34EE">
        <w:t xml:space="preserve">. </w:t>
      </w:r>
      <w:r w:rsidR="00512F82">
        <w:t>ožujka</w:t>
      </w:r>
      <w:r w:rsidRPr="008B34EE">
        <w:t xml:space="preserve"> 201</w:t>
      </w:r>
      <w:r w:rsidR="00A74DC1" w:rsidRPr="008B34EE">
        <w:t>7</w:t>
      </w:r>
      <w:r w:rsidRPr="008B34EE">
        <w:t>.</w:t>
      </w:r>
      <w:r w:rsidR="00DD669C" w:rsidRPr="008B34EE">
        <w:t>,</w:t>
      </w:r>
    </w:p>
    <w:p w:rsidRDefault="00DD669C" w:rsidP="00DD669C" w:rsidR="00DD669C" w:rsidRPr="008B34EE">
      <w:pPr>
        <w:ind w:firstLine="708"/>
        <w:jc w:val="both"/>
      </w:pPr>
    </w:p>
    <w:p w:rsidRDefault="00DD669C" w:rsidP="00DD669C" w:rsidR="00DD669C" w:rsidRPr="008B34EE">
      <w:pPr>
        <w:jc w:val="center"/>
      </w:pPr>
      <w:r w:rsidRPr="008B34EE">
        <w:t xml:space="preserve"> z a k l j u č i o  j e</w:t>
      </w:r>
    </w:p>
    <w:p w:rsidRDefault="00DD669C" w:rsidP="00DD669C" w:rsidR="00DD669C" w:rsidRPr="008B34EE">
      <w:pPr>
        <w:ind w:firstLine="708"/>
        <w:jc w:val="center"/>
      </w:pPr>
    </w:p>
    <w:p w:rsidRDefault="00DD669C" w:rsidP="00DD669C" w:rsidR="00DD669C" w:rsidRPr="008B34EE">
      <w:pPr>
        <w:jc w:val="both"/>
      </w:pPr>
      <w:r w:rsidRPr="008B34EE">
        <w:t xml:space="preserve">I   </w:t>
      </w:r>
      <w:r w:rsidR="003416AE" w:rsidRPr="008B34EE">
        <w:tab/>
      </w:r>
      <w:r w:rsidRPr="008B34EE">
        <w:t xml:space="preserve">Određuje se prodaja u stečajnom postupku nekretnina u vlasništvu stečajnog dužnika </w:t>
      </w:r>
      <w:r w:rsidR="00D364B4" w:rsidRPr="008B34EE">
        <w:t>METALING d.o.o. za metaloprerađivačku djelatnost u stečaju, Sisak, Božidara Adžije 2, MBS:080307196, OIB:76134860175</w:t>
      </w:r>
      <w:r w:rsidRPr="008B34EE">
        <w:t>, uz odgovarajuću primjenu pravila o ovrsi na nekretninama i to:</w:t>
      </w:r>
    </w:p>
    <w:p w:rsidRDefault="00DD669C" w:rsidP="00DD669C" w:rsidR="00DD669C" w:rsidRPr="008B34EE">
      <w:pPr>
        <w:jc w:val="both"/>
        <w:rPr>
          <w:b/>
        </w:rPr>
      </w:pPr>
      <w:r w:rsidRPr="008B34EE">
        <w:rPr>
          <w:b/>
        </w:rPr>
        <w:t xml:space="preserve">na </w:t>
      </w:r>
      <w:r w:rsidR="00512F82">
        <w:rPr>
          <w:b/>
        </w:rPr>
        <w:t>četvrtoj</w:t>
      </w:r>
      <w:r w:rsidRPr="008B34EE">
        <w:rPr>
          <w:b/>
        </w:rPr>
        <w:t xml:space="preserve"> javnoj dražbi</w:t>
      </w:r>
      <w:r w:rsidR="00754445" w:rsidRPr="008B34EE">
        <w:rPr>
          <w:b/>
        </w:rPr>
        <w:t>:</w:t>
      </w:r>
    </w:p>
    <w:p w:rsidRDefault="00EA7B8D" w:rsidP="000D7529" w:rsidR="00EA7B8D" w:rsidRPr="008B34EE">
      <w:pPr>
        <w:ind w:firstLine="708"/>
        <w:jc w:val="both"/>
      </w:pPr>
      <w:r w:rsidRPr="008B34EE">
        <w:t>c</w:t>
      </w:r>
      <w:r w:rsidR="000D7529" w:rsidRPr="008B34EE">
        <w:t>.1.</w:t>
      </w:r>
      <w:r w:rsidRPr="008B34EE">
        <w:tab/>
        <w:t xml:space="preserve"> ŽELJEZARA površine 38.273 m²,  sagrađene na k.č.br. 1946/1, k.o. Novi Sisak,  upisanih u z.k.ul. 4657 kod Općinskoga suda u Sisku, i to:</w:t>
      </w:r>
    </w:p>
    <w:p w:rsidRDefault="00EA7B8D" w:rsidP="00EA7B8D" w:rsidR="00EA7B8D" w:rsidRPr="008B34EE">
      <w:pPr>
        <w:jc w:val="both"/>
      </w:pPr>
      <w:r w:rsidRPr="008B34EE">
        <w:t xml:space="preserve">1946/1 </w:t>
      </w:r>
      <w:r w:rsidRPr="008B34EE">
        <w:tab/>
        <w:t xml:space="preserve">ŽELJEZARA </w:t>
      </w:r>
      <w:r w:rsidRPr="008B34EE">
        <w:tab/>
        <w:t>UKUPNO</w:t>
      </w:r>
      <w:r w:rsidRPr="008B34EE">
        <w:tab/>
        <w:t xml:space="preserve">                               38273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15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28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22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15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13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EA7B8D" w:rsidP="00EA7B8D" w:rsidR="00EA7B8D" w:rsidRPr="008B34EE">
      <w:pPr>
        <w:jc w:val="both"/>
      </w:pPr>
      <w:r w:rsidRPr="008B34EE">
        <w:tab/>
      </w:r>
      <w:r w:rsidRPr="008B34EE">
        <w:tab/>
        <w:t xml:space="preserve">DVORIŠTE </w:t>
      </w:r>
      <w:r w:rsidRPr="008B34EE">
        <w:tab/>
      </w:r>
      <w:r w:rsidRPr="008B34EE">
        <w:tab/>
      </w:r>
      <w:r w:rsidRPr="008B34EE">
        <w:tab/>
        <w:t xml:space="preserve">                  38084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 xml:space="preserve">  8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10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15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 xml:space="preserve">  5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16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18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10 m²</w:t>
      </w:r>
    </w:p>
    <w:p w:rsidRDefault="00EA7B8D" w:rsidP="00EA7B8D" w:rsidR="00EA7B8D" w:rsidRPr="008B34EE">
      <w:pPr>
        <w:jc w:val="both"/>
      </w:pPr>
      <w:r w:rsidRPr="008B34EE">
        <w:t>1947/2</w:t>
      </w:r>
      <w:r w:rsidRPr="008B34EE">
        <w:tab/>
      </w:r>
      <w:r w:rsidRPr="008B34EE">
        <w:tab/>
        <w:t xml:space="preserve">ŽELJEZARA                                                          1332 m² </w:t>
      </w:r>
    </w:p>
    <w:p w:rsidRDefault="00EA7B8D" w:rsidP="00EA7B8D" w:rsidR="00EA7B8D" w:rsidRPr="008B34EE">
      <w:pPr>
        <w:jc w:val="both"/>
      </w:pPr>
      <w:r w:rsidRPr="008B34EE">
        <w:t xml:space="preserve">                        PUT                                                                         1332 m²</w:t>
      </w:r>
    </w:p>
    <w:p w:rsidRDefault="00EA7B8D" w:rsidP="00EA7B8D" w:rsidR="00EA7B8D" w:rsidRPr="008B34EE">
      <w:pPr>
        <w:jc w:val="both"/>
      </w:pPr>
      <w:r w:rsidRPr="008B34EE">
        <w:t>UKUPNO:                                                                                     39605 m²</w:t>
      </w:r>
    </w:p>
    <w:p w:rsidRDefault="00EA7B8D" w:rsidP="00EA7B8D" w:rsidR="00EA7B8D" w:rsidRPr="008B34EE">
      <w:pPr>
        <w:jc w:val="both"/>
      </w:pPr>
    </w:p>
    <w:p w:rsidRDefault="00EA7B8D" w:rsidP="00EA7B8D" w:rsidR="00EA7B8D" w:rsidRPr="008B34EE">
      <w:pPr>
        <w:jc w:val="both"/>
      </w:pPr>
      <w:r w:rsidRPr="008B34EE">
        <w:t>TERETI:</w:t>
      </w:r>
    </w:p>
    <w:p w:rsidRDefault="00EA7B8D" w:rsidP="00EA7B8D" w:rsidR="00EA7B8D" w:rsidRPr="008B34EE">
      <w:pPr>
        <w:jc w:val="both"/>
      </w:pPr>
      <w:r w:rsidRPr="008B34EE">
        <w:t xml:space="preserve">1.1 </w:t>
      </w:r>
      <w:r w:rsidRPr="008B34EE">
        <w:tab/>
        <w:t>Primljeno: 17. travnja 1989. Z-1220/89</w:t>
      </w:r>
    </w:p>
    <w:p w:rsidRDefault="00EA7B8D" w:rsidP="00EA7B8D" w:rsidR="00EA7B8D" w:rsidRPr="008B34EE">
      <w:pPr>
        <w:jc w:val="both"/>
      </w:pPr>
      <w:r w:rsidRPr="008B34EE">
        <w:t xml:space="preserve">Na temelju Rješenja od 29. ožujka 1989. godine, uknjižuje se teret služnosti polaganja električnog podzemnog kabela na čest.br. 1947/2 u A, od TS-12 postrojenja KP-6 u Rafineriji Sisak do nove trafostanice TS 12, za korist: INA RAFINERIJA NAFTE, SISAK </w:t>
      </w:r>
      <w:r w:rsidRPr="008B34EE">
        <w:tab/>
      </w:r>
      <w:r w:rsidRPr="008B34EE">
        <w:tab/>
      </w:r>
      <w:r w:rsidRPr="008B34EE">
        <w:tab/>
        <w:t xml:space="preserve">3.1 </w:t>
      </w:r>
      <w:r w:rsidRPr="008B34EE">
        <w:tab/>
        <w:t>Primljeno: 12. rujna 1997. Z-3117/97</w:t>
      </w:r>
    </w:p>
    <w:p w:rsidRDefault="00EA7B8D" w:rsidP="00EA7B8D" w:rsidR="00EA7B8D" w:rsidRPr="008B34EE">
      <w:pPr>
        <w:jc w:val="both"/>
      </w:pPr>
      <w:r w:rsidRPr="008B34EE">
        <w:t xml:space="preserve">Na temelju Ugovora od 9. lipnja 1997. godine uknjižuje se pravo služnosti pristupa vodovima i uređajima radi omogućavanja nesmetanog pristupa cjevovodima za tehničke plinove, rashladnu vodu, paru, komprimirani zrak i električnim kablovima koji se nalaze na nekretninama u A. </w:t>
      </w:r>
      <w:r w:rsidRPr="008B34EE">
        <w:tab/>
      </w:r>
      <w:r w:rsidRPr="008B34EE">
        <w:tab/>
      </w:r>
    </w:p>
    <w:p w:rsidRDefault="00EA7B8D" w:rsidP="00EA7B8D" w:rsidR="00EA7B8D" w:rsidRPr="008B34EE">
      <w:pPr>
        <w:jc w:val="both"/>
      </w:pPr>
      <w:r w:rsidRPr="008B34EE">
        <w:lastRenderedPageBreak/>
        <w:t xml:space="preserve">4.1 </w:t>
      </w:r>
      <w:r w:rsidRPr="008B34EE">
        <w:tab/>
        <w:t>Primljeno: 18. prosinca 2008. Z-7767/08</w:t>
      </w:r>
    </w:p>
    <w:p w:rsidRDefault="00EA7B8D" w:rsidP="00EA7B8D" w:rsidR="00EA7B8D" w:rsidRPr="008B34EE">
      <w:pPr>
        <w:jc w:val="both"/>
      </w:pPr>
      <w:r w:rsidRPr="008B34EE">
        <w:t>GLAVNA HIPOTEKA</w:t>
      </w:r>
    </w:p>
    <w:p w:rsidRDefault="00EA7B8D" w:rsidP="00EA7B8D" w:rsidR="00EA7B8D" w:rsidRPr="008B34EE">
      <w:pPr>
        <w:jc w:val="both"/>
      </w:pPr>
      <w:r w:rsidRPr="008B34EE">
        <w:t xml:space="preserve">Na temelju Ugovora o korištenju višenamjenskog okvira od 17. prosinca 2008. godine, ovjerenog kao ovršni javnobilježnički akt i Izvatka iz sudskog registra od 22. studenog 2007. godine u Z-6986/07, uknjižuje se pravo zaloga na nekretnine u A, za iznos od 2.500.000,00 EUR, a što na dan potpisa ugovora 17. prosinca 2008. godine po prodajnom tečaju Societe Generale - Splitske banke d.d., Split iznosi 18.132.500,00 (osamnaestmilijunastotridesetdvijetisućepetsto) kn, uvećano za kamate, naknade i troškove, s rokom dospijeća na dan 10. studenog 2009. godine, za korist: SOCIETE GENERALE - SPLITSKA BANKA D.D., OIB: 69326397242, SPLIT, RUĐERA BOŠKOVIĆA 16 </w:t>
      </w:r>
      <w:r w:rsidRPr="008B34EE">
        <w:tab/>
      </w:r>
    </w:p>
    <w:p w:rsidRDefault="00EA7B8D" w:rsidP="00EA7B8D" w:rsidR="00EA7B8D" w:rsidRPr="008B34EE">
      <w:pPr>
        <w:jc w:val="both"/>
      </w:pPr>
      <w:r w:rsidRPr="008B34EE">
        <w:t xml:space="preserve">5.3 </w:t>
      </w:r>
      <w:r w:rsidRPr="008B34EE">
        <w:tab/>
        <w:t>Primljeno: 18. prosinca 2008. Z-7767/08</w:t>
      </w:r>
    </w:p>
    <w:p w:rsidRDefault="00EA7B8D" w:rsidP="00EA7B8D" w:rsidR="00EA7B8D" w:rsidRPr="008B34EE">
      <w:pPr>
        <w:jc w:val="both"/>
      </w:pPr>
      <w:r w:rsidRPr="008B34EE">
        <w:t xml:space="preserve">Na temelju Ugovora o korištenju višenamjenskog okvira od 17. prosinca 2008. godine, ovjerenog kao ovršni javnobilježnički akt i Izvatka iz sudskog registra od 22. studenog 2007. godine u Z-6986/07, zabilježuje se da je zalog upisan i u zk.ul. 4658, 3037 i 2926 k.o. iste kao sporedna hipoteka. </w:t>
      </w:r>
      <w:r w:rsidRPr="008B34EE">
        <w:tab/>
      </w:r>
    </w:p>
    <w:p w:rsidRDefault="00EA7B8D" w:rsidP="00EA7B8D" w:rsidR="00EA7B8D" w:rsidRPr="008B34EE">
      <w:pPr>
        <w:jc w:val="both"/>
      </w:pPr>
      <w:r w:rsidRPr="008B34EE">
        <w:t xml:space="preserve">9.1 </w:t>
      </w:r>
      <w:r w:rsidRPr="008B34EE">
        <w:tab/>
        <w:t>Zaprimljeno 02.02.2015. broj Z-510/15</w:t>
      </w:r>
    </w:p>
    <w:p w:rsidRDefault="00EA7B8D" w:rsidP="00EA7B8D" w:rsidR="00EA7B8D" w:rsidRPr="008B34EE">
      <w:pPr>
        <w:jc w:val="both"/>
      </w:pPr>
      <w:r w:rsidRPr="008B34EE">
        <w:t>Na temelju Sporazuma o osiguranju od 10. siječnja 2015. godine, potvrđenog kao ovršni javnobilježnički akt, uknjižuje se pravo zaloga na nekretnine u A, u u iznosu od 2.000.000,00 kn (dvamilijunakuna), sa zakonskom zateznom kamatom i troškovima u skladu s Ugovorom, za korist: GRAD SISAK, OIB: 08686015790, SISAK, RIMSKA 26</w:t>
      </w:r>
    </w:p>
    <w:p w:rsidRDefault="000D7529" w:rsidP="000D7529" w:rsidR="00EA7B8D" w:rsidRPr="008B34EE">
      <w:pPr>
        <w:ind w:firstLine="708"/>
        <w:jc w:val="both"/>
      </w:pPr>
      <w:r w:rsidRPr="008B34EE">
        <w:t>c.2.</w:t>
      </w:r>
      <w:r w:rsidR="00EA7B8D" w:rsidRPr="008B34EE">
        <w:tab/>
        <w:t>ŽELJEZARA površine 687 m²,  sagrađene na k.č.br. 1946/5, k.o. Novi Sisak,  upisanih u z.k.ul. 4658 kod Općinskoga suda u Sisku, i to:</w:t>
      </w:r>
    </w:p>
    <w:p w:rsidRDefault="00EA7B8D" w:rsidP="00EA7B8D" w:rsidR="00EA7B8D" w:rsidRPr="008B34EE">
      <w:pPr>
        <w:jc w:val="both"/>
      </w:pPr>
      <w:r w:rsidRPr="008B34EE">
        <w:t xml:space="preserve">1946/5 </w:t>
      </w:r>
      <w:r w:rsidRPr="008B34EE">
        <w:tab/>
        <w:t xml:space="preserve">ŽELJEZARA </w:t>
      </w:r>
      <w:r w:rsidRPr="008B34EE">
        <w:tab/>
        <w:t>UKUPNO</w:t>
      </w:r>
      <w:r w:rsidRPr="008B34EE">
        <w:tab/>
        <w:t xml:space="preserve">                                   687 m²</w:t>
      </w:r>
    </w:p>
    <w:p w:rsidRDefault="00EA7B8D" w:rsidP="00EA7B8D" w:rsidR="00EA7B8D" w:rsidRPr="008B34EE">
      <w:pPr>
        <w:jc w:val="both"/>
      </w:pPr>
      <w:r w:rsidRPr="008B34EE">
        <w:t xml:space="preserve">                        GOSPODARSKA ZGRADA </w:t>
      </w:r>
      <w:r w:rsidRPr="008B34EE">
        <w:tab/>
      </w:r>
      <w:r w:rsidRPr="008B34EE">
        <w:tab/>
      </w:r>
      <w:r w:rsidRPr="008B34EE">
        <w:tab/>
        <w:t>19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11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EA7B8D" w:rsidP="00EA7B8D" w:rsidR="00EA7B8D" w:rsidRPr="008B34EE">
      <w:pPr>
        <w:jc w:val="both"/>
      </w:pPr>
      <w:r w:rsidRPr="008B34EE">
        <w:tab/>
      </w:r>
      <w:r w:rsidRPr="008B34EE">
        <w:tab/>
        <w:t xml:space="preserve">DVORIŠTE </w:t>
      </w:r>
      <w:r w:rsidRPr="008B34EE">
        <w:tab/>
      </w:r>
      <w:r w:rsidRPr="008B34EE">
        <w:tab/>
        <w:t xml:space="preserve">                                 601 m²</w:t>
      </w:r>
    </w:p>
    <w:p w:rsidRDefault="00EA7B8D" w:rsidP="00EA7B8D" w:rsidR="00EA7B8D" w:rsidRPr="008B34EE">
      <w:pPr>
        <w:jc w:val="both"/>
      </w:pPr>
      <w:r w:rsidRPr="008B34EE">
        <w:t>UKUPNO:                                                                          687 m ²</w:t>
      </w:r>
    </w:p>
    <w:p w:rsidRDefault="00EA7B8D" w:rsidP="00EA7B8D" w:rsidR="00EA7B8D" w:rsidRPr="008B34EE">
      <w:pPr>
        <w:jc w:val="both"/>
      </w:pPr>
      <w:r w:rsidRPr="008B34EE">
        <w:t>TERETI:</w:t>
      </w:r>
    </w:p>
    <w:p w:rsidRDefault="00EA7B8D" w:rsidP="00EA7B8D" w:rsidR="00EA7B8D" w:rsidRPr="008B34EE">
      <w:pPr>
        <w:jc w:val="both"/>
      </w:pPr>
      <w:r w:rsidRPr="008B34EE">
        <w:t xml:space="preserve">1.1 </w:t>
      </w:r>
      <w:r w:rsidRPr="008B34EE">
        <w:tab/>
        <w:t>Temeljem zapisnika broj Z-2024/2008/4658 prenosi se slijedeći upis: Primljeno: 18. prosinca 2008. Z-7767/08</w:t>
      </w:r>
    </w:p>
    <w:p w:rsidRDefault="00EA7B8D" w:rsidP="00EA7B8D" w:rsidR="00EA7B8D" w:rsidRPr="008B34EE">
      <w:pPr>
        <w:jc w:val="both"/>
      </w:pPr>
      <w:r w:rsidRPr="008B34EE">
        <w:t>SPOREDNA HIPOTEKA</w:t>
      </w:r>
    </w:p>
    <w:p w:rsidRDefault="00EA7B8D" w:rsidP="00EA7B8D" w:rsidR="00EA7B8D" w:rsidRPr="008B34EE">
      <w:pPr>
        <w:jc w:val="both"/>
      </w:pPr>
      <w:r w:rsidRPr="008B34EE">
        <w:t>Na temelju Ugovora o korištenju višenamjenskog okvira od 17. prosinca 2008. godine, ovjerenog kao ovršni javnobilježnički akt i Izvatka iz sudskog registra od 22. studenog 2007. godine u Z-6986/07, uknjižuje se pravo zaloga na nekretnine u A, za iznos od 2.500.000,00 EUR, a što na dan potpisa ugovora 17. prosinca 2008. godine po prodajnom tečaju Societe Generale - Splitske banke d.d., Split iznosi 18.132.500,00 (osamnaestmilijunastotridesetdvijetisućepetsto) kn, uvećano za kamate, naknade i troškove, s rokom dospijeća na dan 10. studenog 2009. godine, za korist:</w:t>
      </w:r>
    </w:p>
    <w:p w:rsidRDefault="00EA7B8D" w:rsidP="00EA7B8D" w:rsidR="00EA7B8D" w:rsidRPr="008B34EE">
      <w:pPr>
        <w:jc w:val="both"/>
      </w:pPr>
      <w:r w:rsidRPr="008B34EE">
        <w:t xml:space="preserve">SOCIETE GENERALE - SPLITSKA BANKA D.D., SPLIT, RUĐERA BOŠKOVIĆA 16 </w:t>
      </w:r>
    </w:p>
    <w:p w:rsidRDefault="00EA7B8D" w:rsidP="00EA7B8D" w:rsidR="00EA7B8D" w:rsidRPr="008B34EE">
      <w:pPr>
        <w:jc w:val="both"/>
      </w:pPr>
      <w:r w:rsidRPr="008B34EE">
        <w:t xml:space="preserve">2.1 </w:t>
      </w:r>
      <w:r w:rsidRPr="008B34EE">
        <w:tab/>
        <w:t>Temeljem zapisnika broj Z-2024/2008/4658 prenosi se slijedeći upis: Primljeno: 18. prosinca 2008. Z-7767/08</w:t>
      </w:r>
    </w:p>
    <w:p w:rsidRDefault="00EA7B8D" w:rsidP="00EA7B8D" w:rsidR="00EA7B8D" w:rsidRPr="008B34EE">
      <w:pPr>
        <w:jc w:val="both"/>
      </w:pPr>
      <w:r w:rsidRPr="008B34EE">
        <w:t>Na temelju Ugovora o korištenju višenamjenskog okvira od 17. prosinca 2008. godine, ovjerenog kao ovršni javnobilježnički akt i Izvatka iz sudskog registra od 22. studenog 2007. godine u Z-6986/07, zabilježuje se da je zalog upisan i u zk.ul. 4657 k.o. iste kao glavna hipoteka.</w:t>
      </w:r>
    </w:p>
    <w:p w:rsidRDefault="000D7529" w:rsidP="000D7529" w:rsidR="00EA7B8D" w:rsidRPr="008B34EE">
      <w:pPr>
        <w:ind w:firstLine="708"/>
        <w:jc w:val="both"/>
      </w:pPr>
      <w:r w:rsidRPr="008B34EE">
        <w:t>c.3.</w:t>
      </w:r>
      <w:r w:rsidR="00EA7B8D" w:rsidRPr="008B34EE">
        <w:tab/>
        <w:t>ŽELJEZARA površine 7792 m²,  sagrađene na k.č.br. 1946/7, 1946/8, 1946/9, 1946/10,1946/11, 1946/12, 1946/14, , k.o. Novi Sisak,  upisanih u z.k.ul. 3037 kod Općinskoga suda u Sisku, i to:</w:t>
      </w:r>
    </w:p>
    <w:p w:rsidRDefault="00EA7B8D" w:rsidP="00EA7B8D" w:rsidR="00EA7B8D" w:rsidRPr="008B34EE">
      <w:pPr>
        <w:jc w:val="both"/>
      </w:pPr>
      <w:r w:rsidRPr="008B34EE">
        <w:lastRenderedPageBreak/>
        <w:t xml:space="preserve">1946/7 </w:t>
      </w:r>
      <w:r w:rsidRPr="008B34EE">
        <w:tab/>
        <w:t xml:space="preserve">ŽELJEZARA </w:t>
      </w:r>
      <w:r w:rsidRPr="008B34EE">
        <w:tab/>
        <w:t>POSLOVNA ZGRADA           271 m²</w:t>
      </w:r>
      <w:r w:rsidRPr="008B34EE">
        <w:tab/>
      </w:r>
    </w:p>
    <w:p w:rsidRDefault="00EA7B8D" w:rsidP="00EA7B8D" w:rsidR="00EA7B8D" w:rsidRPr="008B34EE">
      <w:pPr>
        <w:jc w:val="both"/>
      </w:pPr>
      <w:r w:rsidRPr="008B34EE">
        <w:t xml:space="preserve">1946/8 </w:t>
      </w:r>
      <w:r w:rsidRPr="008B34EE">
        <w:tab/>
        <w:t xml:space="preserve">ŽELJEZARA </w:t>
      </w:r>
      <w:r w:rsidRPr="008B34EE">
        <w:tab/>
        <w:t>GOSPODARSKA ZGRADA 1013 m²</w:t>
      </w:r>
    </w:p>
    <w:p w:rsidRDefault="00EA7B8D" w:rsidP="00EA7B8D" w:rsidR="00EA7B8D" w:rsidRPr="008B34EE">
      <w:pPr>
        <w:jc w:val="both"/>
      </w:pPr>
      <w:r w:rsidRPr="008B34EE">
        <w:t xml:space="preserve">1946/9 </w:t>
      </w:r>
      <w:r w:rsidRPr="008B34EE">
        <w:tab/>
        <w:t xml:space="preserve">ŽELJEZARA </w:t>
      </w:r>
      <w:r w:rsidRPr="008B34EE">
        <w:tab/>
        <w:t>GOSPODARSKA ZGRADA  877 m²</w:t>
      </w:r>
      <w:r w:rsidRPr="008B34EE">
        <w:tab/>
      </w:r>
    </w:p>
    <w:p w:rsidRDefault="00EA7B8D" w:rsidP="00EA7B8D" w:rsidR="00EA7B8D" w:rsidRPr="008B34EE">
      <w:pPr>
        <w:jc w:val="both"/>
      </w:pPr>
      <w:r w:rsidRPr="008B34EE">
        <w:t xml:space="preserve">1946/10 </w:t>
      </w:r>
      <w:r w:rsidRPr="008B34EE">
        <w:tab/>
        <w:t xml:space="preserve">ŽELJEZARA </w:t>
      </w:r>
      <w:r w:rsidRPr="008B34EE">
        <w:tab/>
        <w:t xml:space="preserve">TRAFOSTANICA      </w:t>
      </w:r>
      <w:r w:rsidRPr="008B34EE">
        <w:tab/>
        <w:t xml:space="preserve">   125 m²</w:t>
      </w:r>
      <w:r w:rsidRPr="008B34EE">
        <w:tab/>
      </w:r>
    </w:p>
    <w:p w:rsidRDefault="00EA7B8D" w:rsidP="00EA7B8D" w:rsidR="00EA7B8D" w:rsidRPr="008B34EE">
      <w:pPr>
        <w:jc w:val="both"/>
      </w:pPr>
      <w:r w:rsidRPr="008B34EE">
        <w:t xml:space="preserve">1946/11 </w:t>
      </w:r>
      <w:r w:rsidRPr="008B34EE">
        <w:tab/>
        <w:t xml:space="preserve">ŽELJEZARA </w:t>
      </w:r>
      <w:r w:rsidRPr="008B34EE">
        <w:tab/>
        <w:t>UKUPNO</w:t>
      </w:r>
      <w:r w:rsidRPr="008B34EE">
        <w:tab/>
        <w:t xml:space="preserve">             4081 m²</w:t>
      </w:r>
      <w:r w:rsidRPr="008B34EE">
        <w:tab/>
      </w:r>
    </w:p>
    <w:p w:rsidRDefault="00EA7B8D" w:rsidP="00EA7B8D" w:rsidR="00EA7B8D" w:rsidRPr="008B34EE">
      <w:pPr>
        <w:jc w:val="both"/>
      </w:pPr>
      <w:r w:rsidRPr="008B34EE">
        <w:t xml:space="preserve">                        DVORIŠTE </w:t>
      </w:r>
      <w:r w:rsidRPr="008B34EE">
        <w:tab/>
      </w:r>
      <w:r w:rsidRPr="008B34EE">
        <w:tab/>
      </w:r>
      <w:r w:rsidRPr="008B34EE">
        <w:tab/>
        <w:t xml:space="preserve">               120 m²</w:t>
      </w:r>
      <w:r w:rsidRPr="008B34EE">
        <w:tab/>
      </w:r>
    </w:p>
    <w:p w:rsidRDefault="00EA7B8D" w:rsidP="00EA7B8D" w:rsidR="00EA7B8D" w:rsidRPr="008B34EE">
      <w:pPr>
        <w:jc w:val="both"/>
      </w:pPr>
      <w:r w:rsidRPr="008B34EE">
        <w:t xml:space="preserve">                        GOSPODARSKA ZGRADA </w:t>
      </w:r>
      <w:r w:rsidRPr="008B34EE">
        <w:tab/>
      </w:r>
      <w:r w:rsidRPr="008B34EE">
        <w:tab/>
        <w:t xml:space="preserve">  620 m²</w:t>
      </w:r>
      <w:r w:rsidRPr="008B34EE">
        <w:tab/>
      </w:r>
    </w:p>
    <w:p w:rsidRDefault="00EA7B8D" w:rsidP="00EA7B8D" w:rsidR="00EA7B8D" w:rsidRPr="008B34EE">
      <w:pPr>
        <w:jc w:val="both"/>
      </w:pPr>
      <w:r w:rsidRPr="008B34EE">
        <w:t xml:space="preserve">                        GOSPODARSKA ZGRADA </w:t>
      </w:r>
      <w:r w:rsidRPr="008B34EE">
        <w:tab/>
      </w:r>
      <w:r w:rsidRPr="008B34EE">
        <w:tab/>
        <w:t xml:space="preserve">   160 m²</w:t>
      </w:r>
      <w:r w:rsidRPr="008B34EE">
        <w:tab/>
      </w:r>
    </w:p>
    <w:p w:rsidRDefault="00EA7B8D" w:rsidP="00EA7B8D" w:rsidR="00EA7B8D" w:rsidRPr="008B34EE">
      <w:pPr>
        <w:jc w:val="both"/>
      </w:pPr>
      <w:r w:rsidRPr="008B34EE">
        <w:t xml:space="preserve">                        GOSPODARSKA ZGRADA </w:t>
      </w:r>
      <w:r w:rsidRPr="008B34EE">
        <w:tab/>
      </w:r>
      <w:r w:rsidRPr="008B34EE">
        <w:tab/>
        <w:t xml:space="preserve">     80 m²</w:t>
      </w:r>
      <w:r w:rsidRPr="008B34EE">
        <w:tab/>
      </w:r>
    </w:p>
    <w:p w:rsidRDefault="00EA7B8D" w:rsidP="00EA7B8D" w:rsidR="00EA7B8D" w:rsidRPr="008B34EE">
      <w:pPr>
        <w:jc w:val="both"/>
      </w:pPr>
      <w:r w:rsidRPr="008B34EE">
        <w:t xml:space="preserve">                        GOSPODARSKA ZGRADA </w:t>
      </w:r>
      <w:r w:rsidRPr="008B34EE">
        <w:tab/>
      </w:r>
      <w:r w:rsidRPr="008B34EE">
        <w:tab/>
        <w:t xml:space="preserve">    130 m²</w:t>
      </w:r>
    </w:p>
    <w:p w:rsidRDefault="00EA7B8D" w:rsidP="00EA7B8D" w:rsidR="00EA7B8D" w:rsidRPr="008B34EE">
      <w:pPr>
        <w:jc w:val="both"/>
      </w:pPr>
      <w:r w:rsidRPr="008B34EE">
        <w:t xml:space="preserve">                         POSLOVNA ZGRADA </w:t>
      </w:r>
      <w:r w:rsidRPr="008B34EE">
        <w:tab/>
      </w:r>
      <w:r w:rsidRPr="008B34EE">
        <w:tab/>
        <w:t xml:space="preserve">    111 m²</w:t>
      </w:r>
      <w:r w:rsidRPr="008B34EE">
        <w:tab/>
      </w:r>
    </w:p>
    <w:p w:rsidRDefault="00EA7B8D" w:rsidP="00EA7B8D" w:rsidR="00EA7B8D" w:rsidRPr="008B34EE">
      <w:pPr>
        <w:jc w:val="both"/>
      </w:pPr>
      <w:r w:rsidRPr="008B34EE">
        <w:t xml:space="preserve">                         GOSPODARSKA ZGRADA </w:t>
      </w:r>
      <w:r w:rsidRPr="008B34EE">
        <w:tab/>
      </w:r>
      <w:r w:rsidRPr="008B34EE">
        <w:tab/>
        <w:t xml:space="preserve">    772 m²</w:t>
      </w:r>
      <w:r w:rsidRPr="008B34EE">
        <w:tab/>
      </w:r>
    </w:p>
    <w:p w:rsidRDefault="00EA7B8D" w:rsidP="00EA7B8D" w:rsidR="00EA7B8D" w:rsidRPr="008B34EE">
      <w:pPr>
        <w:jc w:val="both"/>
      </w:pPr>
      <w:r w:rsidRPr="008B34EE">
        <w:t xml:space="preserve">                         GOSPODARSKA ZGRADA </w:t>
      </w:r>
      <w:r w:rsidRPr="008B34EE">
        <w:tab/>
      </w:r>
      <w:r w:rsidRPr="008B34EE">
        <w:tab/>
        <w:t xml:space="preserve">    146 m²</w:t>
      </w:r>
      <w:r w:rsidRPr="008B34EE">
        <w:tab/>
      </w:r>
    </w:p>
    <w:p w:rsidRDefault="00EA7B8D" w:rsidP="00EA7B8D" w:rsidR="00EA7B8D" w:rsidRPr="008B34EE">
      <w:pPr>
        <w:jc w:val="both"/>
      </w:pPr>
      <w:r w:rsidRPr="008B34EE">
        <w:t xml:space="preserve">                         GOSPODARSKA ZGRADA </w:t>
      </w:r>
      <w:r w:rsidRPr="008B34EE">
        <w:tab/>
      </w:r>
      <w:r w:rsidRPr="008B34EE">
        <w:tab/>
        <w:t xml:space="preserve">      55 m²</w:t>
      </w:r>
    </w:p>
    <w:p w:rsidRDefault="00EA7B8D" w:rsidP="00EA7B8D" w:rsidR="00EA7B8D" w:rsidRPr="008B34EE">
      <w:pPr>
        <w:jc w:val="both"/>
      </w:pPr>
      <w:r w:rsidRPr="008B34EE">
        <w:t xml:space="preserve">                         GOSPODARSKA ZGRADA </w:t>
      </w:r>
      <w:r w:rsidRPr="008B34EE">
        <w:tab/>
      </w:r>
      <w:r w:rsidRPr="008B34EE">
        <w:tab/>
        <w:t xml:space="preserve">      84 m²</w:t>
      </w:r>
      <w:r w:rsidRPr="008B34EE">
        <w:tab/>
      </w:r>
    </w:p>
    <w:p w:rsidRDefault="00EA7B8D" w:rsidP="000D7529" w:rsidR="00EA7B8D" w:rsidRPr="008B34EE">
      <w:pPr>
        <w:ind w:hanging="1416" w:left="1416"/>
        <w:jc w:val="both"/>
      </w:pPr>
      <w:r w:rsidRPr="008B34EE">
        <w:t xml:space="preserve">                         GOSPODARSKA ZGRADA </w:t>
      </w:r>
      <w:r w:rsidRPr="008B34EE">
        <w:tab/>
      </w:r>
      <w:r w:rsidRPr="008B34EE">
        <w:tab/>
        <w:t xml:space="preserve">      94 m²</w:t>
      </w:r>
      <w:r w:rsidRPr="008B34EE">
        <w:tab/>
      </w:r>
      <w:r w:rsidRPr="008B34EE">
        <w:tab/>
        <w:t xml:space="preserve">                         GOSPODARSKA ZGRADA </w:t>
      </w:r>
      <w:r w:rsidRPr="008B34EE">
        <w:tab/>
      </w:r>
      <w:r w:rsidRPr="008B34EE">
        <w:tab/>
        <w:t xml:space="preserve">  1709 m²</w:t>
      </w:r>
    </w:p>
    <w:p w:rsidRDefault="00EA7B8D" w:rsidP="00EA7B8D" w:rsidR="00EA7B8D" w:rsidRPr="008B34EE">
      <w:pPr>
        <w:jc w:val="both"/>
      </w:pPr>
      <w:r w:rsidRPr="008B34EE">
        <w:t xml:space="preserve">1946/12 </w:t>
      </w:r>
      <w:r w:rsidRPr="008B34EE">
        <w:tab/>
        <w:t>ŽELJEZARA</w:t>
      </w:r>
      <w:r w:rsidRPr="008B34EE">
        <w:tab/>
        <w:t>GOSPODARSKA ZGRADA 1097 m²</w:t>
      </w:r>
    </w:p>
    <w:p w:rsidRDefault="00EA7B8D" w:rsidP="00EA7B8D" w:rsidR="00EA7B8D" w:rsidRPr="008B34EE">
      <w:pPr>
        <w:jc w:val="both"/>
      </w:pPr>
      <w:r w:rsidRPr="008B34EE">
        <w:t xml:space="preserve">1946/14 </w:t>
      </w:r>
      <w:r w:rsidRPr="008B34EE">
        <w:tab/>
        <w:t xml:space="preserve">ŽELJEZARA </w:t>
      </w:r>
      <w:r w:rsidRPr="008B34EE">
        <w:tab/>
        <w:t>POSLOVNA ZGRADA          328 m²</w:t>
      </w:r>
    </w:p>
    <w:p w:rsidRDefault="00EA7B8D" w:rsidP="00EA7B8D" w:rsidR="00EA7B8D" w:rsidRPr="008B34EE">
      <w:pPr>
        <w:jc w:val="both"/>
      </w:pPr>
      <w:r w:rsidRPr="008B34EE">
        <w:t xml:space="preserve">UKUPNO: </w:t>
      </w:r>
      <w:r w:rsidRPr="008B34EE">
        <w:tab/>
        <w:t xml:space="preserve">                                                                  7792 m² </w:t>
      </w:r>
    </w:p>
    <w:p w:rsidRDefault="00EA7B8D" w:rsidP="00EA7B8D" w:rsidR="00EA7B8D" w:rsidRPr="008B34EE">
      <w:pPr>
        <w:jc w:val="both"/>
      </w:pPr>
      <w:r w:rsidRPr="008B34EE">
        <w:t xml:space="preserve">   </w:t>
      </w:r>
    </w:p>
    <w:p w:rsidRDefault="00EA7B8D" w:rsidP="00EA7B8D" w:rsidR="00EA7B8D" w:rsidRPr="008B34EE">
      <w:pPr>
        <w:jc w:val="both"/>
      </w:pPr>
      <w:r w:rsidRPr="008B34EE">
        <w:t>TERETI:</w:t>
      </w:r>
    </w:p>
    <w:p w:rsidRDefault="00EA7B8D" w:rsidP="00EA7B8D" w:rsidR="00EA7B8D" w:rsidRPr="008B34EE">
      <w:pPr>
        <w:jc w:val="both"/>
      </w:pPr>
      <w:r w:rsidRPr="008B34EE">
        <w:t xml:space="preserve">1.1 </w:t>
      </w:r>
      <w:r w:rsidRPr="008B34EE">
        <w:tab/>
        <w:t>Primljeno: 18. prosinca 2008. Z-7767/08</w:t>
      </w:r>
    </w:p>
    <w:p w:rsidRDefault="00EA7B8D" w:rsidP="00EA7B8D" w:rsidR="00EA7B8D" w:rsidRPr="008B34EE">
      <w:pPr>
        <w:jc w:val="both"/>
      </w:pPr>
      <w:r w:rsidRPr="008B34EE">
        <w:t>SPOREDNA HIPOTEKA</w:t>
      </w:r>
    </w:p>
    <w:p w:rsidRDefault="00EA7B8D" w:rsidP="00EA7B8D" w:rsidR="00EA7B8D" w:rsidRPr="008B34EE">
      <w:pPr>
        <w:jc w:val="both"/>
      </w:pPr>
      <w:r w:rsidRPr="008B34EE">
        <w:t>Na temelju Ugovora o korištenju višenamjenskog okvira od 17. prosinca 2008. godine, ovjerenog kao ovršni javnobilježnički akt i Izvatka iz sudskog registra od 22. studenog 2007. godine u Z-6986/07, uknjižuje se pravo zaloga na nekretnine u A, za iznos od 2.500.000,00 EUR, a što na dan potpisa ugovora 17. prosinca 2008. godine po prodajnom tečaju Societe Generale - Splitske banke d.d., Split iznosi 18.132.500,00 (osamnaestmilijunastotridesetdvijetisućepetsto) kn, uvećano za kamate, naknade i troškove, s rokom dospijeća na dan 10. studenog 2009. godine, za korist:</w:t>
      </w:r>
    </w:p>
    <w:p w:rsidRDefault="00EA7B8D" w:rsidP="00EA7B8D" w:rsidR="00EA7B8D" w:rsidRPr="008B34EE">
      <w:pPr>
        <w:jc w:val="both"/>
      </w:pPr>
      <w:r w:rsidRPr="008B34EE">
        <w:t xml:space="preserve">SOCIETE GENERALE - SPLITSKA BANKA D.D., OIB: 69326397242, SPLIT, RUĐERA BOŠKOVIĆA 16 </w:t>
      </w:r>
      <w:r w:rsidRPr="008B34EE">
        <w:tab/>
      </w:r>
    </w:p>
    <w:p w:rsidRDefault="00EA7B8D" w:rsidP="00EA7B8D" w:rsidR="00EA7B8D" w:rsidRPr="008B34EE">
      <w:pPr>
        <w:jc w:val="both"/>
      </w:pPr>
      <w:r w:rsidRPr="008B34EE">
        <w:t xml:space="preserve">2.1 </w:t>
      </w:r>
      <w:r w:rsidRPr="008B34EE">
        <w:tab/>
        <w:t>Primljeno: 18. prosinca 2008. Z-7767/08</w:t>
      </w:r>
    </w:p>
    <w:p w:rsidRDefault="00EA7B8D" w:rsidP="00EA7B8D" w:rsidR="00EA7B8D" w:rsidRPr="008B34EE">
      <w:pPr>
        <w:jc w:val="both"/>
      </w:pPr>
      <w:r w:rsidRPr="008B34EE">
        <w:t>Na temelju Ugovora o korištenju višenamjenskog okvira od 17. prosinca 2008. godine, ovjerenog kao ovršni javnobilježnički akt i Izvatka iz sudskog registra od 22. studenog 2007. godine u Z-6986/07, zabilježuje se da je zalog upisan i u zk.ul. 4567 k.o. iste kao glavna hipoteka.</w:t>
      </w:r>
    </w:p>
    <w:p w:rsidRDefault="000D7529" w:rsidP="000D7529" w:rsidR="00EA7B8D" w:rsidRPr="008B34EE">
      <w:pPr>
        <w:ind w:firstLine="708"/>
        <w:jc w:val="both"/>
      </w:pPr>
      <w:r w:rsidRPr="008B34EE">
        <w:t>c.4.</w:t>
      </w:r>
      <w:r w:rsidR="00EA7B8D" w:rsidRPr="008B34EE">
        <w:tab/>
        <w:t>ŽELJEZARA površine 760 m²,  sagrađene na k.č.br. 1946/13, k.o. Novi Sisak,  upisanih u z.k.ul. 1800 kod Općinskoga suda u Sisku, i to:</w:t>
      </w:r>
    </w:p>
    <w:p w:rsidRDefault="00EA7B8D" w:rsidP="00EA7B8D" w:rsidR="00EA7B8D" w:rsidRPr="008B34EE">
      <w:pPr>
        <w:jc w:val="both"/>
      </w:pPr>
      <w:r w:rsidRPr="008B34EE">
        <w:t xml:space="preserve">1946/13 </w:t>
      </w:r>
      <w:r w:rsidRPr="008B34EE">
        <w:tab/>
        <w:t>ŽELJEZARA</w:t>
      </w:r>
      <w:r w:rsidRPr="008B34EE">
        <w:tab/>
        <w:t>760 m²</w:t>
      </w:r>
      <w:r w:rsidRPr="008B34EE">
        <w:tab/>
      </w:r>
    </w:p>
    <w:p w:rsidRDefault="00EA7B8D" w:rsidP="00EA7B8D" w:rsidR="00EA7B8D" w:rsidRPr="008B34EE">
      <w:pPr>
        <w:jc w:val="both"/>
      </w:pPr>
      <w:r w:rsidRPr="008B34EE">
        <w:t>GOSPODARSKA ZGRADA 116 m²</w:t>
      </w:r>
      <w:r w:rsidRPr="008B34EE">
        <w:tab/>
      </w:r>
    </w:p>
    <w:p w:rsidRDefault="00EA7B8D" w:rsidP="00EA7B8D" w:rsidR="00EA7B8D" w:rsidRPr="008B34EE">
      <w:pPr>
        <w:jc w:val="both"/>
      </w:pPr>
      <w:r w:rsidRPr="008B34EE">
        <w:t xml:space="preserve">                        GOSPODARSKA ZGRADA 644 m²</w:t>
      </w:r>
    </w:p>
    <w:p w:rsidRDefault="00EA7B8D" w:rsidP="00EA7B8D" w:rsidR="00EA7B8D" w:rsidRPr="008B34EE">
      <w:pPr>
        <w:jc w:val="both"/>
      </w:pPr>
      <w:r w:rsidRPr="008B34EE">
        <w:t xml:space="preserve">UKUPNO:                                                       760 m² </w:t>
      </w:r>
    </w:p>
    <w:p w:rsidRDefault="00EA7B8D" w:rsidP="00EA7B8D" w:rsidR="00EA7B8D" w:rsidRPr="008B34EE">
      <w:pPr>
        <w:jc w:val="both"/>
      </w:pPr>
    </w:p>
    <w:p w:rsidRDefault="00EA7B8D" w:rsidP="00EA7B8D" w:rsidR="00EA7B8D" w:rsidRPr="008B34EE">
      <w:pPr>
        <w:jc w:val="both"/>
      </w:pPr>
      <w:r w:rsidRPr="008B34EE">
        <w:t>TERET:</w:t>
      </w:r>
    </w:p>
    <w:p w:rsidRDefault="00EA7B8D" w:rsidP="00EA7B8D" w:rsidR="00EA7B8D" w:rsidRPr="008B34EE">
      <w:pPr>
        <w:jc w:val="both"/>
      </w:pPr>
      <w:r w:rsidRPr="008B34EE">
        <w:t xml:space="preserve">1.1 </w:t>
      </w:r>
      <w:r w:rsidRPr="008B34EE">
        <w:tab/>
        <w:t>Primljeno: 18. prosinca 2008. Z-7767/08</w:t>
      </w:r>
    </w:p>
    <w:p w:rsidRDefault="00EA7B8D" w:rsidP="00EA7B8D" w:rsidR="00EA7B8D" w:rsidRPr="008B34EE">
      <w:pPr>
        <w:jc w:val="both"/>
      </w:pPr>
      <w:r w:rsidRPr="008B34EE">
        <w:t>SPOREDNA HIPOTEKA</w:t>
      </w:r>
    </w:p>
    <w:p w:rsidRDefault="00EA7B8D" w:rsidP="00EA7B8D" w:rsidR="00EA7B8D" w:rsidRPr="008B34EE">
      <w:pPr>
        <w:jc w:val="both"/>
      </w:pPr>
      <w:r w:rsidRPr="008B34EE">
        <w:t xml:space="preserve">Na temelju Ugovora o korištenju višenamjenskog okvira od 17. prosinca 2008. godine, ovjerenog kao ovršni javnobilježnički akt i Izvatka iz sudskog registra od 22. studenog 2007. godine u Z-6986/07, uknjižuje se pravo zaloga na nekretnine u A, za iznos od 2.500.000,00 EUR, a što na dan potpisa ugovora 17. prosinca 2008. godine po prodajnom tečaju Societe </w:t>
      </w:r>
      <w:r w:rsidRPr="008B34EE">
        <w:lastRenderedPageBreak/>
        <w:t xml:space="preserve">Generale - Splitske banke d.d., Split iznosi 18.132.500,00 (osamnaestmilijunastotridesetdvijetisućepetsto) kn, uvećano za kamate, naknade i troškove, s rokom dospijeća na dan 10. studenog 2009. godine, za korist: </w:t>
      </w:r>
    </w:p>
    <w:p w:rsidRDefault="00EA7B8D" w:rsidP="00EA7B8D" w:rsidR="00EA7B8D" w:rsidRPr="008B34EE">
      <w:pPr>
        <w:jc w:val="both"/>
      </w:pPr>
      <w:r w:rsidRPr="008B34EE">
        <w:t xml:space="preserve">SOCIETE GENERALE - SPLITSKA BANKA D.D., OIB: 69326397242, SPLIT, RUĐERA BOŠKOVIĆA 16 </w:t>
      </w:r>
      <w:r w:rsidRPr="008B34EE">
        <w:tab/>
      </w:r>
      <w:r w:rsidRPr="008B34EE">
        <w:tab/>
      </w:r>
      <w:r w:rsidRPr="008B34EE">
        <w:tab/>
      </w:r>
    </w:p>
    <w:p w:rsidRDefault="00EA7B8D" w:rsidP="00EA7B8D" w:rsidR="00EA7B8D" w:rsidRPr="008B34EE">
      <w:pPr>
        <w:jc w:val="both"/>
      </w:pPr>
      <w:r w:rsidRPr="008B34EE">
        <w:t xml:space="preserve">2.1 </w:t>
      </w:r>
      <w:r w:rsidRPr="008B34EE">
        <w:tab/>
        <w:t>Primljeno: 18. prosinca 2008. Z-7767/08</w:t>
      </w:r>
    </w:p>
    <w:p w:rsidRDefault="00EA7B8D" w:rsidP="00EA7B8D" w:rsidR="00EA7B8D" w:rsidRPr="008B34EE">
      <w:pPr>
        <w:jc w:val="both"/>
      </w:pPr>
      <w:r w:rsidRPr="008B34EE">
        <w:t xml:space="preserve">Na temelju Ugovora o korištenju višenamjenskog okvira od 17. prosinca 2008. godine, ovjerenog kao ovršni javnobilježnički akt i Izvatka iz sudskog registra od 22. studenog 2007. godine u Z-6986/07, zabilježuje se da je zalog upisan i u zk.ul. 4567 k.o. iste kao glavna hipoteka. </w:t>
      </w:r>
      <w:r w:rsidRPr="008B34EE">
        <w:tab/>
      </w:r>
      <w:r w:rsidRPr="008B34EE">
        <w:tab/>
      </w:r>
      <w:r w:rsidRPr="008B34EE">
        <w:tab/>
      </w:r>
    </w:p>
    <w:p w:rsidRDefault="000D7529" w:rsidP="000D7529" w:rsidR="00EA7B8D" w:rsidRPr="008B34EE">
      <w:pPr>
        <w:ind w:firstLine="708"/>
        <w:jc w:val="both"/>
      </w:pPr>
      <w:r w:rsidRPr="008B34EE">
        <w:t>c.5.</w:t>
      </w:r>
      <w:r w:rsidR="00EA7B8D" w:rsidRPr="008B34EE">
        <w:tab/>
        <w:t>BOŽIDARA ADŽIJE površine 263 m²,  k.č.br. 2573/10, k.o. Novi Sisak,  upisanih u z.k.ul. 2926 kod Općinskoga suda u Sisku, i to:</w:t>
      </w:r>
    </w:p>
    <w:p w:rsidRDefault="00EA7B8D" w:rsidP="00EA7B8D" w:rsidR="00EA7B8D" w:rsidRPr="008B34EE">
      <w:pPr>
        <w:jc w:val="both"/>
      </w:pPr>
      <w:r w:rsidRPr="008B34EE">
        <w:t>2573/10  BOŽIDARA ADŽIJE   263 m²</w:t>
      </w:r>
      <w:r w:rsidR="000D7529" w:rsidRPr="008B34EE">
        <w:t xml:space="preserve">, </w:t>
      </w:r>
      <w:r w:rsidRPr="008B34EE">
        <w:t xml:space="preserve"> DVORIŠTE 263 m²</w:t>
      </w:r>
      <w:r w:rsidR="000D7529" w:rsidRPr="008B34EE">
        <w:t>,</w:t>
      </w:r>
      <w:r w:rsidRPr="008B34EE">
        <w:t xml:space="preserve">  UKUPNO:   263 m²    </w:t>
      </w:r>
    </w:p>
    <w:p w:rsidRDefault="00EA7B8D" w:rsidP="00EA7B8D" w:rsidR="00EA7B8D" w:rsidRPr="008B34EE">
      <w:pPr>
        <w:jc w:val="both"/>
      </w:pPr>
      <w:r w:rsidRPr="008B34EE">
        <w:t>TERETI:</w:t>
      </w:r>
    </w:p>
    <w:p w:rsidRDefault="00EA7B8D" w:rsidP="00EA7B8D" w:rsidR="00EA7B8D" w:rsidRPr="008B34EE">
      <w:pPr>
        <w:jc w:val="both"/>
      </w:pPr>
      <w:r w:rsidRPr="008B34EE">
        <w:t xml:space="preserve">1.1 </w:t>
      </w:r>
      <w:r w:rsidRPr="008B34EE">
        <w:tab/>
        <w:t>Temeljem zapisnika broj Z-2024/2008/2926 prenosi se slijedeći upis: Primljeno: 10. siječnja 2006. Z-108/06</w:t>
      </w:r>
    </w:p>
    <w:p w:rsidRDefault="00EA7B8D" w:rsidP="00EA7B8D" w:rsidR="00EA7B8D" w:rsidRPr="008B34EE">
      <w:pPr>
        <w:jc w:val="both"/>
      </w:pPr>
      <w:r w:rsidRPr="008B34EE">
        <w:t xml:space="preserve">Na temelju pravomoćnog Rješenja Ureda državne uprave u Sisačko moslavačkoj županiji, Službe za prostorno uređenje, zaštitu okoliša, graditeljstvo i imovinsko pravne poslove od 26. listopada 2005. godine broj Kl. UP/I-944-17/05-01/29, Ur.br. 2176-04-03/2-05-04, uknjižuje se pravo služnosti na čest.br. 2573/10 u A, radi izgradnje magistralnog vodoopskrbnog cjevovoda Adžijina-Školska, za korist: </w:t>
      </w:r>
      <w:r w:rsidRPr="008B34EE">
        <w:tab/>
      </w:r>
      <w:r w:rsidRPr="008B34EE">
        <w:tab/>
      </w:r>
      <w:r w:rsidRPr="008B34EE">
        <w:tab/>
        <w:t xml:space="preserve">SISAČKI VODOVOD D.O.O. SISAK, SISAK, OBALA RUĐERA BOŠKOVIĆA 10 </w:t>
      </w:r>
    </w:p>
    <w:p w:rsidRDefault="00EA7B8D" w:rsidP="00EA7B8D" w:rsidR="00EA7B8D" w:rsidRPr="008B34EE">
      <w:pPr>
        <w:jc w:val="both"/>
      </w:pPr>
      <w:r w:rsidRPr="008B34EE">
        <w:t xml:space="preserve">2.1 </w:t>
      </w:r>
      <w:r w:rsidRPr="008B34EE">
        <w:tab/>
        <w:t xml:space="preserve">Temeljem zapisnika broj Z-2024/2008/2926 prenosi se slijedeći upis: </w:t>
      </w:r>
    </w:p>
    <w:p w:rsidRDefault="00EA7B8D" w:rsidP="00EA7B8D" w:rsidR="00EA7B8D" w:rsidRPr="008B34EE">
      <w:pPr>
        <w:jc w:val="both"/>
      </w:pPr>
      <w:r w:rsidRPr="008B34EE">
        <w:t>Primljeno: 18. prosinca 2008. Z-7767/08</w:t>
      </w:r>
    </w:p>
    <w:p w:rsidRDefault="00EA7B8D" w:rsidP="00EA7B8D" w:rsidR="00EA7B8D" w:rsidRPr="008B34EE">
      <w:pPr>
        <w:jc w:val="both"/>
      </w:pPr>
      <w:r w:rsidRPr="008B34EE">
        <w:t>SPOREDNA HIPOTEKA</w:t>
      </w:r>
    </w:p>
    <w:p w:rsidRDefault="00EA7B8D" w:rsidP="00EA7B8D" w:rsidR="00EA7B8D" w:rsidRPr="008B34EE">
      <w:pPr>
        <w:jc w:val="both"/>
      </w:pPr>
      <w:r w:rsidRPr="008B34EE">
        <w:t xml:space="preserve">Na temelju Ugovora o korištenju višenamjenskog okvira od 17. prosinca 2008. godine, ovjerenog kao ovršni javnobilježnički akt i Izvatka iz sudskog registra od 22. studenog 2007. godine u Z-6986/07, uknjižuje se pravo zaloga na nekretnine u A, za iznos od 2.500.000,00 EUR, a što na dan potpisa ugovora 17. prosinca 2008. godine po prodajnom tečaju Societe Generale - Splitske banke d.d., Split iznosi 18.132.500,00 (osamnaestmilijunastotridesetdvijetisućepetsto) kn, uvećano za kamate, naknade i troškove, s rokom dospijeća na dan 10. studenog 2009. godine, za korist: </w:t>
      </w:r>
      <w:r w:rsidRPr="008B34EE">
        <w:tab/>
      </w:r>
    </w:p>
    <w:p w:rsidRDefault="00EA7B8D" w:rsidP="00EA7B8D" w:rsidR="00EA7B8D" w:rsidRPr="008B34EE">
      <w:pPr>
        <w:jc w:val="both"/>
      </w:pPr>
      <w:r w:rsidRPr="008B34EE">
        <w:t xml:space="preserve">SOCIETE GENERALE - SPLITSKA BANKA D.D., SPLIT, RUĐERA BOŠKOVIĆA 16 </w:t>
      </w:r>
      <w:r w:rsidRPr="008B34EE">
        <w:tab/>
      </w:r>
    </w:p>
    <w:p w:rsidRDefault="00EA7B8D" w:rsidP="00EA7B8D" w:rsidR="00EA7B8D" w:rsidRPr="008B34EE">
      <w:pPr>
        <w:jc w:val="both"/>
      </w:pPr>
      <w:r w:rsidRPr="008B34EE">
        <w:t xml:space="preserve">3.1 </w:t>
      </w:r>
      <w:r w:rsidRPr="008B34EE">
        <w:tab/>
        <w:t xml:space="preserve">Temeljem zapisnika broj Z-2024/2008/2926 prenosi se slijedeći upis: </w:t>
      </w:r>
    </w:p>
    <w:p w:rsidRDefault="00EA7B8D" w:rsidP="00EA7B8D" w:rsidR="00EA7B8D" w:rsidRPr="008B34EE">
      <w:pPr>
        <w:jc w:val="both"/>
      </w:pPr>
      <w:r w:rsidRPr="008B34EE">
        <w:t>Primljeno: 18. prosinca 2008. Z-7767/08</w:t>
      </w:r>
    </w:p>
    <w:p w:rsidRDefault="00EA7B8D" w:rsidP="00EA7B8D" w:rsidR="00EA7B8D" w:rsidRPr="008B34EE">
      <w:pPr>
        <w:jc w:val="both"/>
      </w:pPr>
      <w:r w:rsidRPr="008B34EE">
        <w:t>SPOREDNA HIPOTEKA</w:t>
      </w:r>
    </w:p>
    <w:p w:rsidRDefault="00EA7B8D" w:rsidP="00EA7B8D" w:rsidR="00EA7B8D" w:rsidRPr="008B34EE">
      <w:pPr>
        <w:jc w:val="both"/>
      </w:pPr>
      <w:r w:rsidRPr="008B34EE">
        <w:t>Na temelju Ugovora o korištenju višenamjenskog okvira od 17. prosinca 2008. godine, ovjerenog kao ovršni javnobilježnički akt i Izvatka iz sudskog registra od 22. studenog 2007. godine u Z-6986/07, zabilježuje se da je zalog upisan i u zk.ul. 4657 k.o. iste, kao glavna hipoteka.</w:t>
      </w:r>
    </w:p>
    <w:p w:rsidRDefault="00EA7B8D" w:rsidP="00EA7B8D" w:rsidR="00EA7B8D" w:rsidRPr="008B34EE">
      <w:pPr>
        <w:jc w:val="both"/>
      </w:pPr>
      <w:r w:rsidRPr="008B34EE">
        <w:t>U naravi čini kompleks proizvodnih i poslovnih objekta u Sisku, Božidara Adžije 2 (upravna zgrada, proizvodna hala K1, skladište s uredima,hala livnice, proizvodna hala K2, ličionica, radionica montaže, elektro radionica,kompresorska stanica, plava hala, trafostanica)  neto površine 10.312,15 m², odnosno bruto volumena 119.105,92 m³, sve smješteno na zemljištu površine 49.107,00 m²</w:t>
      </w:r>
    </w:p>
    <w:p w:rsidRDefault="00EA7B8D" w:rsidP="00EA7B8D" w:rsidR="00EA7B8D" w:rsidRPr="008B34EE">
      <w:pPr>
        <w:jc w:val="both"/>
      </w:pPr>
      <w:r w:rsidRPr="008B34EE">
        <w:t>Na prethodno opisanim nekretninama prijavljeno je u stečajnom postupku razlučno pravo za korist razlučnoga vjerovnika   SOCIETE GENERALE - SPLITSKA BANKA D.D., OIB: 69326397242, SPLIT, RUĐERA BOŠKOVIĆA  16</w:t>
      </w:r>
    </w:p>
    <w:p w:rsidRDefault="00EA7B8D" w:rsidP="00EA7B8D" w:rsidR="00D364B4" w:rsidRPr="008B34EE">
      <w:pPr>
        <w:jc w:val="both"/>
      </w:pPr>
      <w:r w:rsidRPr="008B34EE">
        <w:t xml:space="preserve">za iznos tražbine od 4.922.937,34  kn, te razlučno pravo GRAD SISAK, OIB: 08686015790, SISAK, RIMSKA 26, na imovini opisanoj pod točkom a) ŽELJEZARA površine 38.273 m²,  </w:t>
      </w:r>
      <w:r w:rsidRPr="008B34EE">
        <w:lastRenderedPageBreak/>
        <w:t>sagrađene na k.č.br. 1946/1, k.o. Novi Sisak,  upisanih u z.k.ul. 4657 kod Općinskoga suda u Sisku, za iznos tražbine od 1.314.748,43 kn.</w:t>
      </w:r>
    </w:p>
    <w:p w:rsidRDefault="00EA7B8D" w:rsidP="00EA7B8D" w:rsidR="00EA7B8D" w:rsidRPr="008B34EE">
      <w:pPr>
        <w:jc w:val="both"/>
        <w:rPr>
          <w:b/>
        </w:rPr>
      </w:pPr>
      <w:r w:rsidRPr="008B34EE">
        <w:rPr>
          <w:b/>
        </w:rPr>
        <w:t>Utvrđena vrijednost nekretnine kao jedinstvene cjeline iznosi 22.919.049,38 kn.</w:t>
      </w:r>
    </w:p>
    <w:p w:rsidRDefault="00EA7B8D" w:rsidP="00EA7B8D" w:rsidR="00D364B4" w:rsidRPr="008B34EE">
      <w:pPr>
        <w:jc w:val="both"/>
        <w:rPr>
          <w:b/>
        </w:rPr>
      </w:pPr>
      <w:r w:rsidRPr="008B34EE">
        <w:rPr>
          <w:b/>
        </w:rPr>
        <w:t xml:space="preserve">Nekretnina će se na ročištu za dražbu prodavati po početnoj cijeni od </w:t>
      </w:r>
      <w:r w:rsidR="00203E22">
        <w:rPr>
          <w:b/>
        </w:rPr>
        <w:t>3</w:t>
      </w:r>
      <w:r w:rsidR="00C83F6B">
        <w:rPr>
          <w:b/>
        </w:rPr>
        <w:t>.</w:t>
      </w:r>
      <w:r w:rsidR="00203E22">
        <w:rPr>
          <w:b/>
        </w:rPr>
        <w:t>500</w:t>
      </w:r>
      <w:r w:rsidR="00C83F6B">
        <w:rPr>
          <w:b/>
        </w:rPr>
        <w:t>.</w:t>
      </w:r>
      <w:r w:rsidR="00203E22">
        <w:rPr>
          <w:b/>
        </w:rPr>
        <w:t>000</w:t>
      </w:r>
      <w:r w:rsidR="00C83F6B">
        <w:rPr>
          <w:b/>
        </w:rPr>
        <w:t>,</w:t>
      </w:r>
      <w:r w:rsidR="00203E22">
        <w:rPr>
          <w:b/>
        </w:rPr>
        <w:t>00</w:t>
      </w:r>
      <w:r w:rsidRPr="008B34EE">
        <w:rPr>
          <w:b/>
        </w:rPr>
        <w:t xml:space="preserve"> kn.</w:t>
      </w:r>
    </w:p>
    <w:p w:rsidRDefault="00D364B4" w:rsidP="00C964E9" w:rsidR="00D364B4" w:rsidRPr="008B34EE">
      <w:pPr>
        <w:jc w:val="both"/>
      </w:pPr>
    </w:p>
    <w:p w:rsidRDefault="00DD669C" w:rsidP="00C964E9" w:rsidR="00DD669C" w:rsidRPr="008B34EE">
      <w:pPr>
        <w:jc w:val="both"/>
      </w:pPr>
      <w:r w:rsidRPr="008B34EE">
        <w:t>II</w:t>
      </w:r>
      <w:r w:rsidRPr="008B34EE">
        <w:tab/>
        <w:t>NAČIN PRODAJE:</w:t>
      </w:r>
    </w:p>
    <w:p w:rsidRDefault="00DD669C" w:rsidP="00DD669C" w:rsidR="00DD669C" w:rsidRPr="008B34EE">
      <w:pPr>
        <w:jc w:val="both"/>
      </w:pPr>
      <w:r w:rsidRPr="008B34EE">
        <w:t>Nekretnine iz točke I ovog zaključka prodavat će se u stečajnom postupku usmenom javnom dražbom.</w:t>
      </w:r>
    </w:p>
    <w:p w:rsidRDefault="00DD669C" w:rsidP="00DD669C" w:rsidR="00DD669C" w:rsidRPr="008B34EE">
      <w:pPr>
        <w:jc w:val="both"/>
      </w:pPr>
      <w:r w:rsidRPr="008B34EE">
        <w:t xml:space="preserve">Ročište za prodaju usmenom javnom dražbom održat će se pred stečajnim sucem u zgradi Trgovačkog suda u Zagrebu, soba br. </w:t>
      </w:r>
      <w:r w:rsidR="00006ED9" w:rsidRPr="008B34EE">
        <w:rPr>
          <w:b/>
        </w:rPr>
        <w:t>88</w:t>
      </w:r>
      <w:r w:rsidRPr="008B34EE">
        <w:rPr>
          <w:b/>
        </w:rPr>
        <w:t>/II</w:t>
      </w:r>
      <w:r w:rsidRPr="008B34EE">
        <w:t xml:space="preserve">, dana </w:t>
      </w:r>
    </w:p>
    <w:p w:rsidRDefault="00512F82" w:rsidP="00DD669C" w:rsidR="00DD669C" w:rsidRPr="008B34EE">
      <w:pPr>
        <w:jc w:val="both"/>
        <w:rPr>
          <w:b/>
          <w:u w:val="single"/>
        </w:rPr>
      </w:pPr>
      <w:r>
        <w:rPr>
          <w:b/>
          <w:u w:val="single"/>
        </w:rPr>
        <w:t>3</w:t>
      </w:r>
      <w:r w:rsidR="00DD669C" w:rsidRPr="008B34EE">
        <w:rPr>
          <w:b/>
          <w:u w:val="single"/>
        </w:rPr>
        <w:t xml:space="preserve">. </w:t>
      </w:r>
      <w:r>
        <w:rPr>
          <w:b/>
          <w:u w:val="single"/>
        </w:rPr>
        <w:t>svibnja</w:t>
      </w:r>
      <w:r w:rsidR="00DD669C" w:rsidRPr="008B34EE">
        <w:rPr>
          <w:b/>
          <w:u w:val="single"/>
        </w:rPr>
        <w:t xml:space="preserve"> 201</w:t>
      </w:r>
      <w:r w:rsidR="00A74DC1" w:rsidRPr="008B34EE">
        <w:rPr>
          <w:b/>
          <w:u w:val="single"/>
        </w:rPr>
        <w:t>7</w:t>
      </w:r>
      <w:r w:rsidR="00DD669C" w:rsidRPr="008B34EE">
        <w:rPr>
          <w:b/>
          <w:u w:val="single"/>
        </w:rPr>
        <w:t>. u 1</w:t>
      </w:r>
      <w:r w:rsidR="00EA7B8D" w:rsidRPr="008B34EE">
        <w:rPr>
          <w:b/>
          <w:u w:val="single"/>
        </w:rPr>
        <w:t>0</w:t>
      </w:r>
      <w:r w:rsidR="00DD669C" w:rsidRPr="008B34EE">
        <w:rPr>
          <w:b/>
          <w:u w:val="single"/>
        </w:rPr>
        <w:t>,</w:t>
      </w:r>
      <w:r w:rsidR="00C83F6B">
        <w:rPr>
          <w:b/>
          <w:u w:val="single"/>
        </w:rPr>
        <w:t>0</w:t>
      </w:r>
      <w:r w:rsidR="00DD669C" w:rsidRPr="008B34EE">
        <w:rPr>
          <w:b/>
          <w:u w:val="single"/>
        </w:rPr>
        <w:t>0 sati</w:t>
      </w:r>
    </w:p>
    <w:p w:rsidRDefault="00DD669C" w:rsidP="00DD669C" w:rsidR="00DD669C" w:rsidRPr="008B34EE">
      <w:pPr>
        <w:jc w:val="both"/>
      </w:pPr>
      <w:r w:rsidRPr="008B34EE">
        <w:t>Ročište će se održati i ako na njemu sudjeluje samo jedan ponuditelj.</w:t>
      </w:r>
    </w:p>
    <w:p w:rsidRDefault="00DD669C" w:rsidP="00DD669C" w:rsidR="00DD669C" w:rsidRPr="008B34EE">
      <w:pPr>
        <w:jc w:val="both"/>
      </w:pPr>
      <w:r w:rsidRPr="008B34EE">
        <w:t xml:space="preserve">IV </w:t>
      </w:r>
      <w:r w:rsidRPr="008B34EE">
        <w:tab/>
        <w:t>Ovaj zaključak o prodaji objavit će se na oglasnoj ploči i internet stranicama Trgovačkog suda u Zagrebu, te očevidniku Hrvatske gospodarske komore.</w:t>
      </w:r>
    </w:p>
    <w:p w:rsidRDefault="00DD669C" w:rsidP="00DD669C" w:rsidR="00DD669C" w:rsidRPr="008B34EE">
      <w:pPr>
        <w:jc w:val="both"/>
      </w:pPr>
      <w:r w:rsidRPr="008B34EE">
        <w:t>V</w:t>
      </w:r>
      <w:r w:rsidRPr="008B34EE">
        <w:tab/>
        <w:t>Rok od objave zaključka o prodaji nekretnina na oglasnoj ploči Suda do dana prodaje iznosi najmanje petnaest dana.</w:t>
      </w:r>
    </w:p>
    <w:p w:rsidRDefault="00DD669C" w:rsidP="00DD669C" w:rsidR="00DD669C" w:rsidRPr="008B34EE">
      <w:pPr>
        <w:jc w:val="both"/>
      </w:pPr>
      <w:r w:rsidRPr="008B34EE">
        <w:t>VI</w:t>
      </w:r>
      <w:r w:rsidRPr="008B34EE">
        <w:tab/>
        <w:t>UVJETI PRODAJE:</w:t>
      </w:r>
    </w:p>
    <w:p w:rsidRDefault="00DD669C" w:rsidP="00006ED9" w:rsidR="00DD669C" w:rsidRPr="008B34EE">
      <w:pPr>
        <w:numPr>
          <w:ilvl w:val="2"/>
          <w:numId w:val="1"/>
        </w:numPr>
        <w:tabs>
          <w:tab w:pos="2340" w:val="clear"/>
          <w:tab w:pos="567" w:val="num"/>
        </w:tabs>
        <w:ind w:hanging="567" w:left="567"/>
        <w:jc w:val="both"/>
      </w:pPr>
      <w:r w:rsidRPr="008B34EE">
        <w:t>Nekretnine iz točke I ovog zaključka vlasništvo su stečajnog dužnika.</w:t>
      </w:r>
    </w:p>
    <w:p w:rsidRDefault="00DD669C" w:rsidP="00006ED9" w:rsidR="00DD669C" w:rsidRPr="008B34EE">
      <w:pPr>
        <w:numPr>
          <w:ilvl w:val="2"/>
          <w:numId w:val="1"/>
        </w:numPr>
        <w:tabs>
          <w:tab w:pos="2340" w:val="clear"/>
          <w:tab w:pos="567" w:val="num"/>
        </w:tabs>
        <w:ind w:hanging="567" w:left="567"/>
        <w:jc w:val="both"/>
      </w:pPr>
      <w:r w:rsidRPr="008B34EE">
        <w:t>Prodaja se obavlja prema načelu viđeno-kupljeno, što is</w:t>
      </w:r>
      <w:r w:rsidR="00006ED9" w:rsidRPr="008B34EE">
        <w:t xml:space="preserve">ključuje sve naknadne prigovore </w:t>
      </w:r>
      <w:r w:rsidRPr="008B34EE">
        <w:t>kupaca.</w:t>
      </w:r>
    </w:p>
    <w:p w:rsidRDefault="00DD669C" w:rsidP="00006ED9" w:rsidR="00DD669C" w:rsidRPr="008B34EE">
      <w:pPr>
        <w:numPr>
          <w:ilvl w:val="2"/>
          <w:numId w:val="1"/>
        </w:numPr>
        <w:tabs>
          <w:tab w:pos="2340" w:val="clear"/>
          <w:tab w:pos="567" w:val="num"/>
        </w:tabs>
        <w:ind w:hanging="567" w:left="567"/>
        <w:jc w:val="both"/>
      </w:pPr>
      <w:r w:rsidRPr="008B34EE">
        <w:t>Sve poreze i pristojbe u svezi s prodajom nekretnina snosi kupac.</w:t>
      </w:r>
    </w:p>
    <w:p w:rsidRDefault="00DD669C" w:rsidP="00754445" w:rsidR="00754445" w:rsidRPr="008B34EE">
      <w:pPr>
        <w:numPr>
          <w:ilvl w:val="2"/>
          <w:numId w:val="1"/>
        </w:numPr>
        <w:tabs>
          <w:tab w:pos="2340" w:val="clear"/>
          <w:tab w:pos="0" w:val="num"/>
        </w:tabs>
        <w:ind w:firstLine="0" w:left="0"/>
        <w:jc w:val="both"/>
      </w:pPr>
      <w:r w:rsidRPr="008B34EE">
        <w:t xml:space="preserve">Kao kupci mogu sudjelovati samo osobe koje su najkasnije do </w:t>
      </w:r>
      <w:r w:rsidR="00512F82">
        <w:rPr>
          <w:b/>
          <w:u w:val="single"/>
        </w:rPr>
        <w:t>2</w:t>
      </w:r>
      <w:r w:rsidRPr="008B34EE">
        <w:rPr>
          <w:b/>
          <w:u w:val="single"/>
        </w:rPr>
        <w:t xml:space="preserve">. </w:t>
      </w:r>
      <w:r w:rsidR="00512F82">
        <w:rPr>
          <w:b/>
          <w:u w:val="single"/>
        </w:rPr>
        <w:t>svibnja</w:t>
      </w:r>
      <w:r w:rsidRPr="008B34EE">
        <w:rPr>
          <w:b/>
          <w:u w:val="single"/>
        </w:rPr>
        <w:t xml:space="preserve"> 201</w:t>
      </w:r>
      <w:r w:rsidR="00A74DC1" w:rsidRPr="008B34EE">
        <w:rPr>
          <w:b/>
          <w:u w:val="single"/>
        </w:rPr>
        <w:t>7</w:t>
      </w:r>
      <w:r w:rsidRPr="008B34EE">
        <w:rPr>
          <w:u w:val="single"/>
        </w:rPr>
        <w:t>.</w:t>
      </w:r>
      <w:r w:rsidRPr="008B34EE">
        <w:t xml:space="preserve"> uplatile jamčevinu </w:t>
      </w:r>
      <w:r w:rsidR="00C656BA">
        <w:t xml:space="preserve">za nekrentinu pod </w:t>
      </w:r>
      <w:r w:rsidR="00C656BA">
        <w:rPr>
          <w:b/>
        </w:rPr>
        <w:t xml:space="preserve">I c) u iznosu od </w:t>
      </w:r>
      <w:r w:rsidR="00512F82">
        <w:rPr>
          <w:b/>
        </w:rPr>
        <w:t>2</w:t>
      </w:r>
      <w:r w:rsidR="00C656BA">
        <w:rPr>
          <w:b/>
        </w:rPr>
        <w:t>00.000,00 kn</w:t>
      </w:r>
      <w:r w:rsidRPr="008B34EE">
        <w:t xml:space="preserve"> na račun sudskog depozita </w:t>
      </w:r>
      <w:r w:rsidRPr="008B34EE">
        <w:rPr>
          <w:u w:val="single"/>
        </w:rPr>
        <w:t xml:space="preserve">Trgovačkog suda u Zagrebu pri Hrvatskoj poštanskoj banci d.d. Zagreb, IBAN HR 92 23900011300000460, model 05, poziv na broj </w:t>
      </w:r>
      <w:r w:rsidR="00754445" w:rsidRPr="008B34EE">
        <w:rPr>
          <w:u w:val="single"/>
        </w:rPr>
        <w:t>15</w:t>
      </w:r>
      <w:r w:rsidR="00EA7B8D" w:rsidRPr="008B34EE">
        <w:rPr>
          <w:u w:val="single"/>
        </w:rPr>
        <w:t>72</w:t>
      </w:r>
      <w:r w:rsidRPr="008B34EE">
        <w:rPr>
          <w:u w:val="single"/>
        </w:rPr>
        <w:t>1</w:t>
      </w:r>
      <w:r w:rsidR="00754445" w:rsidRPr="008B34EE">
        <w:rPr>
          <w:u w:val="single"/>
        </w:rPr>
        <w:t>5</w:t>
      </w:r>
      <w:r w:rsidRPr="008B34EE">
        <w:t xml:space="preserve"> uz opis plaćanja: jamčevina za nekretninu </w:t>
      </w:r>
      <w:r w:rsidR="00EA7B8D" w:rsidRPr="008B34EE">
        <w:t xml:space="preserve"> </w:t>
      </w:r>
      <w:r w:rsidRPr="008B34EE">
        <w:rPr>
          <w:b/>
        </w:rPr>
        <w:t>iz točke I ovog zaključka</w:t>
      </w:r>
      <w:r w:rsidRPr="008B34EE">
        <w:t xml:space="preserve"> i dokaz o tome predoče stečajnom sucu prije početka dražbe. </w:t>
      </w:r>
    </w:p>
    <w:p w:rsidRDefault="00DD669C" w:rsidP="00754445" w:rsidR="00DD669C" w:rsidRPr="008B34EE">
      <w:pPr>
        <w:ind w:firstLine="567"/>
        <w:jc w:val="both"/>
      </w:pPr>
      <w:r w:rsidRPr="008B34EE">
        <w:t xml:space="preserve">Jamčevina koja  zaključno s datumom </w:t>
      </w:r>
      <w:r w:rsidR="00754445" w:rsidRPr="008B34EE">
        <w:t xml:space="preserve">dražbe </w:t>
      </w:r>
      <w:r w:rsidRPr="008B34EE">
        <w:t>ne prispije na označeni račun</w:t>
      </w:r>
      <w:r w:rsidR="00754445" w:rsidRPr="008B34EE">
        <w:t xml:space="preserve"> Trgovačkog suda kao i jamčevina uplaćena u nižem iznosu od zatraženog,</w:t>
      </w:r>
      <w:r w:rsidRPr="008B34EE">
        <w:t xml:space="preserve"> smatrat će se da nije plaćena.</w:t>
      </w:r>
    </w:p>
    <w:p w:rsidRDefault="00DD669C" w:rsidP="00006ED9" w:rsidR="00006ED9" w:rsidRPr="008B34EE">
      <w:pPr>
        <w:numPr>
          <w:ilvl w:val="2"/>
          <w:numId w:val="1"/>
        </w:numPr>
        <w:tabs>
          <w:tab w:pos="2340" w:val="clear"/>
          <w:tab w:pos="567" w:val="num"/>
        </w:tabs>
        <w:ind w:hanging="567" w:left="567"/>
        <w:jc w:val="both"/>
      </w:pPr>
      <w:r w:rsidRPr="008B34EE">
        <w:t xml:space="preserve">Kupac je dužan uplatiti razliku između uplaćene jamčevine i postignute kupoprodajne cijene u roku </w:t>
      </w:r>
      <w:r w:rsidRPr="008B34EE">
        <w:rPr>
          <w:b/>
        </w:rPr>
        <w:t>od trideset dana od dana pravomoćnosti rješenja o dosudi</w:t>
      </w:r>
      <w:r w:rsidRPr="008B34EE">
        <w:t xml:space="preserve"> na račun sudskog depozita Trgovačkog suda u Zagrebu.</w:t>
      </w:r>
    </w:p>
    <w:p w:rsidRDefault="00DD669C" w:rsidP="00006ED9" w:rsidR="00DD669C" w:rsidRPr="008B34EE">
      <w:pPr>
        <w:tabs>
          <w:tab w:pos="567" w:val="num"/>
        </w:tabs>
        <w:ind w:left="567"/>
        <w:jc w:val="both"/>
      </w:pPr>
      <w:r w:rsidRPr="008B34EE">
        <w:t>Ako kupac u navedenom roku ne položi kupovinu, Sud će posebnim rješenjem prodaju proglasiti nevažećom i odrediti novu prodaju uz uvjete određene za prodaju koja je oglašena nevažećom, a iz položene jamčevine namirit će troškove nove prodaje i nadoknaditi razliku između kupovine postignute na prijašnjoj prodaji i novoj prodaji.</w:t>
      </w:r>
    </w:p>
    <w:p w:rsidRDefault="00DD669C" w:rsidP="00006ED9" w:rsidR="00DD669C" w:rsidRPr="008B34EE">
      <w:pPr>
        <w:numPr>
          <w:ilvl w:val="2"/>
          <w:numId w:val="1"/>
        </w:numPr>
        <w:tabs>
          <w:tab w:pos="2340" w:val="clear"/>
          <w:tab w:pos="567" w:val="num"/>
        </w:tabs>
        <w:ind w:hanging="567" w:left="567"/>
        <w:jc w:val="both"/>
      </w:pPr>
      <w:r w:rsidRPr="008B34EE">
        <w:t>Nekretnina će se rješenjem o dosudi dosuditi kupcu koji ponudi najpovoljniju cijenu.</w:t>
      </w:r>
    </w:p>
    <w:p w:rsidRDefault="00DD669C" w:rsidP="00006ED9" w:rsidR="00DD669C" w:rsidRPr="008B34EE">
      <w:pPr>
        <w:numPr>
          <w:ilvl w:val="2"/>
          <w:numId w:val="1"/>
        </w:numPr>
        <w:tabs>
          <w:tab w:pos="2340" w:val="clear"/>
          <w:tab w:pos="567" w:val="num"/>
        </w:tabs>
        <w:ind w:hanging="567" w:left="567"/>
        <w:jc w:val="both"/>
      </w:pPr>
      <w:r w:rsidRPr="008B34EE">
        <w:t>U rješenju o dosudi nekretnine, sud će odrediti da se nakon pravomoćnosti tog rješenja i nakon što kupac položi kupovinu, u zemljišnim knjigama upiše u njegovu korist pravo vlasništva na dosuđenoj nekretnini, te da se brišu prava i tereti na nekretnini koji prestaju njihovom prodajom.</w:t>
      </w:r>
    </w:p>
    <w:p w:rsidRDefault="00DD669C" w:rsidP="00006ED9" w:rsidR="00DD669C" w:rsidRPr="008B34EE">
      <w:pPr>
        <w:numPr>
          <w:ilvl w:val="2"/>
          <w:numId w:val="1"/>
        </w:numPr>
        <w:tabs>
          <w:tab w:pos="2340" w:val="clear"/>
          <w:tab w:pos="567" w:val="num"/>
        </w:tabs>
        <w:ind w:hanging="567" w:left="567"/>
        <w:jc w:val="both"/>
      </w:pPr>
      <w:r w:rsidRPr="008B34EE">
        <w:t>Nakon pravomoćnosti rješenja o dosudi i nakon što kupac položi kupovinu sud će donijeti zaključak o predaji nekretnina kupcu, čime kupac stupa u posjed istih.</w:t>
      </w:r>
    </w:p>
    <w:p w:rsidRDefault="00DD669C" w:rsidP="00006ED9" w:rsidR="00DD669C" w:rsidRPr="008B34EE">
      <w:pPr>
        <w:numPr>
          <w:ilvl w:val="2"/>
          <w:numId w:val="1"/>
        </w:numPr>
        <w:tabs>
          <w:tab w:pos="2340" w:val="clear"/>
          <w:tab w:pos="567" w:val="num"/>
        </w:tabs>
        <w:ind w:hanging="567" w:left="567"/>
        <w:jc w:val="both"/>
      </w:pPr>
      <w:r w:rsidRPr="008B34EE">
        <w:t>Nalaže se stečajnom upravitelju oglas za prodaju nekretnina uz navedene uvjete prodaje dostaviti Hrvatskoj gospodarskoj komori radi upisa u očevidnik nekretnina.</w:t>
      </w:r>
    </w:p>
    <w:p w:rsidRDefault="00DD669C" w:rsidP="00006ED9" w:rsidR="00DD669C" w:rsidRPr="008B34EE">
      <w:pPr>
        <w:numPr>
          <w:ilvl w:val="2"/>
          <w:numId w:val="1"/>
        </w:numPr>
        <w:tabs>
          <w:tab w:pos="2340" w:val="clear"/>
          <w:tab w:pos="567" w:val="num"/>
        </w:tabs>
        <w:ind w:hanging="567" w:left="567"/>
        <w:jc w:val="both"/>
      </w:pPr>
      <w:r w:rsidRPr="008B34EE">
        <w:t>Imovina stečajnog dužnika navedena u točki I. ovog zaključka, a koje je predmet prodaje može se razgledati uz prethodni dogovor na telefon br.</w:t>
      </w:r>
      <w:r w:rsidR="00242565" w:rsidRPr="008B34EE">
        <w:t xml:space="preserve"> 099 229 44 88.</w:t>
      </w:r>
    </w:p>
    <w:p w:rsidRDefault="00DD669C" w:rsidP="00006ED9" w:rsidR="00DD669C" w:rsidRPr="008B34EE">
      <w:pPr>
        <w:ind w:hanging="567" w:left="567"/>
        <w:jc w:val="center"/>
      </w:pPr>
    </w:p>
    <w:p w:rsidRDefault="00DD669C" w:rsidP="00DD669C" w:rsidR="00DD669C" w:rsidRPr="008B34EE">
      <w:pPr>
        <w:jc w:val="center"/>
      </w:pPr>
      <w:r w:rsidRPr="008B34EE">
        <w:t>Obrazloženje</w:t>
      </w:r>
    </w:p>
    <w:p w:rsidRDefault="00DD669C" w:rsidP="00DD669C" w:rsidR="00DD669C" w:rsidRPr="008B34EE">
      <w:pPr>
        <w:jc w:val="center"/>
      </w:pPr>
    </w:p>
    <w:p w:rsidRDefault="00DD669C" w:rsidP="00242565" w:rsidR="00242565" w:rsidRPr="008B34EE">
      <w:pPr>
        <w:jc w:val="both"/>
      </w:pPr>
      <w:r w:rsidRPr="008B34EE">
        <w:tab/>
      </w:r>
      <w:r w:rsidR="00242565" w:rsidRPr="008B34EE">
        <w:t>Rješenjem ovog suda broj St-1572/15 od 9. prosinca 2015. otvoren je stečajni postupak nad dužnikom, a stečajnu masu čine i nekretnina koje je predmet ove prodaje.</w:t>
      </w:r>
    </w:p>
    <w:p w:rsidRDefault="00242565" w:rsidP="00242565" w:rsidR="00242565" w:rsidRPr="008B34EE">
      <w:pPr>
        <w:jc w:val="both"/>
      </w:pPr>
      <w:r w:rsidRPr="008B34EE">
        <w:lastRenderedPageBreak/>
        <w:tab/>
        <w:t>Stečajni je upravitelj podnio prijedlog da se nekretnine opisane u točci I ovog rješenja, a na kojima postoji razlučno pravo, prodaju u stečajnom postupku uz odgovarajuću primjenu pravila o ovrsi na nekretninama, sukladno čl. 247. Stečajnog zakona (NN 71/15 - dalje SZ).</w:t>
      </w:r>
    </w:p>
    <w:p w:rsidRDefault="00242565" w:rsidP="00242565" w:rsidR="00242565" w:rsidRPr="008B34EE">
      <w:pPr>
        <w:ind w:firstLine="708"/>
        <w:jc w:val="both"/>
      </w:pPr>
      <w:r w:rsidRPr="008B34EE">
        <w:t>Stoga je temeljem odredbe čl. 247. SZ-a Sud donio rješenje o prodaji rečenih nekretnina St-1572/15 od 3. listopada 2016.</w:t>
      </w:r>
    </w:p>
    <w:p w:rsidRDefault="00DD669C" w:rsidP="00242565" w:rsidR="00754445" w:rsidRPr="008B34EE">
      <w:pPr>
        <w:jc w:val="both"/>
      </w:pPr>
      <w:r w:rsidRPr="008B34EE">
        <w:tab/>
      </w:r>
      <w:r w:rsidR="00754445" w:rsidRPr="008B34EE">
        <w:t xml:space="preserve">Stečajni upravitelj je temeljem procjene vrijednosti </w:t>
      </w:r>
      <w:r w:rsidR="00242565" w:rsidRPr="008B34EE">
        <w:t>-</w:t>
      </w:r>
      <w:r w:rsidR="00242565" w:rsidRPr="008B34EE">
        <w:tab/>
        <w:t>Elaborat procjene  tržišne vrijednosti nekretnine - stan u stambenoj zgradi mješovite uporabe Zagreb, Lanište 1h,  izrađen po stalnom sudskom vještaku  za graditljstvo i procijenu nekretnina Tihomir Begić, dipl.ing.. iz Zagreba, Remete 62A s nadnevkom od veljače 2016.godine i elaborata procjene o procijeni vrijednosti nekretnine (revizija) – poslovni kompleks  lokacija Sisak, Božidara Adžije 2,  izrađen po trgovačkom društvu sb-nekretnine d.o.o.. 21000 Split, Tolstojeva 32, OIB:54670820768, s nadnevkom studeni 2014. predložio određivanje utvrđenih vrijednosti nekretnina u točci I izreke ovog zaključka.</w:t>
      </w:r>
    </w:p>
    <w:p w:rsidRDefault="00DD669C" w:rsidP="00DD669C" w:rsidR="00DD669C" w:rsidRPr="008B34EE">
      <w:pPr>
        <w:jc w:val="both"/>
      </w:pPr>
      <w:r w:rsidRPr="008B34EE">
        <w:tab/>
        <w:t xml:space="preserve">O uvjetima i načinu prodaje odlučeno je na temelju odredbi </w:t>
      </w:r>
      <w:r w:rsidR="00242565" w:rsidRPr="008B34EE">
        <w:t xml:space="preserve">članka 247. Stečajnog zakona (NN 71/15) rukovodeći se načelom ekonomičnosti i efikasnosti ovog postupka. </w:t>
      </w:r>
    </w:p>
    <w:p w:rsidRDefault="00242565" w:rsidP="00DD669C" w:rsidR="00242565" w:rsidRPr="008B34EE">
      <w:pPr>
        <w:jc w:val="both"/>
      </w:pPr>
    </w:p>
    <w:p w:rsidRDefault="00DD669C" w:rsidP="00DD669C" w:rsidR="00DD669C" w:rsidRPr="008B34EE">
      <w:pPr>
        <w:jc w:val="center"/>
      </w:pPr>
      <w:r w:rsidRPr="008B34EE">
        <w:t>U Zagrebu</w:t>
      </w:r>
      <w:r w:rsidR="003E4F21" w:rsidRPr="008B34EE">
        <w:t xml:space="preserve"> </w:t>
      </w:r>
      <w:r w:rsidR="006B16FA">
        <w:t>29</w:t>
      </w:r>
      <w:r w:rsidRPr="008B34EE">
        <w:t xml:space="preserve">. </w:t>
      </w:r>
      <w:r w:rsidR="00512F82">
        <w:t>ožujka</w:t>
      </w:r>
      <w:r w:rsidRPr="008B34EE">
        <w:t xml:space="preserve"> 201</w:t>
      </w:r>
      <w:r w:rsidR="00A74DC1" w:rsidRPr="008B34EE">
        <w:t>7</w:t>
      </w:r>
      <w:r w:rsidRPr="008B34EE">
        <w:t>.</w:t>
      </w:r>
    </w:p>
    <w:p w:rsidRDefault="00DD669C" w:rsidP="00DD669C" w:rsidR="00DD669C" w:rsidRPr="008B34EE">
      <w:pPr>
        <w:jc w:val="both"/>
      </w:pPr>
      <w:r w:rsidRPr="008B34EE">
        <w:tab/>
      </w:r>
      <w:r w:rsidRPr="008B34EE">
        <w:tab/>
      </w:r>
      <w:r w:rsidRPr="008B34EE">
        <w:tab/>
      </w:r>
      <w:r w:rsidRPr="008B34EE">
        <w:tab/>
      </w:r>
      <w:r w:rsidRPr="008B34EE">
        <w:tab/>
      </w:r>
      <w:r w:rsidRPr="008B34EE">
        <w:tab/>
      </w:r>
      <w:r w:rsidRPr="008B34EE">
        <w:tab/>
      </w:r>
      <w:r w:rsidRPr="008B34EE">
        <w:tab/>
      </w:r>
      <w:r w:rsidRPr="008B34EE">
        <w:tab/>
        <w:t>SUDAC:</w:t>
      </w:r>
    </w:p>
    <w:p w:rsidRDefault="00DD669C" w:rsidP="00DD669C" w:rsidR="00DD669C" w:rsidRPr="008B34EE">
      <w:pPr>
        <w:jc w:val="both"/>
      </w:pPr>
      <w:r w:rsidRPr="008B34EE">
        <w:tab/>
      </w:r>
      <w:r w:rsidRPr="008B34EE">
        <w:tab/>
      </w:r>
      <w:r w:rsidRPr="008B34EE">
        <w:tab/>
      </w:r>
      <w:r w:rsidRPr="008B34EE">
        <w:tab/>
      </w:r>
      <w:r w:rsidRPr="008B34EE">
        <w:tab/>
      </w:r>
      <w:r w:rsidRPr="008B34EE">
        <w:tab/>
      </w:r>
      <w:r w:rsidRPr="008B34EE">
        <w:tab/>
      </w:r>
      <w:r w:rsidRPr="008B34EE">
        <w:tab/>
      </w:r>
      <w:r w:rsidRPr="008B34EE">
        <w:tab/>
        <w:t>Mislav Kolakušić</w:t>
      </w:r>
      <w:r w:rsidR="00CC68EB">
        <w:t xml:space="preserve"> v.r.</w:t>
      </w:r>
    </w:p>
    <w:p w:rsidRDefault="003E4F21" w:rsidP="00DD669C" w:rsidR="003E4F21" w:rsidRPr="008B34EE">
      <w:pPr>
        <w:jc w:val="both"/>
      </w:pPr>
    </w:p>
    <w:p w:rsidRDefault="00DD669C" w:rsidP="00DD669C" w:rsidR="00DD669C" w:rsidRPr="008B34EE">
      <w:pPr>
        <w:jc w:val="both"/>
      </w:pPr>
      <w:r w:rsidRPr="008B34EE">
        <w:t>UPUTA O PRAVNOM LIJEKU:</w:t>
      </w:r>
    </w:p>
    <w:p w:rsidRDefault="00DD669C" w:rsidP="00DD669C" w:rsidR="00DD669C">
      <w:pPr>
        <w:jc w:val="both"/>
      </w:pPr>
      <w:r w:rsidRPr="008B34EE">
        <w:t>Protiv ovog zaključka nije dopuštena žalba (čl.11. t. 9. SZ-a)</w:t>
      </w:r>
      <w:r w:rsidR="003E4F21" w:rsidRPr="008B34EE">
        <w:t>.</w:t>
      </w:r>
    </w:p>
    <w:p w:rsidRDefault="00A864F2" w:rsidP="00CC68EB" w:rsidR="00A864F2">
      <w:pPr>
        <w:jc w:val="both"/>
      </w:pPr>
    </w:p>
    <w:p w:rsidRDefault="00CC68EB" w:rsidP="00CC68EB" w:rsidR="00CC68EB">
      <w:pPr>
        <w:jc w:val="both"/>
      </w:pPr>
    </w:p>
    <w:p w:rsidRDefault="00CC68EB" w:rsidP="007A1486" w:rsidR="00CC68EB" w:rsidRPr="007A1486">
      <w:pPr>
        <w:ind w:left="720"/>
      </w:pPr>
      <w:r w:rsidRPr="007A1486">
        <w:tab/>
      </w:r>
      <w:r w:rsidRPr="007A1486">
        <w:tab/>
      </w:r>
      <w:r w:rsidRPr="007A1486">
        <w:tab/>
      </w:r>
      <w:r w:rsidRPr="007A1486">
        <w:tab/>
      </w:r>
      <w:r w:rsidRPr="007A1486">
        <w:tab/>
        <w:t>Za točnost otpravka - ovlašteni službenik</w:t>
      </w:r>
    </w:p>
    <w:p w:rsidRDefault="00CC68EB" w:rsidP="007A1486" w:rsidR="00CC68EB" w:rsidRPr="007A1486">
      <w:pPr>
        <w:ind w:left="720"/>
      </w:pPr>
      <w:r w:rsidRPr="007A1486">
        <w:tab/>
      </w:r>
      <w:r w:rsidRPr="007A1486">
        <w:tab/>
      </w:r>
      <w:r w:rsidRPr="007A1486">
        <w:tab/>
      </w:r>
      <w:r w:rsidRPr="007A1486">
        <w:tab/>
      </w:r>
      <w:r w:rsidRPr="007A1486">
        <w:tab/>
      </w:r>
      <w:r w:rsidRPr="007A1486">
        <w:tab/>
        <w:t xml:space="preserve">        Ivana Stampf</w:t>
      </w:r>
    </w:p>
    <w:p w:rsidRDefault="00CC68EB" w:rsidP="007A1486" w:rsidR="00CC68EB" w:rsidRPr="007A1486">
      <w:pPr>
        <w:ind w:left="720"/>
      </w:pPr>
    </w:p>
    <w:p w:rsidRDefault="00CC68EB" w:rsidP="00CC68EB" w:rsidR="00CC68EB" w:rsidRPr="008B34EE">
      <w:pPr>
        <w:jc w:val="both"/>
      </w:pPr>
    </w:p>
    <w:sectPr w:rsidSect="00C964E9" w:rsidR="00CC68EB" w:rsidRPr="008B34EE">
      <w:headerReference w:type="even" r:id="rId11"/>
      <w:headerReference w:type="default" r:id="rId12"/>
      <w:pgSz w:h="16838" w:w="11906"/>
      <w:pgMar w:gutter="0" w:footer="708" w:header="708" w:left="1417" w:bottom="1134"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7CB0" w:rsidR="007C7CB0">
      <w:r>
        <w:separator/>
      </w:r>
    </w:p>
  </w:endnote>
  <w:endnote w:id="0" w:type="continuationSeparator">
    <w:p w:rsidRDefault="007C7CB0" w:rsidR="007C7C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7CB0" w:rsidR="007C7CB0">
      <w:r>
        <w:separator/>
      </w:r>
    </w:p>
  </w:footnote>
  <w:footnote w:id="0" w:type="continuationSeparator">
    <w:p w:rsidRDefault="007C7CB0" w:rsidR="007C7C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7518" w:rsidP="00FA1578" w:rsidR="00FA157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FA1578" w:rsidR="00FA157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7518" w:rsidP="00FA1578" w:rsidR="00FA157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C68EB">
      <w:rPr>
        <w:rStyle w:val="Brojstranice"/>
        <w:noProof/>
      </w:rPr>
      <w:t>6</w:t>
    </w:r>
    <w:r>
      <w:rPr>
        <w:rStyle w:val="Brojstranice"/>
      </w:rPr>
      <w:fldChar w:fldCharType="end"/>
    </w:r>
  </w:p>
  <w:p w:rsidRDefault="009E7518" w:rsidP="00FA1578" w:rsidR="00FA1578">
    <w:pPr>
      <w:pStyle w:val="Zaglavlje"/>
      <w:jc w:val="right"/>
    </w:pPr>
    <w:r>
      <w:t>St-</w:t>
    </w:r>
    <w:r w:rsidR="00754445">
      <w:t>15</w:t>
    </w:r>
    <w:r w:rsidR="00D364B4">
      <w:t>72</w:t>
    </w:r>
    <w:r>
      <w:t>/</w:t>
    </w:r>
    <w:r w:rsidR="00A36A48">
      <w:t>1</w:t>
    </w:r>
    <w:r w:rsidR="00754445">
      <w:t>5</w:t>
    </w:r>
  </w:p>
  <w:p w:rsidRDefault="00C964E9" w:rsidP="00FA1578" w:rsidR="00C964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4317B3"/>
    <w:multiLevelType w:val="hybridMultilevel"/>
    <w:tmpl w:val="DF24F5C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5C10172F"/>
    <w:multiLevelType w:val="hybridMultilevel"/>
    <w:tmpl w:val="CB9840AA"/>
    <w:lvl w:tplc="1D2EEC8C" w:ilvl="0">
      <w:start w:val="1"/>
      <w:numFmt w:val="upperRoman"/>
      <w:lvlText w:val="%1."/>
      <w:lvlJc w:val="left"/>
      <w:pPr>
        <w:tabs>
          <w:tab w:pos="1080" w:val="num"/>
        </w:tabs>
        <w:ind w:hanging="720" w:left="1080"/>
      </w:pPr>
      <w:rPr>
        <w:rFonts w:hint="default"/>
      </w:rPr>
    </w:lvl>
    <w:lvl w:tplc="D4208642" w:ilvl="1">
      <w:start w:val="1"/>
      <w:numFmt w:val="bullet"/>
      <w:lvlText w:val="-"/>
      <w:lvlJc w:val="left"/>
      <w:pPr>
        <w:tabs>
          <w:tab w:pos="1440" w:val="num"/>
        </w:tabs>
        <w:ind w:hanging="360" w:left="1440"/>
      </w:pPr>
      <w:rPr>
        <w:rFonts w:cs="Times New Roman" w:eastAsia="Times New Roman" w:hAnsi="Times New Roman" w:ascii="Times New Roman" w:hint="default"/>
      </w:rPr>
    </w:lvl>
    <w:lvl w:tplc="041A000F" w:ilvl="2">
      <w:start w:val="1"/>
      <w:numFmt w:val="decimal"/>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3112921"/>
    <w:multiLevelType w:val="hybridMultilevel"/>
    <w:tmpl w:val="7DEE829C"/>
    <w:lvl w:tplc="76BC8D12" w:ilvl="0">
      <w:start w:val="1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7FFE7B0D"/>
    <w:multiLevelType w:val="hybridMultilevel"/>
    <w:tmpl w:val="C7C45C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D669C"/>
    <w:rsid w:val="00006ED9"/>
    <w:rsid w:val="000C0819"/>
    <w:rsid w:val="000D7529"/>
    <w:rsid w:val="00142AD8"/>
    <w:rsid w:val="00154958"/>
    <w:rsid w:val="00161C9A"/>
    <w:rsid w:val="001A3DD7"/>
    <w:rsid w:val="001C4557"/>
    <w:rsid w:val="00203E22"/>
    <w:rsid w:val="00242565"/>
    <w:rsid w:val="00281FE3"/>
    <w:rsid w:val="002C74DE"/>
    <w:rsid w:val="002E4182"/>
    <w:rsid w:val="003416AE"/>
    <w:rsid w:val="003E4F21"/>
    <w:rsid w:val="00512F82"/>
    <w:rsid w:val="005302BF"/>
    <w:rsid w:val="00546934"/>
    <w:rsid w:val="006B16FA"/>
    <w:rsid w:val="00754445"/>
    <w:rsid w:val="007A7125"/>
    <w:rsid w:val="007C7CB0"/>
    <w:rsid w:val="00886C12"/>
    <w:rsid w:val="008B34EE"/>
    <w:rsid w:val="009E70E5"/>
    <w:rsid w:val="009E7518"/>
    <w:rsid w:val="00A137C8"/>
    <w:rsid w:val="00A25148"/>
    <w:rsid w:val="00A36A48"/>
    <w:rsid w:val="00A54FC9"/>
    <w:rsid w:val="00A62F7E"/>
    <w:rsid w:val="00A74DC1"/>
    <w:rsid w:val="00A8569D"/>
    <w:rsid w:val="00A864F2"/>
    <w:rsid w:val="00AB37EE"/>
    <w:rsid w:val="00B26B8F"/>
    <w:rsid w:val="00C25202"/>
    <w:rsid w:val="00C62BFF"/>
    <w:rsid w:val="00C656BA"/>
    <w:rsid w:val="00C83F6B"/>
    <w:rsid w:val="00C964E9"/>
    <w:rsid w:val="00CA253E"/>
    <w:rsid w:val="00CC576E"/>
    <w:rsid w:val="00CC68EB"/>
    <w:rsid w:val="00D364B4"/>
    <w:rsid w:val="00D423AE"/>
    <w:rsid w:val="00D61F2E"/>
    <w:rsid w:val="00DD669C"/>
    <w:rsid w:val="00E310C5"/>
    <w:rsid w:val="00E70159"/>
    <w:rsid w:val="00EA7B8D"/>
    <w:rsid w:val="00F16969"/>
    <w:rsid w:val="00FA15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D669C"/>
    <w:rPr>
      <w:rFonts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DD669C"/>
    <w:pPr>
      <w:tabs>
        <w:tab w:pos="4536" w:val="center"/>
        <w:tab w:pos="9072" w:val="right"/>
      </w:tabs>
    </w:pPr>
  </w:style>
  <w:style w:customStyle="true" w:styleId="ZaglavljeChar" w:type="character">
    <w:name w:val="Zaglavlje Char"/>
    <w:link w:val="Zaglavlje"/>
    <w:rsid w:val="00DD669C"/>
    <w:rPr>
      <w:rFonts w:cs="Times New Roman" w:eastAsia="Times New Roman" w:hAnsi="Times New Roman" w:ascii="Times New Roman"/>
      <w:sz w:val="24"/>
      <w:szCs w:val="24"/>
      <w:lang w:eastAsia="hr-HR"/>
    </w:rPr>
  </w:style>
  <w:style w:styleId="Brojstranice" w:type="character">
    <w:name w:val="page number"/>
    <w:basedOn w:val="Zadanifontodlomka"/>
    <w:rsid w:val="00DD669C"/>
  </w:style>
  <w:style w:styleId="Podnoje" w:type="paragraph">
    <w:name w:val="footer"/>
    <w:basedOn w:val="Normal"/>
    <w:link w:val="PodnojeChar"/>
    <w:uiPriority w:val="99"/>
    <w:unhideWhenUsed/>
    <w:rsid w:val="00006ED9"/>
    <w:pPr>
      <w:tabs>
        <w:tab w:pos="4536" w:val="center"/>
        <w:tab w:pos="9072" w:val="right"/>
      </w:tabs>
    </w:pPr>
  </w:style>
  <w:style w:customStyle="true" w:styleId="PodnojeChar" w:type="character">
    <w:name w:val="Podnožje Char"/>
    <w:basedOn w:val="Zadanifontodlomka"/>
    <w:link w:val="Podnoje"/>
    <w:uiPriority w:val="99"/>
    <w:rsid w:val="00006ED9"/>
    <w:rPr>
      <w:rFonts w:eastAsia="Times New Roman" w:hAnsi="Times New Roman" w:ascii="Times New Roman"/>
      <w:sz w:val="24"/>
      <w:szCs w:val="24"/>
    </w:rPr>
  </w:style>
  <w:style w:styleId="Tekstbalonia" w:type="paragraph">
    <w:name w:val="Balloon Text"/>
    <w:basedOn w:val="Normal"/>
    <w:link w:val="TekstbaloniaChar"/>
    <w:uiPriority w:val="99"/>
    <w:semiHidden/>
    <w:unhideWhenUsed/>
    <w:rsid w:val="00A36A4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36A48"/>
    <w:rPr>
      <w:rFonts w:cs="Tahoma" w:eastAsia="Times New Roman" w:hAnsi="Tahoma" w:ascii="Tahoma"/>
      <w:sz w:val="16"/>
      <w:szCs w:val="16"/>
    </w:rPr>
  </w:style>
  <w:style w:styleId="Odlomakpopisa" w:type="paragraph">
    <w:name w:val="List Paragraph"/>
    <w:basedOn w:val="Normal"/>
    <w:uiPriority w:val="34"/>
    <w:qFormat/>
    <w:rsid w:val="00754445"/>
    <w:pPr>
      <w:ind w:left="720"/>
      <w:contextualSpacing/>
    </w:pPr>
  </w:style>
  <w:style w:styleId="Tekstrezerviranogmjesta" w:type="character">
    <w:name w:val="Placeholder Text"/>
    <w:basedOn w:val="Zadanifontodlomka"/>
    <w:uiPriority w:val="99"/>
    <w:semiHidden/>
    <w:rsid w:val="00CC68EB"/>
    <w:rPr>
      <w:color w:val="808080"/>
      <w:bdr w:space="0" w:sz="0" w:color="auto" w:val="none"/>
      <w:shd w:fill="auto" w:color="auto" w:val="clear"/>
    </w:rPr>
  </w:style>
  <w:style w:customStyle="true" w:styleId="eSPISCCParagraphDefaultFont" w:type="character">
    <w:name w:val="eSPIS_CC_Paragraph Default Font"/>
    <w:basedOn w:val="Zadanifontodlomka"/>
    <w:rsid w:val="00CC68E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C68EB"/>
    <w:rPr>
      <w:bdr w:space="0" w:sz="0" w:color="auto" w:val="none"/>
      <w:shd w:fill="FFFFCC" w:color="auto" w:val="clear"/>
      <w:lang w:val="hr-HR"/>
    </w:rPr>
  </w:style>
  <w:style w:customStyle="true" w:styleId="PozadinaSvijetloCrvena" w:type="character">
    <w:name w:val="Pozadina_SvijetloCrvena"/>
    <w:basedOn w:val="eSPISCCParagraphDefaultFont"/>
    <w:rsid w:val="00CC68E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C68E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D669C"/>
    <w:rPr>
      <w:rFonts w:ascii="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DD669C"/>
    <w:pPr>
      <w:tabs>
        <w:tab w:pos="4536" w:val="center"/>
        <w:tab w:pos="9072" w:val="right"/>
      </w:tabs>
    </w:pPr>
  </w:style>
  <w:style w:customStyle="1" w:styleId="ZaglavljeChar" w:type="character">
    <w:name w:val="Zaglavlje Char"/>
    <w:link w:val="Zaglavlje"/>
    <w:rsid w:val="00DD669C"/>
    <w:rPr>
      <w:rFonts w:ascii="Times New Roman" w:cs="Times New Roman" w:eastAsia="Times New Roman" w:hAnsi="Times New Roman"/>
      <w:sz w:val="24"/>
      <w:szCs w:val="24"/>
      <w:lang w:eastAsia="hr-HR"/>
    </w:rPr>
  </w:style>
  <w:style w:styleId="Brojstranice" w:type="character">
    <w:name w:val="page number"/>
    <w:basedOn w:val="Zadanifontodlomka"/>
    <w:rsid w:val="00DD669C"/>
  </w:style>
  <w:style w:styleId="Podnoje" w:type="paragraph">
    <w:name w:val="footer"/>
    <w:basedOn w:val="Normal"/>
    <w:link w:val="PodnojeChar"/>
    <w:uiPriority w:val="99"/>
    <w:unhideWhenUsed/>
    <w:rsid w:val="00006ED9"/>
    <w:pPr>
      <w:tabs>
        <w:tab w:pos="4536" w:val="center"/>
        <w:tab w:pos="9072" w:val="right"/>
      </w:tabs>
    </w:pPr>
  </w:style>
  <w:style w:customStyle="1" w:styleId="PodnojeChar" w:type="character">
    <w:name w:val="Podnožje Char"/>
    <w:basedOn w:val="Zadanifontodlomka"/>
    <w:link w:val="Podnoje"/>
    <w:uiPriority w:val="99"/>
    <w:rsid w:val="00006ED9"/>
    <w:rPr>
      <w:rFonts w:ascii="Times New Roman" w:eastAsia="Times New Roman" w:hAnsi="Times New Roman"/>
      <w:sz w:val="24"/>
      <w:szCs w:val="24"/>
    </w:rPr>
  </w:style>
  <w:style w:styleId="Tekstbalonia" w:type="paragraph">
    <w:name w:val="Balloon Text"/>
    <w:basedOn w:val="Normal"/>
    <w:link w:val="TekstbaloniaChar"/>
    <w:uiPriority w:val="99"/>
    <w:semiHidden/>
    <w:unhideWhenUsed/>
    <w:rsid w:val="00A36A48"/>
    <w:rPr>
      <w:rFonts w:ascii="Tahoma" w:cs="Tahoma" w:hAnsi="Tahoma"/>
      <w:sz w:val="16"/>
      <w:szCs w:val="16"/>
    </w:rPr>
  </w:style>
  <w:style w:customStyle="1" w:styleId="TekstbaloniaChar" w:type="character">
    <w:name w:val="Tekst balončića Char"/>
    <w:basedOn w:val="Zadanifontodlomka"/>
    <w:link w:val="Tekstbalonia"/>
    <w:uiPriority w:val="99"/>
    <w:semiHidden/>
    <w:rsid w:val="00A36A48"/>
    <w:rPr>
      <w:rFonts w:ascii="Tahoma" w:cs="Tahoma" w:eastAsia="Times New Roman" w:hAnsi="Tahoma"/>
      <w:sz w:val="16"/>
      <w:szCs w:val="16"/>
    </w:rPr>
  </w:style>
  <w:style w:styleId="Odlomakpopisa" w:type="paragraph">
    <w:name w:val="List Paragraph"/>
    <w:basedOn w:val="Normal"/>
    <w:uiPriority w:val="34"/>
    <w:qFormat/>
    <w:rsid w:val="00754445"/>
    <w:pPr>
      <w:ind w:left="720"/>
      <w:contextualSpacing/>
    </w:pPr>
  </w:style>
  <w:style w:styleId="Tekstrezerviranogmjesta" w:type="character">
    <w:name w:val="Placeholder Text"/>
    <w:basedOn w:val="Zadanifontodlomka"/>
    <w:uiPriority w:val="99"/>
    <w:semiHidden/>
    <w:rsid w:val="00CC68EB"/>
    <w:rPr>
      <w:color w:val="808080"/>
      <w:bdr w:color="auto" w:space="0" w:sz="0" w:val="none"/>
      <w:shd w:color="auto" w:fill="auto" w:val="clear"/>
    </w:rPr>
  </w:style>
  <w:style w:customStyle="1" w:styleId="eSPISCCParagraphDefaultFont" w:type="character">
    <w:name w:val="eSPIS_CC_Paragraph Default Font"/>
    <w:basedOn w:val="Zadanifontodlomka"/>
    <w:rsid w:val="00CC68E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C68EB"/>
    <w:rPr>
      <w:bdr w:color="auto" w:space="0" w:sz="0" w:val="none"/>
      <w:shd w:color="auto" w:fill="FFFFCC" w:val="clear"/>
      <w:lang w:val="hr-HR"/>
    </w:rPr>
  </w:style>
  <w:style w:customStyle="1" w:styleId="PozadinaSvijetloCrvena" w:type="character">
    <w:name w:val="Pozadina_SvijetloCrvena"/>
    <w:basedOn w:val="eSPISCCParagraphDefaultFont"/>
    <w:rsid w:val="00CC68E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C68E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97943">
      <w:bodyDiv w:val="true"/>
      <w:marLeft w:val="0"/>
      <w:marRight w:val="0"/>
      <w:marTop w:val="0"/>
      <w:marBottom w:val="0"/>
      <w:divBdr>
        <w:top w:space="0" w:sz="0" w:color="auto" w:val="none"/>
        <w:left w:space="0" w:sz="0" w:color="auto" w:val="none"/>
        <w:bottom w:space="0" w:sz="0" w:color="auto" w:val="none"/>
        <w:right w:space="0" w:sz="0" w:color="auto" w:val="none"/>
      </w:divBdr>
    </w:div>
    <w:div w:id="1592545773">
      <w:bodyDiv w:val="true"/>
      <w:marLeft w:val="0"/>
      <w:marRight w:val="0"/>
      <w:marTop w:val="0"/>
      <w:marBottom w:val="0"/>
      <w:divBdr>
        <w:top w:space="0" w:sz="0" w:color="auto" w:val="none"/>
        <w:left w:space="0" w:sz="0" w:color="auto" w:val="none"/>
        <w:bottom w:space="0" w:sz="0" w:color="auto" w:val="none"/>
        <w:right w:space="0" w:sz="0" w:color="auto" w:val="none"/>
      </w:divBdr>
      <w:divsChild>
        <w:div w:id="750977260">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2017.</izvorni_sadrzaj>
    <derivirana_varijabla naziv="DomainObject.DatumDonosenjaOdluke_1">29.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1572</izvorni_sadrzaj>
    <derivirana_varijabla naziv="DomainObject.Predmet.Broj_1">1572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2015.</izvorni_sadrzaj>
    <derivirana_varijabla naziv="DomainObject.Predmet.DatumOsnivanja_1">19.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St-1572/2015</izvorni_sadrzaj>
    <derivirana_varijabla naziv="DomainObject.Predmet.OznakaBroj_1">St-1572/2015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METALING d.o.o.</izvorni_sadrzaj>
    <derivirana_varijabla naziv="DomainObject.Predmet.ProtustrankaFormated_1">  METALING d.o.o.</derivirana_varijabla>
  </DomainObject.Predmet.ProtustrankaFormated>
  <DomainObject.Predmet.ProtustrankaFormatedOIB>
    <izvorni_sadrzaj>  METALING d.o.o., OIB 76134860175</izvorni_sadrzaj>
    <derivirana_varijabla naziv="DomainObject.Predmet.ProtustrankaFormatedOIB_1">  METALING d.o.o., OIB 76134860175</derivirana_varijabla>
  </DomainObject.Predmet.ProtustrankaFormatedOIB>
  <DomainObject.Predmet.ProtustrankaFormatedWithAdress>
    <izvorni_sadrzaj> METALING d.o.o., Božidara Adžije 2, 44000 Sisak</izvorni_sadrzaj>
    <derivirana_varijabla naziv="DomainObject.Predmet.ProtustrankaFormatedWithAdress_1"> METALING d.o.o., Božidara Adžije 2, 44000 Sisak</derivirana_varijabla>
  </DomainObject.Predmet.ProtustrankaFormatedWithAdress>
  <DomainObject.Predmet.ProtustrankaFormatedWithAdressOIB>
    <izvorni_sadrzaj> METALING d.o.o., OIB 76134860175, Božidara Adžije 2, 44000 Sisak</izvorni_sadrzaj>
    <derivirana_varijabla naziv="DomainObject.Predmet.ProtustrankaFormatedWithAdressOIB_1"> METALING d.o.o., OIB 76134860175, Božidara Adžije 2, 44000 Sisak</derivirana_varijabla>
  </DomainObject.Predmet.ProtustrankaFormatedWithAdressOIB>
  <DomainObject.Predmet.ProtustrankaWithAdress>
    <izvorni_sadrzaj>METALING d.o.o. Božidara Adžije 2, 44000 Sisak</izvorni_sadrzaj>
    <derivirana_varijabla naziv="DomainObject.Predmet.ProtustrankaWithAdress_1">METALING d.o.o. Božidara Adžije 2, 44000 Sisak</derivirana_varijabla>
  </DomainObject.Predmet.ProtustrankaWithAdress>
  <DomainObject.Predmet.ProtustrankaWithAdressOIB>
    <izvorni_sadrzaj>METALING d.o.o., OIB 76134860175, Božidara Adžije 2, 44000 Sisak</izvorni_sadrzaj>
    <derivirana_varijabla naziv="DomainObject.Predmet.ProtustrankaWithAdressOIB_1">METALING d.o.o., OIB 76134860175, Božidara Adžije 2, 44000 Sisak</derivirana_varijabla>
  </DomainObject.Predmet.ProtustrankaWithAdressOIB>
  <DomainObject.Predmet.ProtustrankaNazivFormated>
    <izvorni_sadrzaj>METALING d.o.o.</izvorni_sadrzaj>
    <derivirana_varijabla naziv="DomainObject.Predmet.ProtustrankaNazivFormated_1">METALING d.o.o.</derivirana_varijabla>
  </DomainObject.Predmet.ProtustrankaNazivFormated>
  <DomainObject.Predmet.ProtustrankaNazivFormatedOIB>
    <izvorni_sadrzaj>METALING d.o.o., OIB 76134860175</izvorni_sadrzaj>
    <derivirana_varijabla naziv="DomainObject.Predmet.ProtustrankaNazivFormatedOIB_1">METALING d.o.o., OIB 76134860175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Asmir Cepić; GIOFF d.o.o. za trgovinu i usluge; Žarko Međugorac; Marko Lipša; Ljiljana Sivonjić; Josip Čerkez; Snježana Zbukvić Ožbolt; VI-ZA MOBILE j.d.o.o. za trgovinu i usluge; Željko Konicija; Darko Vugrinski; Koviljka Pavličić; Anamarija Brozović</izvorni_sadrzaj>
    <derivirana_varijabla naziv="DomainObject.Predmet.StrankaFormated_1">  FINA Regionalni centar Zagreb; Asmir Cepić; GIOFF d.o.o. za trgovinu i usluge; Žarko Međugorac; Marko Lipša; Ljiljana Sivonjić; Josip Čerkez; Snježana Zbukvić Ožbolt; VI-ZA MOBILE j.d.o.o. za trgovinu i usluge; Željko Konicija; Darko Vugrinski; Koviljka Pavličić; Anamarija Brozović</derivirana_varijabla>
  </DomainObject.Predmet.StrankaFormated>
  <DomainObject.Predmet.StrankaFormatedOIB>
    <izvorni_sadrzaj>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 Koviljka Pavličić, OIB 27807140707; Anamarija Brozović, OIB 45799490959</izvorni_sadrzaj>
    <derivirana_varijabla naziv="DomainObject.Predmet.StrankaFormatedOIB_1">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 Koviljka Pavličić, OIB 27807140707; Anamarija Brozović, OIB 45799490959</derivirana_varijabla>
  </DomainObject.Predmet.StrankaFormatedOIB>
  <DomainObject.Predmet.StrankaFormatedWithAdress>
    <izvorni_sadrzaj>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 Koviljka Pavličić, Savska Cesta 155 B, 10000 Zagreb; Anamarija Brozović, Okruglica 3, 47300 Hreljin Ogulinski</izvorni_sadrzaj>
    <derivirana_varijabla naziv="DomainObject.Predmet.StrankaFormatedWithAdress_1">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 Koviljka Pavličić, Savska Cesta 155 B, 10000 Zagreb; Anamarija Brozović, Okruglica 3, 47300 Hreljin Ogulinski</derivirana_varijabla>
  </DomainObject.Predmet.StrankaFormatedWithAdress>
  <DomainObject.Predmet.StrankaFormatedWithAdressOIB>
    <izvorni_sadrzaj>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 Koviljka Pavličić, OIB 27807140707, Savska Cesta 155 B, 10000 Zagreb; Anamarija Brozović, OIB 45799490959, Okruglica 3, 47300 Hreljin Ogulinski</izvorni_sadrzaj>
    <derivirana_varijabla naziv="DomainObject.Predmet.StrankaFormatedWithAdressOIB_1">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 Koviljka Pavličić, OIB 27807140707, Savska Cesta 155 B, 10000 Zagreb; Anamarija Brozović, OIB 45799490959, Okruglica 3, 47300 Hreljin Ogulinski</derivirana_varijabla>
  </DomainObject.Predmet.StrankaFormatedWithAdressOIB>
  <DomainObject.Predmet.StrankaWithAdress>
    <izvorni_sadrzaj>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Vrbno,Koviljka Pavličić Savska Cesta 155 B,10000 Zagreb,Anamarija Brozović Okruglica 3,47300 Hreljin Ogulinski</izvorni_sadrzaj>
    <derivirana_varijabla naziv="DomainObject.Predmet.StrankaWithAdress_1">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Vrbno,Koviljka Pavličić Savska Cesta 155 B,10000 Zagreb,Anamarija Brozović Okruglica 3,47300 Hreljin Ogulinski</derivirana_varijabla>
  </DomainObject.Predmet.StrankaWithAdress>
  <DomainObject.Predmet.StrankaWithAdressOIB>
    <izvorni_sadrzaj>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Vrbno,Koviljka Pavličić, OIB 27807140707, Savska Cesta 155 B,10000 Zagreb,Anamarija Brozović, OIB 45799490959, Okruglica 3,47300 Hreljin Ogulinski</izvorni_sadrzaj>
    <derivirana_varijabla naziv="DomainObject.Predmet.StrankaWithAdressOIB_1">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Vrbno,Koviljka Pavličić, OIB 27807140707, Savska Cesta 155 B,10000 Zagreb,Anamarija Brozović, OIB 45799490959, Okruglica 3,47300 Hreljin Ogulinski</derivirana_varijabla>
  </DomainObject.Predmet.StrankaWithAdressOIB>
  <DomainObject.Predmet.StrankaNazivFormated>
    <izvorni_sadrzaj>FINA Regionalni centar Zagreb,Asmir Cepić,GIOFF d.o.o. za trgovinu i usluge,Žarko Međugorac,Marko Lipša,Ljiljana Sivonjić,Josip Čerkez,Snježana Zbukvić Ožbolt,VI-ZA MOBILE j.d.o.o. za trgovinu i usluge,Željko Konicija,Darko Vugrinski,Koviljka Pavličić,Anamarija Brozović</izvorni_sadrzaj>
    <derivirana_varijabla naziv="DomainObject.Predmet.StrankaNazivFormated_1">FINA Regionalni centar Zagreb,Asmir Cepić,GIOFF d.o.o. za trgovinu i usluge,Žarko Međugorac,Marko Lipša,Ljiljana Sivonjić,Josip Čerkez,Snježana Zbukvić Ožbolt,VI-ZA MOBILE j.d.o.o. za trgovinu i usluge,Željko Konicija,Darko Vugrinski,Koviljka Pavličić,Anamarija Brozović</derivirana_varijabla>
  </DomainObject.Predmet.StrankaNazivFormated>
  <DomainObject.Predmet.StrankaNazivFormatedOIB>
    <izvorni_sadrzaj>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74484652712,Koviljka Pavličić, OIB 27807140707,Anamarija Brozović, OIB 45799490959</izvorni_sadrzaj>
    <derivirana_varijabla naziv="DomainObject.Predmet.StrankaNazivFormatedOIB_1">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74484652712,Koviljka Pavličić, OIB 27807140707,Anamarija Brozović, OIB 45799490959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zvorni_sadrzaj>
    <derivirana_varijabla naziv="DomainObject.Predmet.StrankaList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derivirana_varijabla>
  </DomainObject.Predmet.StrankaListFormated>
  <DomainObject.Predmet.StrankaList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zvorni_sadrzaj>
    <derivirana_varijabla naziv="DomainObject.Predmet.StrankaList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derivirana_varijabla>
  </DomainObject.Predmet.StrankaListFormatedOIB>
  <DomainObject.Predmet.StrankaListFormatedWithAdress>
    <izvorni_sadrzaj>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item>Koviljka Pavličić, Savska Cesta 155 B, 10000 Zagreb</item>
      <item>Anamarija Brozović, Okruglica 3, 47300 Hreljin Ogulinski</item>
    </izvorni_sadrzaj>
    <derivirana_varijabla naziv="DomainObject.Predmet.StrankaListFormatedWithAdress_1">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item>Koviljka Pavličić, Savska Cesta 155 B, 10000 Zagreb</item>
      <item>Anamarija Brozović, Okruglica 3, 47300 Hreljin Ogulinski</item>
    </derivirana_varijabla>
  </DomainObject.Predmet.StrankaListFormatedWithAdress>
  <DomainObject.Predmet.StrankaListFormatedWithAdressOIB>
    <izvorni_sadrzaj>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item>Koviljka Pavličić, OIB 27807140707, Savska Cesta 155 B, 10000 Zagreb</item>
      <item>Anamarija Brozović, OIB 45799490959, Okruglica 3, 47300 Hreljin Ogulinski</item>
    </izvorni_sadrzaj>
    <derivirana_varijabla naziv="DomainObject.Predmet.StrankaListFormatedWithAdressOIB_1">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item>Koviljka Pavličić, OIB 27807140707, Savska Cesta 155 B, 10000 Zagreb</item>
      <item>Anamarija Brozović, OIB 45799490959, Okruglica 3, 47300 Hreljin Ogulinski</item>
    </derivirana_varijabla>
  </DomainObject.Predmet.StrankaListFormatedWithAdressOIB>
  <DomainObject.Predmet.StrankaListNaziv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zvorni_sadrzaj>
    <derivirana_varijabla naziv="DomainObject.Predmet.StrankaListNaziv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derivirana_varijabla>
  </DomainObject.Predmet.StrankaListNazivFormated>
  <DomainObject.Predmet.StrankaListNaziv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zvorni_sadrzaj>
    <derivirana_varijabla naziv="DomainObject.Predmet.StrankaListNaziv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derivirana_varijabla>
  </DomainObject.Predmet.StrankaListNazivFormatedOIB>
  <DomainObject.Predmet.ProtuStrankaListFormated>
    <izvorni_sadrzaj>
      <item>METALING d.o.o.</item>
    </izvorni_sadrzaj>
    <derivirana_varijabla naziv="DomainObject.Predmet.ProtuStrankaListFormated_1">
      <item>METALING d.o.o.</item>
    </derivirana_varijabla>
  </DomainObject.Predmet.ProtuStrankaListFormated>
  <DomainObject.Predmet.ProtuStrankaListFormatedOIB>
    <izvorni_sadrzaj>
      <item>METALING d.o.o., OIB 76134860175</item>
    </izvorni_sadrzaj>
    <derivirana_varijabla naziv="DomainObject.Predmet.ProtuStrankaListFormatedOIB_1">
      <item>METALING d.o.o., OIB 76134860175</item>
    </derivirana_varijabla>
  </DomainObject.Predmet.ProtuStrankaListFormatedOIB>
  <DomainObject.Predmet.ProtuStrankaListFormatedWithAdress>
    <izvorni_sadrzaj>
      <item>METALING d.o.o., Božidara Adžije 2, 44000 Sisak</item>
    </izvorni_sadrzaj>
    <derivirana_varijabla naziv="DomainObject.Predmet.ProtuStrankaListFormatedWithAdress_1">
      <item>METALING d.o.o., Božidara Adžije 2, 44000 Sisak</item>
    </derivirana_varijabla>
  </DomainObject.Predmet.ProtuStrankaListFormatedWithAdress>
  <DomainObject.Predmet.ProtuStrankaListFormatedWithAdressOIB>
    <izvorni_sadrzaj>
      <item>METALING d.o.o., OIB 76134860175, Božidara Adžije 2, 44000 Sisak</item>
    </izvorni_sadrzaj>
    <derivirana_varijabla naziv="DomainObject.Predmet.ProtuStrankaListFormatedWithAdressOIB_1">
      <item>METALING d.o.o., OIB 76134860175, Božidara Adžije 2, 44000 Sisak</item>
    </derivirana_varijabla>
  </DomainObject.Predmet.ProtuStrankaListFormatedWithAdressOIB>
  <DomainObject.Predmet.ProtuStrankaListNazivFormated>
    <izvorni_sadrzaj>
      <item>METALING d.o.o.</item>
    </izvorni_sadrzaj>
    <derivirana_varijabla naziv="DomainObject.Predmet.ProtuStrankaListNazivFormated_1">
      <item>METALING d.o.o.</item>
    </derivirana_varijabla>
  </DomainObject.Predmet.ProtuStrankaListNazivFormated>
  <DomainObject.Predmet.ProtuStrankaListNazivFormatedOIB>
    <izvorni_sadrzaj>
      <item>METALING d.o.o., OIB 76134860175</item>
    </izvorni_sadrzaj>
    <derivirana_varijabla naziv="DomainObject.Predmet.ProtuStrankaListNazivFormatedOIB_1">
      <item>METALING d.o.o., OIB 76134860175</item>
    </derivirana_varijabla>
  </DomainObject.Predmet.ProtuStrankaListNazivFormatedOIB>
  <DomainObject.Predmet.OstaliListFormated>
    <izvorni_sadrzaj>
      <item>Mato Čičak</item>
    </izvorni_sadrzaj>
    <derivirana_varijabla naziv="DomainObject.Predmet.OstaliListFormated_1">
      <item>Mato Čičak</item>
    </derivirana_varijabla>
  </DomainObject.Predmet.OstaliListFormated>
  <DomainObject.Predmet.OstaliListFormatedOIB>
    <izvorni_sadrzaj>
      <item>Mato Čičak, OIB 63670108668</item>
    </izvorni_sadrzaj>
    <derivirana_varijabla naziv="DomainObject.Predmet.OstaliListFormatedOIB_1">
      <item>Mato Čičak, OIB 63670108668</item>
    </derivirana_varijabla>
  </DomainObject.Predmet.OstaliListFormatedOIB>
  <DomainObject.Predmet.OstaliListFormatedWithAdress>
    <izvorni_sadrzaj>
      <item>Mato Čičak, Ii Deverićev Odvojak 5, 10412 Donja Lomnica</item>
    </izvorni_sadrzaj>
    <derivirana_varijabla naziv="DomainObject.Predmet.OstaliListFormatedWithAdress_1">
      <item>Mato Čičak, Ii Deverićev Odvojak 5, 10412 Donja Lomnica</item>
    </derivirana_varijabla>
  </DomainObject.Predmet.OstaliListFormatedWithAdress>
  <DomainObject.Predmet.OstaliListFormatedWithAdressOIB>
    <izvorni_sadrzaj>
      <item>Mato Čičak, OIB 63670108668, Ii Deverićev Odvojak 5, 10412 Donja Lomnica</item>
    </izvorni_sadrzaj>
    <derivirana_varijabla naziv="DomainObject.Predmet.OstaliListFormatedWithAdressOIB_1">
      <item>Mato Čičak, OIB 63670108668, Ii Deverićev Odvojak 5, 10412 Donja Lomnica</item>
    </derivirana_varijabla>
  </DomainObject.Predmet.OstaliListFormatedWithAdressOIB>
  <DomainObject.Predmet.OstaliListNazivFormated>
    <izvorni_sadrzaj>
      <item>Mato Čičak</item>
    </izvorni_sadrzaj>
    <derivirana_varijabla naziv="DomainObject.Predmet.OstaliListNazivFormated_1">
      <item>Mato Čičak</item>
    </derivirana_varijabla>
  </DomainObject.Predmet.OstaliListNazivFormated>
  <DomainObject.Predmet.OstaliListNazivFormatedOIB>
    <izvorni_sadrzaj>
      <item>Mato Čičak, OIB 63670108668</item>
    </izvorni_sadrzaj>
    <derivirana_varijabla naziv="DomainObject.Predmet.OstaliListNazivFormatedOIB_1">
      <item>Mato Čičak, OIB 63670108668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2017.</izvorni_sadrzaj>
    <derivirana_varijabla naziv="DomainObject.Datum_1">29. ožujka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METALING d.o.o.</izvorni_sadrzaj>
    <derivirana_varijabla naziv="DomainObject.Predmet.ProtustrankaIDrugi_1">METALING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METALING d.o.o., OIB 76134860175, Božidara Adžije 2, 44000 Sisak</izvorni_sadrzaj>
    <derivirana_varijabla naziv="DomainObject.Predmet.ProtustrankaIDrugiAdressOIB_1">METALING d.o.o., OIB 76134860175, Božidara Adžije 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zvorni_sadrzaj>
    <derivirana_varijabla naziv="DomainObject.Predmet.SudioniciListNaziv_1">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derivirana_varijabla>
  </DomainObject.Predmet.SudioniciListNaziv>
  <DomainObject.Predmet.SudioniciListAdressOIB>
    <izvorni_sadrzaj>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item>Koviljka Pavličić, OIB 27807140707, Savska Cesta 155 B,10000 Zagreb</item>
      <item>Anamarija Brozović, OIB 45799490959, Okruglica 3,47300 Hreljin Ogulinski</item>
    </izvorni_sadrzaj>
    <derivirana_varijabla naziv="DomainObject.Predmet.SudioniciListAdressOIB_1">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item>Koviljka Pavličić, OIB 27807140707, Savska Cesta 155 B,10000 Zagreb</item>
      <item>Anamarija Brozović, OIB 45799490959, Okruglica 3,47300 Hreljin Ogulinski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item>, OIB 27807140707</item>
      <item>, OIB 45799490959</item>
    </izvorni_sadrzaj>
    <derivirana_varijabla naziv="DomainObject.Predmet.SudioniciListNazivOIB_1">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item>, OIB 27807140707</item>
      <item>, OIB 45799490959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F7F2C8-D58C-42F9-B692-FABE7BD604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2311</properties:Words>
  <properties:Characters>13104</properties:Characters>
  <properties:Lines>283</properties:Lines>
  <properties:Paragraphs>147</properties:Paragraphs>
  <properties:TotalTime>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16607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2017-03-23T08:44:00Z</dcterms:created>
  <dc:creator>Martina</dc:creator>
  <cp:lastModifiedBy>Ivana Stampf</cp:lastModifiedBy>
  <dcterms:modified xmlns:xsi="http://www.w3.org/2001/XMLSchema-instance" xsi:type="dcterms:W3CDTF">2017-03-29T11:55:00Z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