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d1a8" w14:paraId="149d1a8" w:rsidRDefault="00032976" w:rsidP="00032976" w:rsidR="00032976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976" w:rsidP="00032976" w:rsidR="00032976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32976" w:rsidP="00032976" w:rsidR="0003297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32976" w:rsidP="00032976" w:rsidR="0003297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32976" w:rsidP="00032976" w:rsidR="00032976"/>
    <w:p w:rsidRDefault="00032976" w:rsidP="00032976" w:rsidR="0003297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32976" w:rsidP="00032976" w:rsidR="0003297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32976" w:rsidP="00032976" w:rsidR="0003297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032976" w:rsidP="00032976" w:rsidR="0003297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32976" w:rsidP="00032976" w:rsidR="0003297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8912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D. E. L. F. TURIST d. o. o. Žminj, Krculi, Galanti bb, OIB 79695956463,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032976" w:rsidP="00032976" w:rsidR="0003297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32976" w:rsidP="00032976" w:rsidR="0003297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032976" w:rsidP="00032976" w:rsidR="0003297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32976" w:rsidP="00032976" w:rsidR="0003297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</w:t>
      </w:r>
      <w:r>
        <w:rPr>
          <w:rFonts w:cs="Times New Roman" w:eastAsia="Times New Roman"/>
          <w:szCs w:val="24"/>
          <w:lang w:eastAsia="hr-HR"/>
        </w:rPr>
        <w:t>D. E. L. F. TURIST d. o. o. Žminj, Krculi, Galanti bb, OIB 79695956463.</w:t>
      </w:r>
    </w:p>
    <w:p w:rsidRDefault="00032976" w:rsidP="00032976" w:rsidR="0003297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32976" w:rsidP="00032976" w:rsidR="00032976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032976" w:rsidP="00032976" w:rsidR="0003297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32976" w:rsidP="00032976" w:rsidR="0003297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E. L. F. TURIST d. o. o. Žminj.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2443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700.038,70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032976" w:rsidP="00032976" w:rsidR="0003297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32976" w:rsidP="00032976" w:rsidR="0003297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032976" w:rsidP="00032976" w:rsidR="0003297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32976" w:rsidP="00032976" w:rsidR="0003297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032976" w:rsidP="00032976" w:rsidR="00032976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032976" w:rsidP="00032976" w:rsidR="00032976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8678F8">
        <w:rPr>
          <w:rFonts w:cs="Times New Roman" w:eastAsia="Times New Roman"/>
          <w:szCs w:val="24"/>
          <w:lang w:eastAsia="hr-HR"/>
        </w:rPr>
        <w:t>, v. r.</w:t>
      </w:r>
    </w:p>
    <w:p w:rsidRDefault="00032976" w:rsidP="00032976" w:rsidR="0003297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32976" w:rsidP="00032976" w:rsidR="0003297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032976" w:rsidP="00032976" w:rsidR="0003297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032976" w:rsidP="00032976" w:rsidR="0003297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032976" w:rsidP="00032976" w:rsidR="0003297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032976" w:rsidP="00032976" w:rsidR="0003297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032976" w:rsidP="00032976" w:rsidR="00032976" w:rsidRPr="00D05CA9">
      <w:pPr>
        <w:tabs>
          <w:tab w:pos="4116" w:val="left"/>
        </w:tabs>
      </w:pPr>
    </w:p>
    <w:p w:rsidRDefault="00032976" w:rsidP="00032976" w:rsidR="00032976" w:rsidRPr="00D05CA9">
      <w:pPr>
        <w:tabs>
          <w:tab w:pos="4116" w:val="left"/>
        </w:tabs>
      </w:pPr>
    </w:p>
    <w:p w:rsidRDefault="00032976" w:rsidP="00032976" w:rsidR="00032976" w:rsidRPr="00D05CA9">
      <w:pPr>
        <w:tabs>
          <w:tab w:pos="4116" w:val="left"/>
        </w:tabs>
      </w:pPr>
    </w:p>
    <w:p w:rsidRDefault="00032976" w:rsidP="00032976" w:rsidR="00032976" w:rsidRPr="00D05CA9">
      <w:pPr>
        <w:tabs>
          <w:tab w:pos="4116" w:val="left"/>
        </w:tabs>
      </w:pPr>
    </w:p>
    <w:p w:rsidRDefault="00032976" w:rsidP="00032976" w:rsidR="00032976" w:rsidRPr="00D05CA9">
      <w:pPr>
        <w:tabs>
          <w:tab w:pos="4116" w:val="left"/>
        </w:tabs>
      </w:pPr>
    </w:p>
    <w:p w:rsidRDefault="00032976" w:rsidP="00032976" w:rsidR="00032976" w:rsidRPr="00D05CA9">
      <w:pPr>
        <w:tabs>
          <w:tab w:pos="4116" w:val="left"/>
        </w:tabs>
      </w:pPr>
    </w:p>
    <w:p w:rsidRDefault="00032976" w:rsidP="00032976" w:rsidR="00032976" w:rsidRPr="00D05CA9">
      <w:pPr>
        <w:tabs>
          <w:tab w:pos="4116" w:val="left"/>
        </w:tabs>
      </w:pPr>
    </w:p>
    <w:p w:rsidRDefault="00032976" w:rsidP="00032976" w:rsidR="00032976" w:rsidRPr="00D05CA9">
      <w:pPr>
        <w:tabs>
          <w:tab w:pos="4116" w:val="left"/>
        </w:tabs>
      </w:pPr>
    </w:p>
    <w:p w:rsidRDefault="00032976" w:rsidP="00032976" w:rsidR="00032976" w:rsidRPr="00D05CA9">
      <w:pPr>
        <w:tabs>
          <w:tab w:pos="4116" w:val="left"/>
        </w:tabs>
      </w:pPr>
    </w:p>
    <w:p w:rsidRDefault="00032976" w:rsidP="00032976" w:rsidR="00032976" w:rsidRPr="00D05CA9"/>
    <w:p w:rsidRDefault="00032976" w:rsidP="00032976" w:rsidR="00032976" w:rsidRPr="00D05CA9"/>
    <w:p w:rsidRDefault="00032976" w:rsidP="00032976" w:rsidR="00032976" w:rsidRPr="00D05CA9"/>
    <w:p w:rsidRDefault="00032976" w:rsidP="00032976" w:rsidR="00032976" w:rsidRPr="00D05CA9"/>
    <w:p w:rsidRDefault="00032976" w:rsidP="00032976" w:rsidR="00032976" w:rsidRPr="00D05CA9"/>
    <w:p w:rsidRDefault="00032976" w:rsidP="00032976" w:rsidR="00032976" w:rsidRPr="00D05CA9"/>
    <w:p w:rsidRDefault="00032976" w:rsidP="00032976" w:rsidR="00032976" w:rsidRPr="00D05CA9"/>
    <w:p w:rsidRDefault="00032976" w:rsidP="00032976" w:rsidR="00032976" w:rsidRPr="00D05CA9"/>
    <w:p w:rsidRDefault="00032976" w:rsidP="00032976" w:rsidR="00032976" w:rsidRPr="00D05CA9"/>
    <w:p w:rsidRDefault="00032976" w:rsidP="00032976" w:rsidR="00032976" w:rsidRPr="00D05CA9"/>
    <w:p w:rsidRDefault="00032976" w:rsidP="00032976" w:rsidR="00032976" w:rsidRPr="00D05CA9"/>
    <w:p w:rsidRDefault="00032976" w:rsidP="00032976" w:rsidR="00032976" w:rsidRPr="00D05CA9"/>
    <w:p w:rsidRDefault="00032976" w:rsidP="00032976" w:rsidR="00032976" w:rsidRPr="00D05CA9"/>
    <w:p w:rsidRDefault="00032976" w:rsidP="00032976" w:rsidR="00032976" w:rsidRPr="00D05CA9"/>
    <w:p w:rsidRDefault="00032976" w:rsidP="00032976" w:rsidR="00032976" w:rsidRPr="00D05CA9"/>
    <w:p w:rsidRDefault="00032976" w:rsidP="00032976" w:rsidR="00032976"/>
    <w:p w:rsidRDefault="00032976" w:rsidP="00032976" w:rsidR="00032976"/>
    <w:p w:rsidRDefault="00032976" w:rsidP="00032976" w:rsidR="00032976"/>
    <w:p w:rsidRDefault="00032976" w:rsidP="00032976" w:rsidR="00032976"/>
    <w:p w:rsidRDefault="00032976" w:rsidP="00032976" w:rsidR="00032976"/>
    <w:p w:rsidRDefault="00032976" w:rsidP="00032976" w:rsidR="00032976"/>
    <w:p w:rsidRDefault="00032976" w:rsidP="00032976" w:rsidR="00032976"/>
    <w:p w:rsidRDefault="00032976" w:rsidP="00032976" w:rsidR="00032976"/>
    <w:p w:rsidRDefault="00032976" w:rsidP="00032976" w:rsidR="00032976"/>
    <w:p w:rsidRDefault="00032976" w:rsidP="00032976" w:rsidR="00032976"/>
    <w:p w:rsidRDefault="00032976" w:rsidP="00032976" w:rsidR="00032976"/>
    <w:p w:rsidRDefault="00032976" w:rsidP="00032976" w:rsidR="00032976"/>
    <w:p w:rsidRDefault="00032976" w:rsidP="00032976" w:rsidR="00032976"/>
    <w:p w:rsidRDefault="00032976" w:rsidP="00032976" w:rsidR="00032976"/>
    <w:p w:rsidRDefault="00032976" w:rsidP="00032976" w:rsidR="00032976"/>
    <w:p w:rsidRDefault="00032976" w:rsidP="00032976" w:rsidR="00032976"/>
    <w:p w:rsidRDefault="00032976" w:rsidP="00032976" w:rsidR="00032976"/>
    <w:p w:rsidRDefault="00032976" w:rsidP="00032976" w:rsidR="00032976"/>
    <w:p w:rsidRDefault="00032976" w:rsidP="00032976" w:rsidR="00032976"/>
    <w:p w:rsidRDefault="00032976" w:rsidP="00032976" w:rsidR="00032976"/>
    <w:p w:rsidRDefault="00032976" w:rsidP="00032976" w:rsidR="00032976"/>
    <w:p w:rsidRDefault="00032976" w:rsidP="00032976" w:rsidR="00032976"/>
    <w:p w:rsidRDefault="005A16BA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C74" w:rsidP="00032976" w:rsidR="000C1C74">
      <w:r>
        <w:separator/>
      </w:r>
    </w:p>
  </w:endnote>
  <w:endnote w:id="0" w:type="continuationSeparator">
    <w:p w:rsidRDefault="000C1C74" w:rsidP="00032976" w:rsidR="000C1C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C74" w:rsidP="00032976" w:rsidR="000C1C74">
      <w:r>
        <w:separator/>
      </w:r>
    </w:p>
  </w:footnote>
  <w:footnote w:id="0" w:type="continuationSeparator">
    <w:p w:rsidRDefault="000C1C74" w:rsidP="00032976" w:rsidR="000C1C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C74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A16BA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32</w:t>
    </w:r>
    <w:r w:rsidR="00032976">
      <w:t>4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C74" w:rsidP="00A81E97" w:rsidR="00A81E97">
    <w:pPr>
      <w:pStyle w:val="Zaglavlje"/>
      <w:jc w:val="right"/>
    </w:pPr>
    <w:r>
      <w:t>11 St-32</w:t>
    </w:r>
    <w:r w:rsidR="00032976">
      <w:t>4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2665"/>
    <w:rsid w:val="00032976"/>
    <w:rsid w:val="000C1C74"/>
    <w:rsid w:val="002D2665"/>
    <w:rsid w:val="005A16BA"/>
    <w:rsid w:val="008678F8"/>
    <w:rsid w:val="009A6044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297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29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297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29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29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329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297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A16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6B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6B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6B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6B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297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29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297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29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29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329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297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A16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6B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6B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6B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6B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St-324/2015</izvorni_sadrzaj>
    <derivirana_varijabla naziv="DomainObject.Predmet.OznakaBroj_1">St-324/2015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D.E.L.F. TURIST d.o.o. ŽMINJ</izvorni_sadrzaj>
    <derivirana_varijabla naziv="DomainObject.Predmet.ProtustrankaFormated_1">  D.E.L.F. TURIST d.o.o. ŽMINJ</derivirana_varijabla>
  </DomainObject.Predmet.ProtustrankaFormated>
  <DomainObject.Predmet.ProtustrankaFormatedOIB>
    <izvorni_sadrzaj>  D.E.L.F. TURIST d.o.o. ŽMINJ, OIB 79695956463</izvorni_sadrzaj>
    <derivirana_varijabla naziv="DomainObject.Predmet.ProtustrankaFormatedOIB_1">  D.E.L.F. TURIST d.o.o. ŽMINJ, OIB 79695956463</derivirana_varijabla>
  </DomainObject.Predmet.ProtustrankaFormatedOIB>
  <DomainObject.Predmet.ProtustrankaFormatedWithAdress>
    <izvorni_sadrzaj> D.E.L.F. TURIST d.o.o. ŽMINJ, Krculi, Galanti bb, 52341 Žminj</izvorni_sadrzaj>
    <derivirana_varijabla naziv="DomainObject.Predmet.ProtustrankaFormatedWithAdress_1"> D.E.L.F. TURIST d.o.o. ŽMINJ, Krculi, Galanti bb, 52341 Žminj</derivirana_varijabla>
  </DomainObject.Predmet.ProtustrankaFormatedWithAdress>
  <DomainObject.Predmet.ProtustrankaFormatedWithAdressOIB>
    <izvorni_sadrzaj> D.E.L.F. TURIST d.o.o. ŽMINJ, OIB 79695956463, Krculi, Galanti bb, 52341 Žminj</izvorni_sadrzaj>
    <derivirana_varijabla naziv="DomainObject.Predmet.ProtustrankaFormatedWithAdressOIB_1"> D.E.L.F. TURIST d.o.o. ŽMINJ, OIB 79695956463, Krculi, Galanti bb, 52341 Žminj</derivirana_varijabla>
  </DomainObject.Predmet.ProtustrankaFormatedWithAdressOIB>
  <DomainObject.Predmet.ProtustrankaWithAdress>
    <izvorni_sadrzaj>D.E.L.F. TURIST d.o.o. ŽMINJ Krculi, Galanti bb, 52341 Žminj</izvorni_sadrzaj>
    <derivirana_varijabla naziv="DomainObject.Predmet.ProtustrankaWithAdress_1">D.E.L.F. TURIST d.o.o. ŽMINJ Krculi, Galanti bb, 52341 Žminj</derivirana_varijabla>
  </DomainObject.Predmet.ProtustrankaWithAdress>
  <DomainObject.Predmet.ProtustrankaWithAdressOIB>
    <izvorni_sadrzaj>D.E.L.F. TURIST d.o.o. ŽMINJ, OIB 79695956463, Krculi, Galanti bb, 52341 Žminj</izvorni_sadrzaj>
    <derivirana_varijabla naziv="DomainObject.Predmet.ProtustrankaWithAdressOIB_1">D.E.L.F. TURIST d.o.o. ŽMINJ, OIB 79695956463, Krculi, Galanti bb, 52341 Žminj</derivirana_varijabla>
  </DomainObject.Predmet.ProtustrankaWithAdressOIB>
  <DomainObject.Predmet.ProtustrankaNazivFormated>
    <izvorni_sadrzaj>D.E.L.F. TURIST d.o.o. ŽMINJ</izvorni_sadrzaj>
    <derivirana_varijabla naziv="DomainObject.Predmet.ProtustrankaNazivFormated_1">D.E.L.F. TURIST d.o.o. ŽMINJ</derivirana_varijabla>
  </DomainObject.Predmet.ProtustrankaNazivFormated>
  <DomainObject.Predmet.ProtustrankaNazivFormatedOIB>
    <izvorni_sadrzaj>D.E.L.F. TURIST d.o.o. ŽMINJ, OIB 79695956463</izvorni_sadrzaj>
    <derivirana_varijabla naziv="DomainObject.Predmet.ProtustrankaNazivFormatedOIB_1">D.E.L.F. TURIST d.o.o. ŽMINJ, OIB 79695956463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700038.70</izvorni_sadrzaj>
    <derivirana_varijabla naziv="DomainObject.Predmet.TrenutnaVrijednost_1">700038.70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D.E.L.F. TURIST d.o.o. ŽMINJ</item>
    </izvorni_sadrzaj>
    <derivirana_varijabla naziv="DomainObject.Predmet.ProtuStrankaListFormated_1">
      <item>D.E.L.F. TURIST d.o.o. ŽMINJ</item>
    </derivirana_varijabla>
  </DomainObject.Predmet.ProtuStrankaListFormated>
  <DomainObject.Predmet.ProtuStrankaListFormatedOIB>
    <izvorni_sadrzaj>
      <item>D.E.L.F. TURIST d.o.o. ŽMINJ, OIB 79695956463</item>
    </izvorni_sadrzaj>
    <derivirana_varijabla naziv="DomainObject.Predmet.ProtuStrankaListFormatedOIB_1">
      <item>D.E.L.F. TURIST d.o.o. ŽMINJ, OIB 79695956463</item>
    </derivirana_varijabla>
  </DomainObject.Predmet.ProtuStrankaListFormatedOIB>
  <DomainObject.Predmet.ProtuStrankaListFormatedWithAdress>
    <izvorni_sadrzaj>
      <item>D.E.L.F. TURIST d.o.o. ŽMINJ, Krculi, Galanti bb, 52341 Žminj</item>
    </izvorni_sadrzaj>
    <derivirana_varijabla naziv="DomainObject.Predmet.ProtuStrankaListFormatedWithAdress_1">
      <item>D.E.L.F. TURIST d.o.o. ŽMINJ, Krculi, Galanti bb, 52341 Žminj</item>
    </derivirana_varijabla>
  </DomainObject.Predmet.ProtuStrankaListFormatedWithAdress>
  <DomainObject.Predmet.ProtuStrankaListFormatedWithAdressOIB>
    <izvorni_sadrzaj>
      <item>D.E.L.F. TURIST d.o.o. ŽMINJ, OIB 79695956463, Krculi, Galanti bb, 52341 Žminj</item>
    </izvorni_sadrzaj>
    <derivirana_varijabla naziv="DomainObject.Predmet.ProtuStrankaListFormatedWithAdressOIB_1">
      <item>D.E.L.F. TURIST d.o.o. ŽMINJ, OIB 79695956463, Krculi, Galanti bb, 52341 Žminj</item>
    </derivirana_varijabla>
  </DomainObject.Predmet.ProtuStrankaListFormatedWithAdressOIB>
  <DomainObject.Predmet.ProtuStrankaListNazivFormated>
    <izvorni_sadrzaj>
      <item>D.E.L.F. TURIST d.o.o. ŽMINJ</item>
    </izvorni_sadrzaj>
    <derivirana_varijabla naziv="DomainObject.Predmet.ProtuStrankaListNazivFormated_1">
      <item>D.E.L.F. TURIST d.o.o. ŽMINJ</item>
    </derivirana_varijabla>
  </DomainObject.Predmet.ProtuStrankaListNazivFormated>
  <DomainObject.Predmet.ProtuStrankaListNazivFormatedOIB>
    <izvorni_sadrzaj>
      <item>D.E.L.F. TURIST d.o.o. ŽMINJ, OIB 79695956463</item>
    </izvorni_sadrzaj>
    <derivirana_varijabla naziv="DomainObject.Predmet.ProtuStrankaListNazivFormatedOIB_1">
      <item>D.E.L.F. TURIST d.o.o. ŽMINJ, OIB 79695956463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D.E.L.F. TURIST d.o.o. ŽMINJ</izvorni_sadrzaj>
    <derivirana_varijabla naziv="DomainObject.Predmet.ProtustrankaIDrugi_1">D.E.L.F. TURIST d.o.o. ŽMINJ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D.E.L.F. TURIST d.o.o. ŽMINJ, OIB 79695956463, Krculi, Galanti bb, 52341 Žminj</izvorni_sadrzaj>
    <derivirana_varijabla naziv="DomainObject.Predmet.ProtustrankaIDrugiAdressOIB_1">D.E.L.F. TURIST d.o.o. ŽMINJ, OIB 79695956463, Krculi, Galanti bb,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D.E.L.F. TURIST d.o.o. ŽMINJ</item>
    </izvorni_sadrzaj>
    <derivirana_varijabla naziv="DomainObject.Predmet.SudioniciListNaziv_1">
      <item>FINANCIJSKA AGENCIJA, RC RIJEKA, PODRUŽNICA PULA, PULA</item>
      <item>D.E.L.F. TURIST d.o.o. ŽMINJ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D.E.L.F. TURIST d.o.o. ŽMINJ, OIB 79695956463, Krculi, Galanti bb,52341 Žminj</item>
    </izvorni_sadrzaj>
    <derivirana_varijabla naziv="DomainObject.Predmet.SudioniciListAdressOIB_1">
      <item>FINANCIJSKA AGENCIJA, RC RIJEKA, PODRUŽNICA PULA, PULA, OIB 85821130368, Ulica grada Vukovara 70,Zagreb</item>
      <item>D.E.L.F. TURIST d.o.o. ŽMINJ, OIB 79695956463, Krculi, Galanti bb,52341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79695956463</item>
    </izvorni_sadrzaj>
    <derivirana_varijabla naziv="DomainObject.Predmet.SudioniciListNazivOIB_1">
      <item>, OIB 85821130368</item>
      <item>, OIB 79695956463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378</properties:Words>
  <properties:Characters>1996</properties:Characters>
  <properties:Lines>96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2015-11-23T12:02:00Z</dcterms:created>
  <dc:creator>Mihaela Kaligari</dc:creator>
  <dc:description/>
  <cp:keywords/>
  <cp:lastModifiedBy>Ana Jeromela</cp:lastModifiedBy>
  <cp:lastPrinted>2015-11-30T08:33:00Z</cp:lastPrinted>
  <dcterms:modified xmlns:xsi="http://www.w3.org/2001/XMLSchema-instance" xsi:type="dcterms:W3CDTF">2015-11-30T08:33:00Z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