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2db5" w14:paraId="4b42db5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55387F">
        <w:t>4655</w:t>
      </w:r>
      <w:r w:rsidR="00CC0878">
        <w:t>/16-</w:t>
      </w:r>
      <w:r w:rsidR="000F4D94">
        <w:t>12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DC4F66" w:rsidP="00405469" w:rsidR="00405469" w:rsidRPr="000F4D94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55387F" w:rsidRPr="009D1D64">
        <w:rPr>
          <w:lang w:val="pt-BR"/>
        </w:rPr>
        <w:t>MODA-TEX d.o.o., Zagreb, Crnojezerska 18, OIB 52750819099</w:t>
      </w:r>
      <w:r w:rsidR="00405469" w:rsidRPr="000F4D94">
        <w:t xml:space="preserve">, </w:t>
      </w:r>
      <w:r w:rsidR="000F4D94" w:rsidRPr="000F4D94">
        <w:rPr>
          <w:lang w:val="pt-BR"/>
        </w:rPr>
        <w:t>2</w:t>
      </w:r>
      <w:r w:rsidR="00386FED">
        <w:rPr>
          <w:lang w:val="pt-BR"/>
        </w:rPr>
        <w:t>6</w:t>
      </w:r>
      <w:r w:rsidR="00212AD1" w:rsidRPr="000F4D94">
        <w:rPr>
          <w:lang w:val="pt-BR"/>
        </w:rPr>
        <w:t xml:space="preserve">. </w:t>
      </w:r>
      <w:r w:rsidR="000F4D94" w:rsidRPr="000F4D94">
        <w:rPr>
          <w:lang w:val="pt-BR"/>
        </w:rPr>
        <w:t>ožujka</w:t>
      </w:r>
      <w:r w:rsidR="00CC0878" w:rsidRPr="000F4D94">
        <w:rPr>
          <w:lang w:val="pt-BR"/>
        </w:rPr>
        <w:t xml:space="preserve"> 201</w:t>
      </w:r>
      <w:r w:rsidR="003561EF" w:rsidRPr="000F4D94">
        <w:rPr>
          <w:lang w:val="pt-BR"/>
        </w:rPr>
        <w:t>8</w:t>
      </w:r>
      <w:r w:rsidR="00405469" w:rsidRPr="000F4D94">
        <w:rPr>
          <w:lang w:val="pt-BR"/>
        </w:rPr>
        <w:t>.</w:t>
      </w:r>
      <w:r w:rsidR="00405469" w:rsidRPr="000F4D94">
        <w:t>,</w:t>
      </w:r>
    </w:p>
    <w:p w:rsidRDefault="00405469" w:rsidP="00405469" w:rsidR="00405469" w:rsidRPr="003561EF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E12E74" w:rsidR="00405469" w:rsidRPr="003561EF">
      <w:pPr>
        <w:ind w:firstLine="708"/>
        <w:jc w:val="both"/>
      </w:pPr>
      <w:r w:rsidRPr="00A93839">
        <w:t xml:space="preserve">I. Otvara se stečajni postupak nad dužnikom </w:t>
      </w:r>
      <w:r w:rsidR="0055387F" w:rsidRPr="009D1D64">
        <w:rPr>
          <w:lang w:val="pt-BR"/>
        </w:rPr>
        <w:t>MODA-TEX d.o.o., Zagreb, Crnojezerska 18, OIB 52750819099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</w:t>
      </w:r>
      <w:r w:rsidRPr="000F4D94">
        <w:t xml:space="preserve">Zagrebu </w:t>
      </w:r>
      <w:r w:rsidR="000F4D94" w:rsidRPr="000F4D94">
        <w:t>2</w:t>
      </w:r>
      <w:r w:rsidR="00386FED">
        <w:t>6</w:t>
      </w:r>
      <w:r w:rsidR="00212AD1" w:rsidRPr="000F4D94">
        <w:t xml:space="preserve">. </w:t>
      </w:r>
      <w:r w:rsidR="000F4D94" w:rsidRPr="000F4D94">
        <w:t>ožujka</w:t>
      </w:r>
      <w:r w:rsidR="009D1868" w:rsidRPr="000F4D94">
        <w:t xml:space="preserve"> 201</w:t>
      </w:r>
      <w:r w:rsidR="003561EF" w:rsidRPr="000F4D94">
        <w:t>8</w:t>
      </w:r>
      <w:r w:rsidR="00386FED">
        <w:t>. u 14,00 sati.</w:t>
      </w:r>
    </w:p>
    <w:p w:rsidRDefault="00405469" w:rsidP="000F4D94" w:rsidR="00405469" w:rsidRPr="0055387F">
      <w:pPr>
        <w:ind w:firstLine="708"/>
        <w:jc w:val="both"/>
        <w:rPr>
          <w:color w:val="FF0000"/>
        </w:rPr>
      </w:pPr>
      <w:r w:rsidRPr="00E12E74">
        <w:t xml:space="preserve">II. Za stečajnog upravitelja imenuje se </w:t>
      </w:r>
      <w:r w:rsidR="000F4D94">
        <w:t>Marija Tomeš, OIB: 55542209293, Ivanić-Grad, Ul. Slobode 20</w:t>
      </w:r>
    </w:p>
    <w:p w:rsidRDefault="00405469" w:rsidP="00CC0878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55387F" w:rsidRPr="009D1D64">
        <w:rPr>
          <w:lang w:val="pt-BR"/>
        </w:rPr>
        <w:t>MODA-TEX d.o.o., Zagreb, Crnojezerska 18, OIB 52750819099</w:t>
      </w:r>
      <w:r w:rsidRPr="00A93839">
        <w:t>.</w:t>
      </w:r>
    </w:p>
    <w:p w:rsidRDefault="00405469" w:rsidP="00CC0878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CC0878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DC4F66" w:rsidP="00DC4F66" w:rsidR="00DC4F6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55387F" w:rsidRPr="009D1D64">
        <w:rPr>
          <w:lang w:val="pt-BR"/>
        </w:rPr>
        <w:t>MODA-TEX d.o.o., Zagreb, Crnojezerska 18, OIB 52750819099</w:t>
      </w:r>
      <w:r>
        <w:rPr>
          <w:lang w:val="pt-BR"/>
        </w:rPr>
        <w:t xml:space="preserve">, temeljem čl. 444. st. 2 Stečajnog zakona </w:t>
      </w:r>
      <w:r>
        <w:t xml:space="preserve">(„Narodne novine“ broj 71/15, dalje: SZ). </w:t>
      </w:r>
    </w:p>
    <w:p w:rsidRDefault="0055387F" w:rsidP="0055387F" w:rsidR="0055387F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3773</w:t>
      </w:r>
      <w:r w:rsidRPr="00CA1A6F">
        <w:t xml:space="preserve"> dana, u ukupnom iznosu od </w:t>
      </w:r>
      <w:r>
        <w:t>258.111,64 k</w:t>
      </w:r>
      <w:r w:rsidRPr="00CA1A6F">
        <w:t xml:space="preserve">n, kao i da dužnik ima </w:t>
      </w:r>
      <w:r>
        <w:t>2</w:t>
      </w:r>
      <w:r w:rsidRPr="00CA1A6F">
        <w:t xml:space="preserve"> zaposlen</w:t>
      </w:r>
      <w:r>
        <w:t>a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5387F" w:rsidP="0055387F" w:rsidR="0055387F" w:rsidRPr="00CA1A6F">
      <w:pPr>
        <w:ind w:firstLine="709"/>
        <w:jc w:val="both"/>
      </w:pPr>
      <w:r w:rsidRPr="00CA1A6F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5387F" w:rsidP="0055387F" w:rsidR="0055387F" w:rsidRPr="00B9015B">
      <w:pPr>
        <w:pStyle w:val="Tijeloteksta"/>
        <w:ind w:firstLine="708"/>
      </w:pPr>
      <w:r w:rsidRPr="00B9015B">
        <w:t xml:space="preserve">Slijedom navedenog, </w:t>
      </w:r>
      <w:r w:rsidR="00173E53">
        <w:t xml:space="preserve">sud je </w:t>
      </w:r>
      <w:r>
        <w:t>7. studenog 2017.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55387F" w:rsidP="0055387F" w:rsidR="0055387F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28. studenog 2017. zastupnik</w:t>
      </w:r>
      <w:r w:rsidRPr="00184012">
        <w:t xml:space="preserve"> po zakonu dužnika </w:t>
      </w:r>
      <w:r>
        <w:t>Robert Bradač izjavio</w:t>
      </w:r>
      <w:r w:rsidRPr="00184012">
        <w:t xml:space="preserve"> </w:t>
      </w:r>
      <w:r>
        <w:t xml:space="preserve">je </w:t>
      </w:r>
      <w:r w:rsidRPr="00184012">
        <w:t xml:space="preserve">da se ne protivi prijedlogu da se nad društvom </w:t>
      </w:r>
      <w:r w:rsidRPr="009D1D64">
        <w:t xml:space="preserve">dužnikom </w:t>
      </w:r>
      <w:r w:rsidRPr="009D1D64">
        <w:rPr>
          <w:lang w:val="pt-BR"/>
        </w:rPr>
        <w:t>MODA-TEX d.o.o., Zagreb, Crnojezerska 18, OIB 52750819099</w:t>
      </w:r>
      <w:r>
        <w:rPr>
          <w:lang w:val="pt-BR"/>
        </w:rPr>
        <w:t xml:space="preserve">, </w:t>
      </w:r>
      <w:r w:rsidRPr="00184012">
        <w:t xml:space="preserve">otvori stečaj. </w:t>
      </w:r>
      <w:r w:rsidRPr="00F84522">
        <w:t>Na istom ročištu spojeno je ročište radi očitovanja o prijedlogu za otvaranje stečajnog postupka sa ročištem radi rasprave o uvjetima za otvaranje stečajn</w:t>
      </w:r>
      <w:r>
        <w:t>og postupka te je zastupnik po zakonu dužnika izjavio</w:t>
      </w:r>
      <w:r w:rsidRPr="00F84522">
        <w:t xml:space="preserve"> </w:t>
      </w:r>
      <w:r>
        <w:t xml:space="preserve">da dužnik nema imovine, kako pokretnina tako ni nekretnina kao niti novčanih tražbina te da je dužnik prestao sa obavljanjem djelatnosti 2008. </w:t>
      </w:r>
    </w:p>
    <w:p w:rsidRDefault="008C7E29" w:rsidP="008C7E29" w:rsidR="008C7E29" w:rsidRPr="00184012">
      <w:pPr>
        <w:ind w:firstLine="708"/>
        <w:jc w:val="both"/>
      </w:pPr>
      <w:r w:rsidRPr="000A6090">
        <w:t>Zastupnik po zakonu dužnika nije osporio predlagateljeve tvrdnje o postojanju stečajnog razloga nesposobnosti za plaćanje</w:t>
      </w:r>
      <w:r>
        <w:t>.</w:t>
      </w:r>
    </w:p>
    <w:p w:rsidRDefault="00FC1B12" w:rsidP="0055387F" w:rsidR="0055387F">
      <w:pPr>
        <w:jc w:val="both"/>
      </w:pPr>
      <w:r w:rsidRPr="000A6090">
        <w:tab/>
      </w:r>
      <w:r w:rsidR="0055387F" w:rsidRPr="003A50F5">
        <w:t xml:space="preserve">Uvidom u </w:t>
      </w:r>
      <w:r w:rsidR="0055387F">
        <w:t>potvrdu</w:t>
      </w:r>
      <w:r w:rsidR="0055387F" w:rsidRPr="00035543">
        <w:t xml:space="preserve"> Fin</w:t>
      </w:r>
      <w:r w:rsidR="0055387F">
        <w:t>ancijske agencije</w:t>
      </w:r>
      <w:r w:rsidR="0055387F" w:rsidRPr="00035543">
        <w:t xml:space="preserve"> od </w:t>
      </w:r>
      <w:r w:rsidR="0055387F">
        <w:t>10. srpnja 2017</w:t>
      </w:r>
      <w:r w:rsidR="0055387F" w:rsidRPr="00035543">
        <w:t xml:space="preserve">. (list </w:t>
      </w:r>
      <w:r w:rsidR="0055387F">
        <w:t>6</w:t>
      </w:r>
      <w:r w:rsidR="0055387F" w:rsidRPr="00035543">
        <w:t xml:space="preserve"> spisa) </w:t>
      </w:r>
      <w:r w:rsidR="0055387F">
        <w:t xml:space="preserve">i Očevidnik o redoslijedu plaćanja sa obračunatom kamatom </w:t>
      </w:r>
      <w:r w:rsidR="0055387F" w:rsidRPr="003A50F5">
        <w:t xml:space="preserve">sud je utvrdio da </w:t>
      </w:r>
      <w:r w:rsidR="0055387F">
        <w:t xml:space="preserve">je dužnik </w:t>
      </w:r>
      <w:r w:rsidR="0055387F" w:rsidRPr="00035543">
        <w:t xml:space="preserve">na dan </w:t>
      </w:r>
      <w:r w:rsidR="0055387F">
        <w:t xml:space="preserve">06. srpnja 2017. </w:t>
      </w:r>
      <w:r w:rsidR="0055387F" w:rsidRPr="00035543">
        <w:t xml:space="preserve">imao neizvršene osnove za plaćanje u neprekinutom razdoblju od </w:t>
      </w:r>
      <w:r w:rsidR="0055387F">
        <w:t>4447</w:t>
      </w:r>
      <w:r w:rsidR="0055387F" w:rsidRPr="00035543">
        <w:t xml:space="preserve"> dana u ukupnom iznosu od </w:t>
      </w:r>
      <w:r w:rsidR="0055387F">
        <w:t>508.416,01</w:t>
      </w:r>
      <w:r w:rsidR="0055387F" w:rsidRPr="00035543">
        <w:t xml:space="preserve"> kn.</w:t>
      </w:r>
    </w:p>
    <w:p w:rsidRDefault="00DC4F66" w:rsidP="00DC4F66" w:rsidR="00E603AC" w:rsidRPr="0050243A">
      <w:pPr>
        <w:jc w:val="both"/>
      </w:pPr>
      <w:r>
        <w:tab/>
      </w:r>
      <w:r w:rsidR="00E603AC"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193462">
        <w:t>5</w:t>
      </w:r>
      <w:r w:rsidR="00FC1B12">
        <w:t xml:space="preserve">. </w:t>
      </w:r>
      <w:r w:rsidR="00193462">
        <w:t>siječnja</w:t>
      </w:r>
      <w:r w:rsidR="00CC0878">
        <w:t xml:space="preserve"> 201</w:t>
      </w:r>
      <w:r w:rsidR="00193462">
        <w:t>8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193462">
        <w:t>5</w:t>
      </w:r>
      <w:r w:rsidR="00FC1B12">
        <w:t xml:space="preserve">. </w:t>
      </w:r>
      <w:r w:rsidR="00193462">
        <w:t>siječnja</w:t>
      </w:r>
      <w:r w:rsidR="00CC0878">
        <w:t xml:space="preserve"> 201</w:t>
      </w:r>
      <w:r w:rsidR="00193462">
        <w:t>8</w:t>
      </w:r>
      <w:r>
        <w:t>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DC4F66" w:rsidP="00DC4F66" w:rsidR="00DC4F66">
      <w:pPr>
        <w:ind w:firstLine="708"/>
        <w:jc w:val="both"/>
      </w:pPr>
      <w:r w:rsidRPr="003A7D16">
        <w:t>Imajući u vidu navode</w:t>
      </w:r>
      <w:r>
        <w:t xml:space="preserve"> </w:t>
      </w:r>
      <w:r w:rsidR="00FC1B12">
        <w:t xml:space="preserve"> </w:t>
      </w:r>
      <w:r w:rsidRPr="003A7D16">
        <w:t>zastupnika po zakonu dužnika, koji je rješenjem upozoren na pravne posljedice davanja netočnih ili nepot</w:t>
      </w:r>
      <w:r>
        <w:t>punih podataka, obavijesti, izvješća,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657C19" w:rsidP="00657C19" w:rsidR="00657C19" w:rsidRPr="00D63F33">
      <w:pPr>
        <w:ind w:firstLine="720"/>
        <w:jc w:val="both"/>
      </w:pPr>
      <w:r w:rsidRPr="00D63F33">
        <w:t>Temeljem članka 84. stavak 1. SZ-a stečajni je upravitelj izabran metodom slučajnog odabira sa liste A stečajnih upravitelja (toč.II. rješenja).</w:t>
      </w:r>
    </w:p>
    <w:p w:rsidRDefault="00405469" w:rsidP="00405469" w:rsidR="00405469" w:rsidRPr="003A7D16"/>
    <w:p w:rsidRDefault="00405469" w:rsidP="00405469" w:rsidR="00405469" w:rsidRPr="003561EF">
      <w:pPr>
        <w:jc w:val="center"/>
      </w:pPr>
      <w:r w:rsidRPr="00372077">
        <w:t xml:space="preserve">U </w:t>
      </w:r>
      <w:r w:rsidRPr="00DC7C75">
        <w:t>Zagrebu</w:t>
      </w:r>
      <w:r w:rsidR="00212AD1">
        <w:t>,</w:t>
      </w:r>
      <w:r w:rsidRPr="00DC7C75">
        <w:t xml:space="preserve"> </w:t>
      </w:r>
      <w:r w:rsidR="000F4D94" w:rsidRPr="000F4D94">
        <w:t>2</w:t>
      </w:r>
      <w:r w:rsidR="00386FED">
        <w:t>6</w:t>
      </w:r>
      <w:r w:rsidR="00212AD1" w:rsidRPr="000F4D94">
        <w:t xml:space="preserve">. </w:t>
      </w:r>
      <w:r w:rsidR="000F4D94" w:rsidRPr="000F4D94">
        <w:t>ožujka</w:t>
      </w:r>
      <w:r w:rsidR="00CC0878" w:rsidRPr="000F4D94">
        <w:t xml:space="preserve"> 201</w:t>
      </w:r>
      <w:r w:rsidR="003561EF" w:rsidRPr="000F4D94">
        <w:t>8</w:t>
      </w:r>
      <w:r w:rsidRPr="003561EF">
        <w:t>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CC0878" w:rsidP="00405469" w:rsidR="00405469">
      <w:pPr>
        <w:jc w:val="right"/>
      </w:pPr>
      <w:r>
        <w:t>Nikolina Dorić Hadžisejdić</w:t>
      </w:r>
      <w:r w:rsidR="00FD7EBA">
        <w:t>,v.r.</w:t>
      </w:r>
    </w:p>
    <w:p w:rsidRDefault="00405469" w:rsidP="00405469" w:rsidR="0040546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205451" w:rsidP="00C12410" w:rsidR="00205451"/>
    <w:p w:rsidRDefault="00FD7EBA" w:rsidP="002152A3" w:rsidR="00FD7EBA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FD7EBA" w:rsidP="002152A3" w:rsidR="00FD7EBA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B83F80" w:rsidR="00C12410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E50" w:rsidP="00B15477" w:rsidR="00911E50">
      <w:r>
        <w:separator/>
      </w:r>
    </w:p>
  </w:endnote>
  <w:endnote w:id="0" w:type="continuationSeparator">
    <w:p w:rsidRDefault="00911E50" w:rsidP="00B15477" w:rsidR="0091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E50" w:rsidP="00B15477" w:rsidR="00911E50">
      <w:r>
        <w:separator/>
      </w:r>
    </w:p>
  </w:footnote>
  <w:footnote w:id="0" w:type="continuationSeparator">
    <w:p w:rsidRDefault="00911E50" w:rsidP="00B15477" w:rsidR="0091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D7EBA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55387F">
          <w:t>4655</w:t>
        </w:r>
        <w:r w:rsidR="00DC4F66">
          <w:t>/</w:t>
        </w:r>
        <w:r w:rsidR="00CC0878">
          <w:t>16-</w:t>
        </w:r>
        <w:r w:rsidR="000F4D94">
          <w:t>12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F4D94"/>
    <w:rsid w:val="00144607"/>
    <w:rsid w:val="00173E53"/>
    <w:rsid w:val="00193462"/>
    <w:rsid w:val="001D0B43"/>
    <w:rsid w:val="00205451"/>
    <w:rsid w:val="00210903"/>
    <w:rsid w:val="00212AD1"/>
    <w:rsid w:val="0023149C"/>
    <w:rsid w:val="00290380"/>
    <w:rsid w:val="002B4737"/>
    <w:rsid w:val="002C25CA"/>
    <w:rsid w:val="002E0229"/>
    <w:rsid w:val="00347CA4"/>
    <w:rsid w:val="00350F72"/>
    <w:rsid w:val="003561EF"/>
    <w:rsid w:val="00363447"/>
    <w:rsid w:val="00372077"/>
    <w:rsid w:val="0038259F"/>
    <w:rsid w:val="00386FED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01F49"/>
    <w:rsid w:val="0051697E"/>
    <w:rsid w:val="005224DC"/>
    <w:rsid w:val="00524651"/>
    <w:rsid w:val="005448EA"/>
    <w:rsid w:val="0055387F"/>
    <w:rsid w:val="005A2B10"/>
    <w:rsid w:val="00603A21"/>
    <w:rsid w:val="00645B73"/>
    <w:rsid w:val="00657C19"/>
    <w:rsid w:val="00693D34"/>
    <w:rsid w:val="006F05DF"/>
    <w:rsid w:val="0070027B"/>
    <w:rsid w:val="007859F3"/>
    <w:rsid w:val="007A570C"/>
    <w:rsid w:val="007B1363"/>
    <w:rsid w:val="007C030D"/>
    <w:rsid w:val="007E349A"/>
    <w:rsid w:val="00830ADC"/>
    <w:rsid w:val="0086652B"/>
    <w:rsid w:val="008C7E29"/>
    <w:rsid w:val="008E59F9"/>
    <w:rsid w:val="008F6699"/>
    <w:rsid w:val="008F76E8"/>
    <w:rsid w:val="009050DC"/>
    <w:rsid w:val="00911E50"/>
    <w:rsid w:val="0093392E"/>
    <w:rsid w:val="00965A18"/>
    <w:rsid w:val="00975210"/>
    <w:rsid w:val="009B52EA"/>
    <w:rsid w:val="009B6435"/>
    <w:rsid w:val="009B7AB6"/>
    <w:rsid w:val="009C6B90"/>
    <w:rsid w:val="009D1868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2227D"/>
    <w:rsid w:val="00C47008"/>
    <w:rsid w:val="00C6375B"/>
    <w:rsid w:val="00C70ACC"/>
    <w:rsid w:val="00C755A1"/>
    <w:rsid w:val="00CA4E71"/>
    <w:rsid w:val="00CC0878"/>
    <w:rsid w:val="00CC6A3E"/>
    <w:rsid w:val="00CE7E27"/>
    <w:rsid w:val="00D85CC6"/>
    <w:rsid w:val="00DC268C"/>
    <w:rsid w:val="00DC4F66"/>
    <w:rsid w:val="00DC7C75"/>
    <w:rsid w:val="00E12E74"/>
    <w:rsid w:val="00E16ECA"/>
    <w:rsid w:val="00E23F79"/>
    <w:rsid w:val="00E46026"/>
    <w:rsid w:val="00E603AC"/>
    <w:rsid w:val="00E67E76"/>
    <w:rsid w:val="00EB51F8"/>
    <w:rsid w:val="00F018A0"/>
    <w:rsid w:val="00F04053"/>
    <w:rsid w:val="00F24636"/>
    <w:rsid w:val="00F51E11"/>
    <w:rsid w:val="00F61CF3"/>
    <w:rsid w:val="00FC1B12"/>
    <w:rsid w:val="00FD7E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7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7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4655</izvorni_sadrzaj>
    <derivirana_varijabla naziv="DomainObject.Predmet.Broj_1">4655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St-4655/2016</izvorni_sadrzaj>
    <derivirana_varijabla naziv="DomainObject.Predmet.OznakaBroj_1">St-4655/2016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MODA-TEX d.o.o. zastupanog po punomoćniku Robert Bradač</izvorni_sadrzaj>
    <derivirana_varijabla naziv="DomainObject.Predmet.ProtustrankaFormated_1">  MODA-TEX d.o.o. zastupanog po punomoćniku Robert Bradač</derivirana_varijabla>
  </DomainObject.Predmet.ProtustrankaFormated>
  <DomainObject.Predmet.ProtustrankaFormatedOIB>
    <izvorni_sadrzaj>  MODA-TEX d.o.o., OIB 52750819099 zastupanog po punomoćniku Robert Bradač</izvorni_sadrzaj>
    <derivirana_varijabla naziv="DomainObject.Predmet.ProtustrankaFormatedOIB_1">  MODA-TEX d.o.o., OIB 52750819099 zastupanog po punomoćniku Robert Bradač</derivirana_varijabla>
  </DomainObject.Predmet.ProtustrankaFormatedOIB>
  <DomainObject.Predmet.ProtustrankaFormatedWithAdress>
    <izvorni_sadrzaj> MODA-TEX d.o.o., Crnojezerska 18, 10000 Zagreb zastupanog po punomoćniku Robert Bradač</izvorni_sadrzaj>
    <derivirana_varijabla naziv="DomainObject.Predmet.ProtustrankaFormatedWithAdress_1"> MODA-TEX d.o.o., Crnojezerska 18, 10000 Zagreb zastupanog po punomoćniku Robert Bradač</derivirana_varijabla>
  </DomainObject.Predmet.ProtustrankaFormatedWithAdress>
  <DomainObject.Predmet.ProtustrankaFormatedWithAdressOIB>
    <izvorni_sadrzaj> MODA-TEX d.o.o., OIB 52750819099, Crnojezerska 18, 10000 Zagreb zastupanog po punomoćniku Robert Bradač</izvorni_sadrzaj>
    <derivirana_varijabla naziv="DomainObject.Predmet.ProtustrankaFormatedWithAdressOIB_1"> MODA-TEX d.o.o., OIB 52750819099, Crnojezerska 18, 10000 Zagreb zastupanog po punomoćniku Robert Bradač</derivirana_varijabla>
  </DomainObject.Predmet.ProtustrankaFormatedWithAdressOIB>
  <DomainObject.Predmet.ProtustrankaWithAdress>
    <izvorni_sadrzaj>MODA-TEX d.o.o. Crnojezerska 18, 10000 Zagreb</izvorni_sadrzaj>
    <derivirana_varijabla naziv="DomainObject.Predmet.ProtustrankaWithAdress_1">MODA-TEX d.o.o. Crnojezerska 18, 10000 Zagreb</derivirana_varijabla>
  </DomainObject.Predmet.ProtustrankaWithAdress>
  <DomainObject.Predmet.ProtustrankaWithAdressOIB>
    <izvorni_sadrzaj>MODA-TEX d.o.o., OIB 52750819099, Crnojezerska 18, 10000 Zagreb</izvorni_sadrzaj>
    <derivirana_varijabla naziv="DomainObject.Predmet.ProtustrankaWithAdressOIB_1">MODA-TEX d.o.o., OIB 52750819099, Crnojezerska 18, 10000 Zagreb</derivirana_varijabla>
  </DomainObject.Predmet.ProtustrankaWithAdressOIB>
  <DomainObject.Predmet.ProtustrankaNazivFormated>
    <izvorni_sadrzaj>MODA-TEX d.o.o.</izvorni_sadrzaj>
    <derivirana_varijabla naziv="DomainObject.Predmet.ProtustrankaNazivFormated_1">MODA-TEX d.o.o.</derivirana_varijabla>
  </DomainObject.Predmet.ProtustrankaNazivFormated>
  <DomainObject.Predmet.ProtustrankaNazivFormatedOIB>
    <izvorni_sadrzaj>MODA-TEX d.o.o., OIB 52750819099</izvorni_sadrzaj>
    <derivirana_varijabla naziv="DomainObject.Predmet.ProtustrankaNazivFormatedOIB_1">MODA-TEX d.o.o., OIB 52750819099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Bradač; VJEROVNICI</izvorni_sadrzaj>
    <derivirana_varijabla naziv="DomainObject.Predmet.StrankaFormated_1">  FINA Regionalni centar Zagreb; Robert Bradač; VJEROVNICI</derivirana_varijabla>
  </DomainObject.Predmet.StrankaFormated>
  <DomainObject.Predmet.StrankaFormatedOIB>
    <izvorni_sadrzaj>  FINA Regionalni centar Zagreb, OIB 85821130368; Robert Bradač, OIB 93157630344; VJEROVNICI</izvorni_sadrzaj>
    <derivirana_varijabla naziv="DomainObject.Predmet.StrankaFormatedOIB_1">  FINA Regionalni centar Zagreb, OIB 85821130368; Robert Bradač, OIB 93157630344; VJEROVNICI</derivirana_varijabla>
  </DomainObject.Predmet.StrankaFormatedOIB>
  <DomainObject.Predmet.StrankaFormatedWithAdress>
    <izvorni_sadrzaj> FINA Regionalni centar Zagreb, Trg svibanjskih žrtava 1995. br. 1, 10000 Zagreb; Robert Bradač, Crnojezerska Ulica 18, 10000 Zagreb; VJEROVNICI</izvorni_sadrzaj>
    <derivirana_varijabla naziv="DomainObject.Predmet.StrankaFormatedWithAdress_1"> FINA Regionalni centar Zagreb, Trg svibanjskih žrtava 1995. br. 1, 10000 Zagreb; Robert Bradač, Crnojezerska Ulica 18, 10000 Zagreb; VJEROVNICI</derivirana_varijabla>
  </DomainObject.Predmet.StrankaFormatedWithAdress>
  <DomainObject.Predmet.StrankaFormatedWithAdressOIB>
    <izvorni_sadrzaj> FINA Regionalni centar Zagreb, OIB 85821130368, Trg svibanjskih žrtava 1995. br. 1, 10000 Zagreb; Robert Bradač, OIB 93157630344, Crnojezerska Ulica 18, 10000 Zagreb; VJEROVNICI</izvorni_sadrzaj>
    <derivirana_varijabla naziv="DomainObject.Predmet.StrankaFormatedWithAdressOIB_1"> FINA Regionalni centar Zagreb, OIB 85821130368, Trg svibanjskih žrtava 1995. br. 1, 10000 Zagreb; Robert Bradač, OIB 93157630344, Crnojezerska Ulica 18, 10000 Zagreb; VJEROVNICI</derivirana_varijabla>
  </DomainObject.Predmet.StrankaFormatedWithAdressOIB>
  <DomainObject.Predmet.StrankaWithAdress>
    <izvorni_sadrzaj>FINA Regionalni centar Zagreb Trg svibanjskih žrtava 1995. br. 1,10000 Zagreb,Robert Bradač Crnojezerska Ulica 18,10000 Zagreb,VJEROVNICI </izvorni_sadrzaj>
    <derivirana_varijabla naziv="DomainObject.Predmet.StrankaWithAdress_1">FINA Regionalni centar Zagreb Trg svibanjskih žrtava 1995. br. 1,10000 Zagreb,Robert Bradač Crnojezerska Ulica 18,10000 Zagreb,VJEROVNICI </derivirana_varijabla>
  </DomainObject.Predmet.StrankaWithAdress>
  <DomainObject.Predmet.StrankaWithAdressOIB>
    <izvorni_sadrzaj>FINA Regionalni centar Zagreb, OIB 85821130368, Trg svibanjskih žrtava 1995. br. 1,10000 Zagreb,Robert Bradač, OIB 93157630344, Crnojezerska Ulica 18,10000 Zagreb,VJEROVNICI</izvorni_sadrzaj>
    <derivirana_varijabla naziv="DomainObject.Predmet.StrankaWithAdressOIB_1">FINA Regionalni centar Zagreb, OIB 85821130368, Trg svibanjskih žrtava 1995. br. 1,10000 Zagreb,Robert Bradač, OIB 93157630344, Crnojezerska Ulica 18,10000 Zagreb,VJEROVNICI</derivirana_varijabla>
  </DomainObject.Predmet.StrankaWithAdressOIB>
  <DomainObject.Predmet.StrankaNazivFormated>
    <izvorni_sadrzaj>FINA Regionalni centar Zagreb,Robert Bradač,VJEROVNICI</izvorni_sadrzaj>
    <derivirana_varijabla naziv="DomainObject.Predmet.StrankaNazivFormated_1">FINA Regionalni centar Zagreb,Robert Bradač,VJEROVNICI</derivirana_varijabla>
  </DomainObject.Predmet.StrankaNazivFormated>
  <DomainObject.Predmet.StrankaNazivFormatedOIB>
    <izvorni_sadrzaj>FINA Regionalni centar Zagreb, OIB 85821130368,Robert Bradač, OIB 93157630344,VJEROVNICI</izvorni_sadrzaj>
    <derivirana_varijabla naziv="DomainObject.Predmet.StrankaNazivFormatedOIB_1">FINA Regionalni centar Zagreb, OIB 85821130368,Robert Bradač, OIB 93157630344,VJEROVNICI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Robert Bradač</item>
      <item>VJEROVNICI</item>
    </izvorni_sadrzaj>
    <derivirana_varijabla naziv="DomainObject.Predmet.StrankaListFormated_1">
      <item>FINA Regionalni centar Zagreb</item>
      <item>Robert Bradač</item>
      <item>VJEROVNICI</item>
    </derivirana_varijabla>
  </DomainObject.Predmet.StrankaListFormated>
  <DomainObject.Predmet.StrankaListFormatedOIB>
    <izvorni_sadrzaj>
      <item>FINA Regionalni centar Zagreb, OIB 85821130368</item>
      <item>Robert Bradač, OIB 93157630344</item>
      <item>VJEROVNICI</item>
    </izvorni_sadrzaj>
    <derivirana_varijabla naziv="DomainObject.Predmet.StrankaListFormatedOIB_1">
      <item>FINA Regionalni centar Zagreb, OIB 85821130368</item>
      <item>Robert Bradač, OIB 93157630344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Bradač, Crnojezerska Ulica 18, 10000 Zagreb</item>
      <item>VJEROVNICI</item>
    </izvorni_sadrzaj>
    <derivirana_varijabla naziv="DomainObject.Predmet.StrankaListFormatedWithAdress_1">
      <item>FINA Regionalni centar Zagreb, Trg svibanjskih žrtava 1995. br. 1, 10000 Zagreb</item>
      <item>Robert Bradač, Crnojezerska Ulica 18,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Bradač, OIB 93157630344, Crnojezerska Ulica 18,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Robert Bradač, OIB 93157630344, Crnojezerska Ulica 18, 10000 Zagreb</item>
      <item>VJEROVNICI</item>
    </derivirana_varijabla>
  </DomainObject.Predmet.StrankaListFormatedWithAdressOIB>
  <DomainObject.Predmet.StrankaListNazivFormated>
    <izvorni_sadrzaj>
      <item>FINA Regionalni centar Zagreb</item>
      <item>Robert Bradač</item>
      <item>VJEROVNICI</item>
    </izvorni_sadrzaj>
    <derivirana_varijabla naziv="DomainObject.Predmet.StrankaListNazivFormated_1">
      <item>FINA Regionalni centar Zagreb</item>
      <item>Robert Bradač</item>
      <item>VJEROVNICI</item>
    </derivirana_varijabla>
  </DomainObject.Predmet.StrankaListNazivFormated>
  <DomainObject.Predmet.StrankaListNazivFormatedOIB>
    <izvorni_sadrzaj>
      <item>FINA Regionalni centar Zagreb, OIB 85821130368</item>
      <item>Robert Bradač, OIB 93157630344</item>
      <item>VJEROVNICI</item>
    </izvorni_sadrzaj>
    <derivirana_varijabla naziv="DomainObject.Predmet.StrankaListNazivFormatedOIB_1">
      <item>FINA Regionalni centar Zagreb, OIB 85821130368</item>
      <item>Robert Bradač, OIB 93157630344</item>
      <item>VJEROVNICI</item>
    </derivirana_varijabla>
  </DomainObject.Predmet.StrankaListNazivFormatedOIB>
  <DomainObject.Predmet.ProtuStrankaListFormated>
    <izvorni_sadrzaj>
      <item>MODA-TEX d.o.o. zastupanog po punomoćniku Robert Bradač</item>
    </izvorni_sadrzaj>
    <derivirana_varijabla naziv="DomainObject.Predmet.ProtuStrankaListFormated_1">
      <item>MODA-TEX d.o.o. zastupanog po punomoćniku Robert Bradač</item>
    </derivirana_varijabla>
  </DomainObject.Predmet.ProtuStrankaListFormated>
  <DomainObject.Predmet.ProtuStrankaListFormatedOIB>
    <izvorni_sadrzaj>
      <item>MODA-TEX d.o.o., OIB 52750819099 zastupanog po punomoćniku Robert Bradač</item>
    </izvorni_sadrzaj>
    <derivirana_varijabla naziv="DomainObject.Predmet.ProtuStrankaListFormatedOIB_1">
      <item>MODA-TEX d.o.o., OIB 52750819099 zastupanog po punomoćniku Robert Bradač</item>
    </derivirana_varijabla>
  </DomainObject.Predmet.ProtuStrankaListFormatedOIB>
  <DomainObject.Predmet.ProtuStrankaListFormatedWithAdress>
    <izvorni_sadrzaj>
      <item>MODA-TEX d.o.o., Crnojezerska 18, 10000 Zagreb zastupanog po punomoćniku Robert Bradač</item>
    </izvorni_sadrzaj>
    <derivirana_varijabla naziv="DomainObject.Predmet.ProtuStrankaListFormatedWithAdress_1">
      <item>MODA-TEX d.o.o., Crnojezerska 18, 10000 Zagreb zastupanog po punomoćniku Robert Bradač</item>
    </derivirana_varijabla>
  </DomainObject.Predmet.ProtuStrankaListFormatedWithAdress>
  <DomainObject.Predmet.ProtuStrankaListFormatedWithAdressOIB>
    <izvorni_sadrzaj>
      <item>MODA-TEX d.o.o., OIB 52750819099, Crnojezerska 18, 10000 Zagreb zastupanog po punomoćniku Robert Bradač</item>
    </izvorni_sadrzaj>
    <derivirana_varijabla naziv="DomainObject.Predmet.ProtuStrankaListFormatedWithAdressOIB_1">
      <item>MODA-TEX d.o.o., OIB 52750819099, Crnojezerska 18, 10000 Zagreb zastupanog po punomoćniku Robert Bradač</item>
    </derivirana_varijabla>
  </DomainObject.Predmet.ProtuStrankaListFormatedWithAdressOIB>
  <DomainObject.Predmet.ProtuStrankaListNazivFormated>
    <izvorni_sadrzaj>
      <item>MODA-TEX d.o.o.</item>
    </izvorni_sadrzaj>
    <derivirana_varijabla naziv="DomainObject.Predmet.ProtuStrankaListNazivFormated_1">
      <item>MODA-TEX d.o.o.</item>
    </derivirana_varijabla>
  </DomainObject.Predmet.ProtuStrankaListNazivFormated>
  <DomainObject.Predmet.ProtuStrankaListNazivFormatedOIB>
    <izvorni_sadrzaj>
      <item>MODA-TEX d.o.o., OIB 52750819099</item>
    </izvorni_sadrzaj>
    <derivirana_varijabla naziv="DomainObject.Predmet.ProtuStrankaListNazivFormatedOIB_1">
      <item>MODA-TEX d.o.o., OIB 52750819099</item>
    </derivirana_varijabla>
  </DomainObject.Predmet.ProtuStrankaListNazivFormatedOIB>
  <DomainObject.Predmet.OstaliListFormated>
    <izvorni_sadrzaj>
      <item>Robert Bradač punomoćnik sudionika u postupku MODA-TEX d.o.o.</item>
      <item>PRIVREDNA BANKA ZAGREB - DIONIČKO DRUŠTVO</item>
    </izvorni_sadrzaj>
    <derivirana_varijabla naziv="DomainObject.Predmet.OstaliListFormated_1">
      <item>Robert Bradač punomoćnik sudionika u postupku MODA-TEX d.o.o.</item>
      <item>PRIVREDNA BANKA ZAGREB - DIONIČKO DRUŠTVO</item>
    </derivirana_varijabla>
  </DomainObject.Predmet.OstaliListFormated>
  <DomainObject.Predmet.OstaliListFormatedOIB>
    <izvorni_sadrzaj>
      <item>Robert Bradač, OIB 93157630344 punomoćnik sudionika u postupku MODA-TEX d.o.o.</item>
      <item>PRIVREDNA BANKA ZAGREB - DIONIČKO DRUŠTVO, OIB 02535697732</item>
    </izvorni_sadrzaj>
    <derivirana_varijabla naziv="DomainObject.Predmet.OstaliListFormatedOIB_1">
      <item>Robert Bradač, OIB 93157630344 punomoćnik sudionika u postupku MODA-TEX d.o.o.</item>
      <item>PRIVREDNA BANKA ZAGREB - DIONIČKO DRUŠTVO, OIB 02535697732</item>
    </derivirana_varijabla>
  </DomainObject.Predmet.OstaliListFormatedOIB>
  <DomainObject.Predmet.OstaliListFormatedWithAdress>
    <izvorni_sadrzaj>
      <item>Robert Bradač, Crnojezerska Ulica 18, 10000 Zagreb punomoćnik sudionika u postupku MODA-TEX d.o.o.</item>
      <item>PRIVREDNA BANKA ZAGREB - DIONIČKO DRUŠTVO, Radnička cesta 50, 10000 Zagreb</item>
    </izvorni_sadrzaj>
    <derivirana_varijabla naziv="DomainObject.Predmet.OstaliListFormatedWithAdress_1">
      <item>Robert Bradač, Crnojezerska Ulica 18, 10000 Zagreb punomoćnik sudionika u postupku MODA-TEX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Robert Bradač, OIB 93157630344, Crnojezerska Ulica 18, 10000 Zagreb punomoćnik sudionika u postupku MODA-TEX d.o.o.</item>
      <item>PRIVREDNA BANKA ZAGREB - DIONIČKO DRUŠTVO, OIB 02535697732, Radnička cesta 50, 10000 Zagreb</item>
    </izvorni_sadrzaj>
    <derivirana_varijabla naziv="DomainObject.Predmet.OstaliListFormatedWithAdressOIB_1">
      <item>Robert Bradač, OIB 93157630344, Crnojezerska Ulica 18, 10000 Zagreb punomoćnik sudionika u postupku MODA-TEX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Robert Bradač</item>
      <item>PRIVREDNA BANKA ZAGREB - DIONIČKO DRUŠTVO</item>
    </izvorni_sadrzaj>
    <derivirana_varijabla naziv="DomainObject.Predmet.OstaliListNazivFormated_1">
      <item>Robert Bradač</item>
      <item>PRIVREDNA BANKA ZAGREB - DIONIČKO DRUŠTVO</item>
    </derivirana_varijabla>
  </DomainObject.Predmet.OstaliListNazivFormated>
  <DomainObject.Predmet.OstaliListNazivFormatedOIB>
    <izvorni_sadrzaj>
      <item>Robert Bradač, OIB 93157630344</item>
      <item>PRIVREDNA BANKA ZAGREB - DIONIČKO DRUŠTVO, OIB 02535697732</item>
    </izvorni_sadrzaj>
    <derivirana_varijabla naziv="DomainObject.Predmet.OstaliListNazivFormatedOIB_1">
      <item>Robert Bradač, OIB 93157630344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MODA-TEX d.o.o.</izvorni_sadrzaj>
    <derivirana_varijabla naziv="DomainObject.Predmet.ProtustrankaIDrugi_1">MODA-TEX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MODA-TEX d.o.o., OIB 52750819099, Crnojezerska 18, 10000 Zagreb</izvorni_sadrzaj>
    <derivirana_varijabla naziv="DomainObject.Predmet.ProtustrankaIDrugiAdressOIB_1">MODA-TEX d.o.o., OIB 52750819099,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MODA-TEX d.o.o.</item>
      <item>Robert Bradač</item>
      <item>PRIVREDNA BANKA ZAGREB - DIONIČKO DRUŠTVO</item>
      <item>Robert Bradač</item>
      <item>VJEROVNICI</item>
    </izvorni_sadrzaj>
    <derivirana_varijabla naziv="DomainObject.Predmet.SudioniciListNaziv_1">
      <item>FINA Regionalni centar Zagreb</item>
      <item>MODA-TEX d.o.o.</item>
      <item>Robert Bradač</item>
      <item>PRIVREDNA BANKA ZAGREB - DIONIČKO DRUŠTVO</item>
      <item>Robert Bradač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MODA-TEX d.o.o., OIB 52750819099, Crnojezerska 18,10000 Zagreb</item>
      <item>Robert Bradač, OIB 93157630344, Crnojezerska Ulica 18,10000 Zagreb</item>
      <item>PRIVREDNA BANKA ZAGREB - DIONIČKO DRUŠTVO, OIB 02535697732, Radnička cesta 50,10000 Zagreb</item>
      <item>Robert Bradač, OIB 93157630344, Crnojezerska Ulica 18,10000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MODA-TEX d.o.o., OIB 52750819099, Crnojezerska 18,10000 Zagreb</item>
      <item>Robert Bradač, OIB 93157630344, Crnojezerska Ulica 18,10000 Zagreb</item>
      <item>PRIVREDNA BANKA ZAGREB - DIONIČKO DRUŠTVO, OIB 02535697732, Radnička cesta 50,10000 Zagreb</item>
      <item>Robert Bradač, OIB 93157630344, Crnojezerska Ulica 18,10000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52750819099</item>
      <item>, OIB 93157630344</item>
      <item>, OIB 02535697732</item>
      <item>, OIB 93157630344</item>
      <item>, OIB null</item>
    </izvorni_sadrzaj>
    <derivirana_varijabla naziv="DomainObject.Predmet.SudioniciListNazivOIB_1">
      <item>, OIB 85821130368</item>
      <item>, OIB 52750819099</item>
      <item>, OIB 93157630344</item>
      <item>, OIB 02535697732</item>
      <item>, OIB 93157630344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032F40-1012-4EBA-81B5-6408E1C45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952</properties:Words>
  <properties:Characters>5358</properties:Characters>
  <properties:Lines>112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2018-03-26T09:35:00Z</dcterms:created>
  <dc:creator>gzubak</dc:creator>
  <cp:lastModifiedBy>Višnja Svečak</cp:lastModifiedBy>
  <cp:lastPrinted>2018-03-26T09:36:00Z</cp:lastPrinted>
  <dcterms:modified xmlns:xsi="http://www.w3.org/2001/XMLSchema-instance" xsi:type="dcterms:W3CDTF">2018-03-26T09:36:00Z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(4655 7. rješenje IZJAVA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