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458e" w14:paraId="d29458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3F200A">
        <w:rPr>
          <w:szCs w:val="24"/>
          <w:lang w:val="hr-HR"/>
        </w:rPr>
        <w:t>65</w:t>
      </w:r>
      <w:r w:rsidR="0073354B">
        <w:rPr>
          <w:szCs w:val="24"/>
          <w:lang w:val="hr-HR"/>
        </w:rPr>
        <w:t>3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617BA4">
        <w:rPr>
          <w:szCs w:val="24"/>
          <w:lang w:val="hr-HR"/>
        </w:rPr>
        <w:t>-</w:t>
      </w:r>
      <w:r w:rsidR="004170C0">
        <w:rPr>
          <w:szCs w:val="24"/>
          <w:lang w:val="hr-HR"/>
        </w:rPr>
        <w:t>3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73354B">
        <w:rPr>
          <w:lang w:val="hr-HR"/>
        </w:rPr>
        <w:t xml:space="preserve">AERIS USLUGE  društvo s ograničenom odgovornošću za građenje, Zagreb, Ilica 392, </w:t>
      </w:r>
      <w:r w:rsidR="0073354B" w:rsidRPr="000664E3">
        <w:rPr>
          <w:lang w:val="hr-HR"/>
        </w:rPr>
        <w:t>MB</w:t>
      </w:r>
      <w:r w:rsidR="0073354B">
        <w:rPr>
          <w:lang w:val="hr-HR"/>
        </w:rPr>
        <w:t>S: 080723545, OIB: 08292027472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4170C0">
        <w:rPr>
          <w:lang w:val="hr-HR"/>
        </w:rPr>
        <w:t>02</w:t>
      </w:r>
      <w:r w:rsidR="00C15CF0">
        <w:rPr>
          <w:lang w:val="hr-HR"/>
        </w:rPr>
        <w:t xml:space="preserve">. </w:t>
      </w:r>
      <w:r w:rsidR="004170C0">
        <w:rPr>
          <w:lang w:val="hr-HR"/>
        </w:rPr>
        <w:t>kolovoza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73354B">
        <w:rPr>
          <w:lang w:val="hr-HR"/>
        </w:rPr>
        <w:t xml:space="preserve">AERIS USLUGE  društvo s ograničenom odgovornošću za građenje, Zagreb, Ilica 392, </w:t>
      </w:r>
      <w:r w:rsidR="0073354B" w:rsidRPr="000664E3">
        <w:rPr>
          <w:lang w:val="hr-HR"/>
        </w:rPr>
        <w:t>MB</w:t>
      </w:r>
      <w:r w:rsidR="0073354B">
        <w:rPr>
          <w:lang w:val="hr-HR"/>
        </w:rPr>
        <w:t>S: 080723545, OIB: 08292027472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73354B">
        <w:rPr>
          <w:szCs w:val="24"/>
          <w:lang w:val="hr-HR"/>
        </w:rPr>
        <w:t>ANĐELKO STANKUS, Varaždin, Jalkovec, Braće Radić 20, OIB:11168088853.</w:t>
      </w:r>
      <w:r w:rsidR="00125BA8">
        <w:rPr>
          <w:szCs w:val="24"/>
          <w:lang w:val="hr-HR"/>
        </w:rPr>
        <w:t xml:space="preserve">. </w:t>
      </w:r>
    </w:p>
    <w:p w:rsidRDefault="003F200A" w:rsidP="00CA6F86" w:rsidR="003F200A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73354B">
        <w:rPr>
          <w:lang w:val="hr-HR"/>
        </w:rPr>
        <w:t xml:space="preserve">AERIS USLUGE  društvo s ograničenom odgovornošću za građenje, Zagreb, Ilica 392, </w:t>
      </w:r>
      <w:r w:rsidR="0073354B" w:rsidRPr="000664E3">
        <w:rPr>
          <w:lang w:val="hr-HR"/>
        </w:rPr>
        <w:t>MB</w:t>
      </w:r>
      <w:r w:rsidR="0073354B">
        <w:rPr>
          <w:lang w:val="hr-HR"/>
        </w:rPr>
        <w:t>S: 080723545, OIB: 08292027472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DF5E9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F200A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73354B">
        <w:rPr>
          <w:szCs w:val="24"/>
          <w:lang w:val="hr-HR"/>
        </w:rPr>
        <w:t>653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170C0">
        <w:rPr>
          <w:szCs w:val="24"/>
          <w:lang w:val="hr-HR"/>
        </w:rPr>
        <w:t>23</w:t>
      </w:r>
      <w:r w:rsidR="00227E22">
        <w:rPr>
          <w:szCs w:val="24"/>
          <w:lang w:val="hr-HR"/>
        </w:rPr>
        <w:t xml:space="preserve">. </w:t>
      </w:r>
      <w:r w:rsidR="004170C0">
        <w:rPr>
          <w:szCs w:val="24"/>
          <w:lang w:val="hr-HR"/>
        </w:rPr>
        <w:t>svibnja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 w:rsidR="00C15CF0">
        <w:rPr>
          <w:szCs w:val="24"/>
          <w:lang w:val="hr-HR"/>
        </w:rPr>
        <w:t xml:space="preserve">. </w:t>
      </w:r>
      <w:r w:rsidR="00B0042A">
        <w:rPr>
          <w:szCs w:val="24"/>
          <w:lang w:val="hr-HR"/>
        </w:rPr>
        <w:t>kolovoza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="0073779F">
        <w:rPr>
          <w:szCs w:val="24"/>
          <w:lang w:val="hr-HR"/>
        </w:rPr>
        <w:t xml:space="preserve">predlagatelju FINI </w:t>
      </w:r>
      <w:r w:rsidRPr="00FE7FBF">
        <w:rPr>
          <w:szCs w:val="24"/>
          <w:lang w:val="hr-HR"/>
        </w:rPr>
        <w:t>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780CDA">
        <w:rPr>
          <w:szCs w:val="24"/>
          <w:lang w:val="hr-HR"/>
        </w:rPr>
        <w:t>8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6F4" w:rsidR="00AB16F4">
      <w:r>
        <w:separator/>
      </w:r>
    </w:p>
  </w:endnote>
  <w:endnote w:id="0" w:type="continuationSeparator">
    <w:p w:rsidRDefault="00AB16F4" w:rsidR="00AB1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6F4" w:rsidR="00AB16F4">
      <w:r>
        <w:separator/>
      </w:r>
    </w:p>
  </w:footnote>
  <w:footnote w:id="0" w:type="continuationSeparator">
    <w:p w:rsidRDefault="00AB16F4" w:rsidR="00AB16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2D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3F200A">
      <w:t>65</w:t>
    </w:r>
    <w:r w:rsidR="0073354B">
      <w:t>3</w:t>
    </w:r>
    <w:r w:rsidR="00864F33">
      <w:t>/201</w:t>
    </w:r>
    <w:r w:rsidR="008F6F4D">
      <w:t>6</w:t>
    </w:r>
    <w:r w:rsidR="00E069F8">
      <w:t>-3</w:t>
    </w:r>
    <w:r w:rsidR="00617BA4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50F4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2F4D"/>
    <w:rsid w:val="00223A6B"/>
    <w:rsid w:val="00224FFD"/>
    <w:rsid w:val="00227E22"/>
    <w:rsid w:val="00230207"/>
    <w:rsid w:val="002434C0"/>
    <w:rsid w:val="002554EA"/>
    <w:rsid w:val="00267F36"/>
    <w:rsid w:val="00271286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3F200A"/>
    <w:rsid w:val="00400DCA"/>
    <w:rsid w:val="00405657"/>
    <w:rsid w:val="00411530"/>
    <w:rsid w:val="004170C0"/>
    <w:rsid w:val="004279D3"/>
    <w:rsid w:val="004368C8"/>
    <w:rsid w:val="004509A3"/>
    <w:rsid w:val="00455F21"/>
    <w:rsid w:val="00460391"/>
    <w:rsid w:val="00466BFD"/>
    <w:rsid w:val="004A2680"/>
    <w:rsid w:val="004A4E8C"/>
    <w:rsid w:val="004C13F2"/>
    <w:rsid w:val="004D444E"/>
    <w:rsid w:val="004D5164"/>
    <w:rsid w:val="004D5E99"/>
    <w:rsid w:val="004E6EAF"/>
    <w:rsid w:val="004E7DAB"/>
    <w:rsid w:val="004F1D25"/>
    <w:rsid w:val="00505114"/>
    <w:rsid w:val="0050570C"/>
    <w:rsid w:val="00512B0C"/>
    <w:rsid w:val="005234B5"/>
    <w:rsid w:val="00533265"/>
    <w:rsid w:val="005377D6"/>
    <w:rsid w:val="00541507"/>
    <w:rsid w:val="005453A3"/>
    <w:rsid w:val="00551158"/>
    <w:rsid w:val="005527B3"/>
    <w:rsid w:val="00561137"/>
    <w:rsid w:val="005625AB"/>
    <w:rsid w:val="00571DD3"/>
    <w:rsid w:val="00575F49"/>
    <w:rsid w:val="00591BA5"/>
    <w:rsid w:val="005A1361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5F55AA"/>
    <w:rsid w:val="00602B0B"/>
    <w:rsid w:val="00606637"/>
    <w:rsid w:val="00610074"/>
    <w:rsid w:val="00617BA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1B59"/>
    <w:rsid w:val="006C215A"/>
    <w:rsid w:val="006D69FC"/>
    <w:rsid w:val="006E2969"/>
    <w:rsid w:val="006E4F10"/>
    <w:rsid w:val="00701DB2"/>
    <w:rsid w:val="0071569B"/>
    <w:rsid w:val="00725BCB"/>
    <w:rsid w:val="0073354B"/>
    <w:rsid w:val="0073779F"/>
    <w:rsid w:val="007441A3"/>
    <w:rsid w:val="00747BBB"/>
    <w:rsid w:val="0076259E"/>
    <w:rsid w:val="00772F78"/>
    <w:rsid w:val="00780CDA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16F4"/>
    <w:rsid w:val="00AB3E5C"/>
    <w:rsid w:val="00AD592E"/>
    <w:rsid w:val="00AE0914"/>
    <w:rsid w:val="00AE384B"/>
    <w:rsid w:val="00AE45B0"/>
    <w:rsid w:val="00AE469A"/>
    <w:rsid w:val="00B0042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0441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463DE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E2D67"/>
    <w:rsid w:val="00DF4537"/>
    <w:rsid w:val="00DF5E98"/>
    <w:rsid w:val="00DF6115"/>
    <w:rsid w:val="00E01AAA"/>
    <w:rsid w:val="00E069F8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C303B"/>
    <w:rsid w:val="00EF3FBE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4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E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E8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E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E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4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E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E8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E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E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St-653/2016-3</izvorni_sadrzaj>
    <derivirana_varijabla naziv="DomainObject.Oznaka_1">St-653/2016-3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AERIS USLUGE društvo s ograničenom odgovornošću  za građenje zastupanog po punomoćniku Christopher Maier</izvorni_sadrzaj>
    <derivirana_varijabla naziv="DomainObject.Predmet.ProtustrankaFormated_1">  AERIS USLUGE društvo s ograničenom odgovornošću  za građenje zastupanog po punomoćniku Christopher Maier</derivirana_varijabla>
  </DomainObject.Predmet.ProtustrankaFormated>
  <DomainObject.Predmet.ProtustrankaFormatedOIB>
    <izvorni_sadrzaj>  AERIS USLUGE društvo s ograničenom odgovornošću  za građenje, OIB 08292027472 zastupanog po punomoćniku Christopher Maier</izvorni_sadrzaj>
    <derivirana_varijabla naziv="DomainObject.Predmet.ProtustrankaFormatedOIB_1">  AERIS USLUGE društvo s ograničenom odgovornošću  za građenje, OIB 08292027472 zastupanog po punomoćniku Christopher Maier</derivirana_varijabla>
  </DomainObject.Predmet.ProtustrankaFormatedOIB>
  <DomainObject.Predmet.ProtustrankaFormatedWithAdress>
    <izvorni_sadrzaj> AERIS USLUGE društvo s ograničenom odgovornošću  za građenje, Ilica 392, 10000 Zagreb zastupanog po punomoćniku Christopher Maier</izvorni_sadrzaj>
    <derivirana_varijabla naziv="DomainObject.Predmet.ProtustrankaFormatedWithAdress_1"> AERIS USLUGE društvo s ograničenom odgovornošću  za građenje, Ilica 392, 10000 Zagreb zastupanog po punomoćniku Christopher Maier</derivirana_varijabla>
  </DomainObject.Predmet.ProtustrankaFormatedWithAdress>
  <DomainObject.Predmet.ProtustrankaFormatedWithAdressOIB>
    <izvorni_sadrzaj> AERIS USLUGE društvo s ograničenom odgovornošću  za građenje, OIB 08292027472, Ilica 392, 10000 Zagreb zastupanog po punomoćniku Christopher Maier</izvorni_sadrzaj>
    <derivirana_varijabla naziv="DomainObject.Predmet.ProtustrankaFormatedWithAdressOIB_1"> AERIS USLUGE društvo s ograničenom odgovornošću  za građenje, OIB 08292027472, Ilica 392, 10000 Zagreb zastupanog po punomoćniku Christopher Maier</derivirana_varijabla>
  </DomainObject.Predmet.ProtustrankaFormatedWithAdressOIB>
  <DomainObject.Predmet.ProtustrankaWithAdress>
    <izvorni_sadrzaj>AERIS USLUGE društvo s ograničenom odgovornošću  za građenje Ilica 392, 10000 Zagreb</izvorni_sadrzaj>
    <derivirana_varijabla naziv="DomainObject.Predmet.ProtustrankaWithAdress_1">AERIS USLUGE društvo s ograničenom odgovornošću  za građenje Ilica 392, 10000 Zagreb</derivirana_varijabla>
  </DomainObject.Predmet.ProtustrankaWithAdress>
  <DomainObject.Predmet.ProtustrankaWithAdressOIB>
    <izvorni_sadrzaj>AERIS USLUGE društvo s ograničenom odgovornošću  za građenje, OIB 08292027472, Ilica 392, 10000 Zagreb</izvorni_sadrzaj>
    <derivirana_varijabla naziv="DomainObject.Predmet.ProtustrankaWithAdressOIB_1">AERIS USLUGE društvo s ograničenom odgovornošću  za građenje, OIB 08292027472, Ilica 392, 10000 Zagreb</derivirana_varijabla>
  </DomainObject.Predmet.ProtustrankaWithAdressOIB>
  <DomainObject.Predmet.ProtustrankaNazivFormated>
    <izvorni_sadrzaj>AERIS USLUGE društvo s ograničenom odgovornošću  za građenje</izvorni_sadrzaj>
    <derivirana_varijabla naziv="DomainObject.Predmet.ProtustrankaNazivFormated_1">AERIS USLUGE društvo s ograničenom odgovornošću  za građenje</derivirana_varijabla>
  </DomainObject.Predmet.ProtustrankaNazivFormated>
  <DomainObject.Predmet.ProtustrankaNazivFormatedOIB>
    <izvorni_sadrzaj>AERIS USLUGE društvo s ograničenom odgovornošću  za građenje, OIB 08292027472</izvorni_sadrzaj>
    <derivirana_varijabla naziv="DomainObject.Predmet.ProtustrankaNazivFormatedOIB_1">AERIS USLUGE društvo s ograničenom odgovornošću  za građenje, OIB 08292027472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AERIS USLUGE društvo s ograničenom odgovornošću  za građenje zastupanog po punomoćniku Christopher Maier</item>
    </izvorni_sadrzaj>
    <derivirana_varijabla naziv="DomainObject.Predmet.ProtuStrankaListFormated_1">
      <item>AERIS USLUGE društvo s ograničenom odgovornošću  za građenje zastupanog po punomoćniku Christopher Maier</item>
    </derivirana_varijabla>
  </DomainObject.Predmet.ProtuStrankaListFormated>
  <DomainObject.Predmet.ProtuStrankaListFormatedOIB>
    <izvorni_sadrzaj>
      <item>AERIS USLUGE društvo s ograničenom odgovornošću  za građenje, OIB 08292027472 zastupanog po punomoćniku Christopher Maier</item>
    </izvorni_sadrzaj>
    <derivirana_varijabla naziv="DomainObject.Predmet.ProtuStrankaListFormatedOIB_1">
      <item>AERIS USLUGE društvo s ograničenom odgovornošću  za građenje, OIB 08292027472 zastupanog po punomoćniku Christopher Maier</item>
    </derivirana_varijabla>
  </DomainObject.Predmet.ProtuStrankaListFormatedOIB>
  <DomainObject.Predmet.ProtuStrankaListFormatedWithAdress>
    <izvorni_sadrzaj>
      <item>AERIS USLUGE društvo s ograničenom odgovornošću  za građenje, Ilica 392, 10000 Zagreb zastupanog po punomoćniku Christopher Maier</item>
    </izvorni_sadrzaj>
    <derivirana_varijabla naziv="DomainObject.Predmet.ProtuStrankaListFormatedWithAdress_1">
      <item>AERIS USLUGE društvo s ograničenom odgovornošću  za građenje, Ilica 392, 10000 Zagreb zastupanog po punomoćniku Christopher Maier</item>
    </derivirana_varijabla>
  </DomainObject.Predmet.ProtuStrankaListFormatedWithAdress>
  <DomainObject.Predmet.ProtuStrankaListFormatedWithAdressOIB>
    <izvorni_sadrzaj>
      <item>AERIS USLUGE društvo s ograničenom odgovornošću  za građenje, OIB 08292027472, Ilica 392, 10000 Zagreb zastupanog po punomoćniku Christopher Maier</item>
    </izvorni_sadrzaj>
    <derivirana_varijabla naziv="DomainObject.Predmet.ProtuStrankaListFormatedWithAdressOIB_1">
      <item>AERIS USLUGE društvo s ograničenom odgovornošću  za građenje, OIB 08292027472, Ilica 392, 10000 Zagreb zastupanog po punomoćniku Christopher Maier</item>
    </derivirana_varijabla>
  </DomainObject.Predmet.ProtuStrankaListFormatedWithAdressOIB>
  <DomainObject.Predmet.ProtuStrankaListNazivFormated>
    <izvorni_sadrzaj>
      <item>AERIS USLUGE društvo s ograničenom odgovornošću  za građenje</item>
    </izvorni_sadrzaj>
    <derivirana_varijabla naziv="DomainObject.Predmet.ProtuStrankaListNazivFormated_1">
      <item>AERIS USLUGE društvo s ograničenom odgovornošću  za građenje</item>
    </derivirana_varijabla>
  </DomainObject.Predmet.ProtuStrankaListNazivFormated>
  <DomainObject.Predmet.ProtuStrankaListNazivFormatedOIB>
    <izvorni_sadrzaj>
      <item>AERIS USLUGE društvo s ograničenom odgovornošću  za građenje, OIB 08292027472</item>
    </izvorni_sadrzaj>
    <derivirana_varijabla naziv="DomainObject.Predmet.ProtuStrankaListNazivFormatedOIB_1">
      <item>AERIS USLUGE društvo s ograničenom odgovornošću  za građenje, OIB 08292027472</item>
    </derivirana_varijabla>
  </DomainObject.Predmet.ProtuStrankaListNazivFormatedOIB>
  <DomainObject.Predmet.OstaliListFormated>
    <izvorni_sadrzaj>
      <item>Christopher Maier punomoćnik sudionika u postupku AERIS USLUGE društvo s ograničenom odgovornošću  za građenje</item>
    </izvorni_sadrzaj>
    <derivirana_varijabla naziv="DomainObject.Predmet.OstaliListFormated_1">
      <item>Christopher Maier punomoćnik sudionika u postupku AERIS USLUGE društvo s ograničenom odgovornošću  za građenje</item>
    </derivirana_varijabla>
  </DomainObject.Predmet.OstaliListFormated>
  <DomainObject.Predmet.OstaliListFormatedOIB>
    <izvorni_sadrzaj>
      <item>Christopher Maier, OIB 55545708909 punomoćnik sudionika u postupku AERIS USLUGE društvo s ograničenom odgovornošću  za građenje</item>
    </izvorni_sadrzaj>
    <derivirana_varijabla naziv="DomainObject.Predmet.OstaliListFormatedOIB_1">
      <item>Christopher Maier, OIB 55545708909 punomoćnik sudionika u postupku AERIS USLUGE društvo s ograničenom odgovornošću  za građenje</item>
    </derivirana_varijabla>
  </DomainObject.Predmet.OstaliListFormatedOIB>
  <DomainObject.Predmet.OstaliListFormatedWithAdress>
    <izvorni_sadrzaj>
      <item>Christopher Maier, Dugane 2a, 10000 Zagreb punomoćnik sudionika u postupku AERIS USLUGE društvo s ograničenom odgovornošću  za građenje</item>
    </izvorni_sadrzaj>
    <derivirana_varijabla naziv="DomainObject.Predmet.OstaliListFormatedWithAdress_1">
      <item>Christopher Maier, Dugane 2a, 10000 Zagreb punomoćnik sudionika u postupku AERIS USLUGE društvo s ograničenom odgovornošću  za građenje</item>
    </derivirana_varijabla>
  </DomainObject.Predmet.OstaliListFormatedWithAdress>
  <DomainObject.Predmet.OstaliListFormatedWithAdressOIB>
    <izvorni_sadrzaj>
      <item>Christopher Maier, OIB 55545708909, Dugane 2a, 10000 Zagreb punomoćnik sudionika u postupku AERIS USLUGE društvo s ograničenom odgovornošću  za građenje</item>
    </izvorni_sadrzaj>
    <derivirana_varijabla naziv="DomainObject.Predmet.OstaliListFormatedWithAdressOIB_1">
      <item>Christopher Maier, OIB 55545708909, Dugane 2a, 10000 Zagreb punomoćnik sudionika u postupku AERIS USLUGE društvo s ograničenom odgovornošću  za građenje</item>
    </derivirana_varijabla>
  </DomainObject.Predmet.OstaliListFormatedWithAdressOIB>
  <DomainObject.Predmet.OstaliListNazivFormated>
    <izvorni_sadrzaj>
      <item>Christopher Maier</item>
    </izvorni_sadrzaj>
    <derivirana_varijabla naziv="DomainObject.Predmet.OstaliListNazivFormated_1">
      <item>Christopher Maier</item>
    </derivirana_varijabla>
  </DomainObject.Predmet.OstaliListNazivFormated>
  <DomainObject.Predmet.OstaliListNazivFormatedOIB>
    <izvorni_sadrzaj>
      <item>Christopher Maier, OIB 55545708909</item>
    </izvorni_sadrzaj>
    <derivirana_varijabla naziv="DomainObject.Predmet.OstaliListNazivFormatedOIB_1">
      <item>Christopher Maier, OIB 55545708909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St-653/2016-3</izvorni_sadrzaj>
    <derivirana_varijabla naziv="DomainObject.PoslovniBrojDokumenta_1">St-653/2016-3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AERIS USLUGE društvo s ograničenom odgovornošću  za građenje</izvorni_sadrzaj>
    <derivirana_varijabla naziv="DomainObject.Predmet.ProtustrankaIDrugi_1">AERIS USLUGE društvo s ograničenom odgovornošću 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AERIS USLUGE društvo s ograničenom odgovornošću  za građenje, OIB 08292027472, Ilica 392, 10000 Zagreb</izvorni_sadrzaj>
    <derivirana_varijabla naziv="DomainObject.Predmet.ProtustrankaIDrugiAdressOIB_1">AERIS USLUGE društvo s ograničenom odgovornošću  za građenje, OIB 08292027472, Ilica 392,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AERIS USLUGE društvo s ograničenom odgovornošću  za građenje</item>
      <item>FINA Regionalni centar Zagreb</item>
      <item>Christopher Maier</item>
    </izvorni_sadrzaj>
    <derivirana_varijabla naziv="DomainObject.Predmet.SudioniciListNaziv_1">
      <item>AERIS USLUGE društvo s ograničenom odgovornošću  za građenje</item>
      <item>FINA Regionalni centar Zagreb</item>
      <item>Christopher Maier</item>
    </derivirana_varijabla>
  </DomainObject.Predmet.SudioniciListNaziv>
  <DomainObject.Predmet.SudioniciListAdressOIB>
    <izvorni_sadrzaj>
      <item>AERIS USLUGE društvo s ograničenom odgovornošću  za građenje, OIB 08292027472, Ilica 392,10000 Zagreb</item>
      <item>FINA Regionalni centar Zagreb, OIB 85821130368, Trg svibanjskih žrtava 1995. 1,10000 Zagreb</item>
      <item>Christopher Maier, OIB 55545708909, Dugane 2a,10000 Zagreb</item>
    </izvorni_sadrzaj>
    <derivirana_varijabla naziv="DomainObject.Predmet.SudioniciListAdressOIB_1">
      <item>AERIS USLUGE društvo s ograničenom odgovornošću  za građenje, OIB 08292027472, Ilica 392,10000 Zagreb</item>
      <item>FINA Regionalni centar Zagreb, OIB 85821130368, Trg svibanjskih žrtava 1995. 1,10000 Zagreb</item>
      <item>Christopher Maier, OIB 55545708909, Dugane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08292027472</item>
      <item>, OIB 85821130368</item>
      <item>, OIB 55545708909</item>
    </izvorni_sadrzaj>
    <derivirana_varijabla naziv="DomainObject.Predmet.SudioniciListNazivOIB_1">
      <item>, OIB 08292027472</item>
      <item>, OIB 85821130368</item>
      <item>, OIB 55545708909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D0E86-4932-4D2F-AD52-68D5C98B3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710</properties:Words>
  <properties:Characters>3812</properties:Characters>
  <properties:Lines>113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2016-08-02T10:26:00Z</dcterms:created>
  <dc:creator>553y7k3</dc:creator>
  <cp:lastModifiedBy>Miroslav Lovreković</cp:lastModifiedBy>
  <cp:lastPrinted>2016-08-02T10:39:00Z</cp:lastPrinted>
  <dcterms:modified xmlns:xsi="http://www.w3.org/2001/XMLSchema-instance" xsi:type="dcterms:W3CDTF">2016-08-02T10:40:00Z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St-653/2016-3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