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d4df" w14:paraId="e0dd4df" w:rsidRDefault="00224277" w:rsidP="00224277" w:rsidR="0022427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4277" w:rsidP="00224277" w:rsidR="0022427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24277" w:rsidP="00224277" w:rsidR="0022427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24277" w:rsidP="00224277" w:rsidR="0022427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24277" w:rsidP="00224277" w:rsidR="00224277"/>
    <w:p w:rsidRDefault="00224277" w:rsidP="00224277" w:rsidR="002242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24277" w:rsidP="00224277" w:rsidR="002242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24277" w:rsidP="00224277" w:rsidR="002242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24277" w:rsidP="00224277" w:rsidR="0022427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24277" w:rsidP="00224277" w:rsidR="002242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3249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PRŠUTARNA PITIP d. o. o. Savudrija, Frančeskija 52/i, OIB 03871047745,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24277" w:rsidP="00224277" w:rsidR="0022427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24277" w:rsidP="00224277" w:rsidR="002242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24277" w:rsidP="00224277" w:rsidR="0022427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24277" w:rsidP="00224277" w:rsidR="0022427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PRŠUTARNA PITIP d. o. o. Savudrija, Frančeskija 52/i, OIB 03871047745.</w:t>
      </w:r>
    </w:p>
    <w:p w:rsidRDefault="00224277" w:rsidP="00224277" w:rsidR="0022427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24277" w:rsidP="00224277" w:rsidR="0022427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24277" w:rsidP="00224277" w:rsidR="002242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24277" w:rsidP="00224277" w:rsidR="002242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PRŠUTARNA PITIP d. o. o. Savudrija.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2108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4.353.677,72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24277" w:rsidP="00224277" w:rsidR="002242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24277" w:rsidP="00224277" w:rsidR="002242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24277" w:rsidP="00224277" w:rsidR="0022427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24277" w:rsidP="00224277" w:rsidR="002242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24277" w:rsidP="00224277" w:rsidR="0022427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24277" w:rsidP="00224277" w:rsidR="0022427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FF7F37">
        <w:rPr>
          <w:rFonts w:cs="Times New Roman" w:eastAsia="Times New Roman"/>
          <w:szCs w:val="24"/>
          <w:lang w:eastAsia="hr-HR"/>
        </w:rPr>
        <w:t>, v. r.</w:t>
      </w:r>
    </w:p>
    <w:p w:rsidRDefault="00224277" w:rsidP="00224277" w:rsidR="0022427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24277" w:rsidP="00224277" w:rsidR="0022427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24277" w:rsidP="00224277" w:rsidR="002242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24277" w:rsidP="00224277" w:rsidR="0022427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24277" w:rsidP="00224277" w:rsidR="0022427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24277" w:rsidP="00224277" w:rsidR="0022427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24277" w:rsidP="00224277" w:rsidR="00224277" w:rsidRPr="00D05CA9">
      <w:pPr>
        <w:tabs>
          <w:tab w:pos="4116" w:val="left"/>
        </w:tabs>
      </w:pPr>
    </w:p>
    <w:p w:rsidRDefault="00224277" w:rsidP="00224277" w:rsidR="00224277" w:rsidRPr="00D05CA9">
      <w:pPr>
        <w:tabs>
          <w:tab w:pos="4116" w:val="left"/>
        </w:tabs>
      </w:pPr>
    </w:p>
    <w:p w:rsidRDefault="00224277" w:rsidP="00224277" w:rsidR="00224277" w:rsidRPr="00D05CA9">
      <w:pPr>
        <w:tabs>
          <w:tab w:pos="4116" w:val="left"/>
        </w:tabs>
      </w:pPr>
    </w:p>
    <w:p w:rsidRDefault="00224277" w:rsidP="00224277" w:rsidR="00224277" w:rsidRPr="00D05CA9">
      <w:pPr>
        <w:tabs>
          <w:tab w:pos="4116" w:val="left"/>
        </w:tabs>
      </w:pPr>
    </w:p>
    <w:p w:rsidRDefault="00224277" w:rsidP="00224277" w:rsidR="00224277" w:rsidRPr="00D05CA9">
      <w:pPr>
        <w:tabs>
          <w:tab w:pos="4116" w:val="left"/>
        </w:tabs>
      </w:pPr>
    </w:p>
    <w:p w:rsidRDefault="00224277" w:rsidP="00224277" w:rsidR="00224277" w:rsidRPr="00D05CA9">
      <w:pPr>
        <w:tabs>
          <w:tab w:pos="4116" w:val="left"/>
        </w:tabs>
      </w:pPr>
    </w:p>
    <w:p w:rsidRDefault="00224277" w:rsidP="00224277" w:rsidR="00224277" w:rsidRPr="00D05CA9">
      <w:pPr>
        <w:tabs>
          <w:tab w:pos="4116" w:val="left"/>
        </w:tabs>
      </w:pPr>
    </w:p>
    <w:p w:rsidRDefault="00224277" w:rsidP="00224277" w:rsidR="00224277" w:rsidRPr="00D05CA9">
      <w:pPr>
        <w:tabs>
          <w:tab w:pos="4116" w:val="left"/>
        </w:tabs>
      </w:pPr>
    </w:p>
    <w:p w:rsidRDefault="00224277" w:rsidP="00224277" w:rsidR="00224277" w:rsidRPr="00D05CA9">
      <w:pPr>
        <w:tabs>
          <w:tab w:pos="4116" w:val="left"/>
        </w:tabs>
      </w:pPr>
    </w:p>
    <w:p w:rsidRDefault="00224277" w:rsidP="00224277" w:rsidR="00224277" w:rsidRPr="00D05CA9"/>
    <w:p w:rsidRDefault="00224277" w:rsidP="00224277" w:rsidR="00224277" w:rsidRPr="00D05CA9"/>
    <w:p w:rsidRDefault="00224277" w:rsidP="00224277" w:rsidR="00224277" w:rsidRPr="00D05CA9"/>
    <w:p w:rsidRDefault="00224277" w:rsidP="00224277" w:rsidR="00224277" w:rsidRPr="00D05CA9"/>
    <w:p w:rsidRDefault="00224277" w:rsidP="00224277" w:rsidR="00224277" w:rsidRPr="00D05CA9"/>
    <w:p w:rsidRDefault="00224277" w:rsidP="00224277" w:rsidR="00224277" w:rsidRPr="00D05CA9"/>
    <w:p w:rsidRDefault="00224277" w:rsidP="00224277" w:rsidR="00224277" w:rsidRPr="00D05CA9"/>
    <w:p w:rsidRDefault="00224277" w:rsidP="00224277" w:rsidR="00224277" w:rsidRPr="00D05CA9"/>
    <w:p w:rsidRDefault="00224277" w:rsidP="00224277" w:rsidR="00224277" w:rsidRPr="00D05CA9"/>
    <w:p w:rsidRDefault="00224277" w:rsidP="00224277" w:rsidR="00224277" w:rsidRPr="00D05CA9"/>
    <w:p w:rsidRDefault="00224277" w:rsidP="00224277" w:rsidR="00224277" w:rsidRPr="00D05CA9"/>
    <w:p w:rsidRDefault="00224277" w:rsidP="00224277" w:rsidR="00224277" w:rsidRPr="00D05CA9"/>
    <w:p w:rsidRDefault="00224277" w:rsidP="00224277" w:rsidR="00224277" w:rsidRPr="00D05CA9"/>
    <w:p w:rsidRDefault="00224277" w:rsidP="00224277" w:rsidR="00224277" w:rsidRPr="00D05CA9"/>
    <w:p w:rsidRDefault="00224277" w:rsidP="00224277" w:rsidR="00224277" w:rsidRPr="00D05CA9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224277" w:rsidP="00224277" w:rsidR="00224277"/>
    <w:p w:rsidRDefault="001C6B43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391" w:rsidP="00224277" w:rsidR="00403391">
      <w:r>
        <w:separator/>
      </w:r>
    </w:p>
  </w:endnote>
  <w:endnote w:id="0" w:type="continuationSeparator">
    <w:p w:rsidRDefault="00403391" w:rsidP="00224277" w:rsidR="00403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391" w:rsidP="00224277" w:rsidR="00403391">
      <w:r>
        <w:separator/>
      </w:r>
    </w:p>
  </w:footnote>
  <w:footnote w:id="0" w:type="continuationSeparator">
    <w:p w:rsidRDefault="00403391" w:rsidP="00224277" w:rsidR="004033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391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6B43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224277">
      <w:t>312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277" w:rsidP="00A81E97" w:rsidR="00A81E97">
    <w:pPr>
      <w:pStyle w:val="Zaglavlje"/>
      <w:jc w:val="right"/>
    </w:pPr>
    <w:r>
      <w:t>11 St-312</w:t>
    </w:r>
    <w:r w:rsidR="00403391"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4ADE"/>
    <w:rsid w:val="001C6B43"/>
    <w:rsid w:val="00224277"/>
    <w:rsid w:val="00403391"/>
    <w:rsid w:val="009A6044"/>
    <w:rsid w:val="00BF033F"/>
    <w:rsid w:val="00F34ADE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427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42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427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42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427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242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427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C6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B4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B4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B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B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427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42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427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42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427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242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427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C6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B4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B4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B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B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St-312/2015</izvorni_sadrzaj>
    <derivirana_varijabla naziv="DomainObject.Predmet.OznakaBroj_1">St-312/2015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PRŠUTARNA PITIP d.o.o. SAVUDRIJA</izvorni_sadrzaj>
    <derivirana_varijabla naziv="DomainObject.Predmet.ProtustrankaFormated_1">  PRŠUTARNA PITIP d.o.o. SAVUDRIJA</derivirana_varijabla>
  </DomainObject.Predmet.ProtustrankaFormated>
  <DomainObject.Predmet.ProtustrankaFormatedOIB>
    <izvorni_sadrzaj>  PRŠUTARNA PITIP d.o.o. SAVUDRIJA, OIB 03871047745</izvorni_sadrzaj>
    <derivirana_varijabla naziv="DomainObject.Predmet.ProtustrankaFormatedOIB_1">  PRŠUTARNA PITIP d.o.o. SAVUDRIJA, OIB 03871047745</derivirana_varijabla>
  </DomainObject.Predmet.ProtustrankaFormatedOIB>
  <DomainObject.Predmet.ProtustrankaFormatedWithAdress>
    <izvorni_sadrzaj> PRŠUTARNA PITIP d.o.o. SAVUDRIJA, Frančeskija 52/i, 52475 Savudrija</izvorni_sadrzaj>
    <derivirana_varijabla naziv="DomainObject.Predmet.ProtustrankaFormatedWithAdress_1"> PRŠUTARNA PITIP d.o.o. SAVUDRIJA, Frančeskija 52/i, 52475 Savudrija</derivirana_varijabla>
  </DomainObject.Predmet.ProtustrankaFormatedWithAdress>
  <DomainObject.Predmet.ProtustrankaFormatedWithAdressOIB>
    <izvorni_sadrzaj> PRŠUTARNA PITIP d.o.o. SAVUDRIJA, OIB 03871047745, Frančeskija 52/i, 52475 Savudrija</izvorni_sadrzaj>
    <derivirana_varijabla naziv="DomainObject.Predmet.ProtustrankaFormatedWithAdressOIB_1"> PRŠUTARNA PITIP d.o.o. SAVUDRIJA, OIB 03871047745, Frančeskija 52/i, 52475 Savudrija</derivirana_varijabla>
  </DomainObject.Predmet.ProtustrankaFormatedWithAdressOIB>
  <DomainObject.Predmet.ProtustrankaWithAdress>
    <izvorni_sadrzaj>PRŠUTARNA PITIP d.o.o. SAVUDRIJA Frančeskija 52/i, 52475 Savudrija</izvorni_sadrzaj>
    <derivirana_varijabla naziv="DomainObject.Predmet.ProtustrankaWithAdress_1">PRŠUTARNA PITIP d.o.o. SAVUDRIJA Frančeskija 52/i, 52475 Savudrija</derivirana_varijabla>
  </DomainObject.Predmet.ProtustrankaWithAdress>
  <DomainObject.Predmet.ProtustrankaWithAdressOIB>
    <izvorni_sadrzaj>PRŠUTARNA PITIP d.o.o. SAVUDRIJA, OIB 03871047745, Frančeskija 52/i, 52475 Savudrija</izvorni_sadrzaj>
    <derivirana_varijabla naziv="DomainObject.Predmet.ProtustrankaWithAdressOIB_1">PRŠUTARNA PITIP d.o.o. SAVUDRIJA, OIB 03871047745, Frančeskija 52/i, 52475 Savudrija</derivirana_varijabla>
  </DomainObject.Predmet.ProtustrankaWithAdressOIB>
  <DomainObject.Predmet.ProtustrankaNazivFormated>
    <izvorni_sadrzaj>PRŠUTARNA PITIP d.o.o. SAVUDRIJA</izvorni_sadrzaj>
    <derivirana_varijabla naziv="DomainObject.Predmet.ProtustrankaNazivFormated_1">PRŠUTARNA PITIP d.o.o. SAVUDRIJA</derivirana_varijabla>
  </DomainObject.Predmet.ProtustrankaNazivFormated>
  <DomainObject.Predmet.ProtustrankaNazivFormatedOIB>
    <izvorni_sadrzaj>PRŠUTARNA PITIP d.o.o. SAVUDRIJA, OIB 03871047745</izvorni_sadrzaj>
    <derivirana_varijabla naziv="DomainObject.Predmet.ProtustrankaNazivFormatedOIB_1">PRŠUTARNA PITIP d.o.o. SAVUDRIJA, OIB 03871047745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4353677.72</izvorni_sadrzaj>
    <derivirana_varijabla naziv="DomainObject.Predmet.TrenutnaVrijednost_1">4353677.72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PRŠUTARNA PITIP d.o.o. SAVUDRIJA</item>
    </izvorni_sadrzaj>
    <derivirana_varijabla naziv="DomainObject.Predmet.ProtuStrankaListFormated_1">
      <item>PRŠUTARNA PITIP d.o.o. SAVUDRIJA</item>
    </derivirana_varijabla>
  </DomainObject.Predmet.ProtuStrankaListFormated>
  <DomainObject.Predmet.ProtuStrankaListFormatedOIB>
    <izvorni_sadrzaj>
      <item>PRŠUTARNA PITIP d.o.o. SAVUDRIJA, OIB 03871047745</item>
    </izvorni_sadrzaj>
    <derivirana_varijabla naziv="DomainObject.Predmet.ProtuStrankaListFormatedOIB_1">
      <item>PRŠUTARNA PITIP d.o.o. SAVUDRIJA, OIB 03871047745</item>
    </derivirana_varijabla>
  </DomainObject.Predmet.ProtuStrankaListFormatedOIB>
  <DomainObject.Predmet.ProtuStrankaListFormatedWithAdress>
    <izvorni_sadrzaj>
      <item>PRŠUTARNA PITIP d.o.o. SAVUDRIJA, Frančeskija 52/i, 52475 Savudrija</item>
    </izvorni_sadrzaj>
    <derivirana_varijabla naziv="DomainObject.Predmet.ProtuStrankaListFormatedWithAdress_1">
      <item>PRŠUTARNA PITIP d.o.o. SAVUDRIJA, Frančeskija 52/i, 52475 Savudrija</item>
    </derivirana_varijabla>
  </DomainObject.Predmet.ProtuStrankaListFormatedWithAdress>
  <DomainObject.Predmet.ProtuStrankaListFormatedWithAdressOIB>
    <izvorni_sadrzaj>
      <item>PRŠUTARNA PITIP d.o.o. SAVUDRIJA, OIB 03871047745, Frančeskija 52/i, 52475 Savudrija</item>
    </izvorni_sadrzaj>
    <derivirana_varijabla naziv="DomainObject.Predmet.ProtuStrankaListFormatedWithAdressOIB_1">
      <item>PRŠUTARNA PITIP d.o.o. SAVUDRIJA, OIB 03871047745, Frančeskija 52/i, 52475 Savudrija</item>
    </derivirana_varijabla>
  </DomainObject.Predmet.ProtuStrankaListFormatedWithAdressOIB>
  <DomainObject.Predmet.ProtuStrankaListNazivFormated>
    <izvorni_sadrzaj>
      <item>PRŠUTARNA PITIP d.o.o. SAVUDRIJA</item>
    </izvorni_sadrzaj>
    <derivirana_varijabla naziv="DomainObject.Predmet.ProtuStrankaListNazivFormated_1">
      <item>PRŠUTARNA PITIP d.o.o. SAVUDRIJA</item>
    </derivirana_varijabla>
  </DomainObject.Predmet.ProtuStrankaListNazivFormated>
  <DomainObject.Predmet.ProtuStrankaListNazivFormatedOIB>
    <izvorni_sadrzaj>
      <item>PRŠUTARNA PITIP d.o.o. SAVUDRIJA, OIB 03871047745</item>
    </izvorni_sadrzaj>
    <derivirana_varijabla naziv="DomainObject.Predmet.ProtuStrankaListNazivFormatedOIB_1">
      <item>PRŠUTARNA PITIP d.o.o. SAVUDRIJA, OIB 03871047745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PRŠUTARNA PITIP d.o.o. SAVUDRIJA</izvorni_sadrzaj>
    <derivirana_varijabla naziv="DomainObject.Predmet.ProtustrankaIDrugi_1">PRŠUTARNA PITIP d.o.o. SAVUDRIJA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PRŠUTARNA PITIP d.o.o. SAVUDRIJA, OIB 03871047745, Frančeskija 52/i, 52475 Savudrija</izvorni_sadrzaj>
    <derivirana_varijabla naziv="DomainObject.Predmet.ProtustrankaIDrugiAdressOIB_1">PRŠUTARNA PITIP d.o.o. SAVUDRIJA, OIB 03871047745, Frančeskija 52/i,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PRŠUTARNA PITIP d.o.o. SAVUDRIJA</item>
    </izvorni_sadrzaj>
    <derivirana_varijabla naziv="DomainObject.Predmet.SudioniciListNaziv_1">
      <item>FINANCIJSKA AGENCIJA, RC RIJEKA, PODRUŽNICA PULA, PULA</item>
      <item>PRŠUTARNA PITIP d.o.o. SAVUDRIJA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PRŠUTARNA PITIP d.o.o. SAVUDRIJA, OIB 03871047745, Frančeskija 52/i,52475 Savudrija</item>
    </izvorni_sadrzaj>
    <derivirana_varijabla naziv="DomainObject.Predmet.SudioniciListAdressOIB_1">
      <item>FINANCIJSKA AGENCIJA, RC RIJEKA, PODRUŽNICA PULA, PULA, OIB 85821130368, Giardini 5,52100 Pula</item>
      <item>PRŠUTARNA PITIP d.o.o. SAVUDRIJA, OIB 03871047745, Frančeskija 52/i,52475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03871047745</item>
    </izvorni_sadrzaj>
    <derivirana_varijabla naziv="DomainObject.Predmet.SudioniciListNazivOIB_1">
      <item>, OIB 85821130368</item>
      <item>, OIB 03871047745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2014</properties:Characters>
  <properties:Lines>93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2015-11-23T09:58:00Z</dcterms:created>
  <dc:creator>Mihaela Kaligari</dc:creator>
  <dc:description/>
  <cp:keywords/>
  <cp:lastModifiedBy>Ana Jeromela</cp:lastModifiedBy>
  <cp:lastPrinted>2015-11-30T08:07:00Z</cp:lastPrinted>
  <dcterms:modified xmlns:xsi="http://www.w3.org/2001/XMLSchema-instance" xsi:type="dcterms:W3CDTF">2015-11-30T08:07:00Z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