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368d" w14:paraId="64e368d" w:rsidRDefault="00590E39" w:rsidR="00590E39" w:rsidRPr="00037EED">
      <w:pPr>
        <w15:collapsed w:val="false"/>
      </w:pPr>
      <w:bookmarkStart w:name="_GoBack" w:id="0"/>
      <w:bookmarkEnd w:id="0"/>
    </w:p>
    <w:p w:rsidRDefault="005515DC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5515DC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St-352/10-</w:t>
      </w:r>
      <w:r>
        <w:t>508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>
        <w:rPr>
          <w:lang w:val="pt-BR"/>
        </w:rPr>
        <w:t>MURING d.o.o. u stečaju, Zagreb, Brezovička cesta 62 E, OIB: 64225691300</w:t>
      </w:r>
      <w:r w:rsidRPr="00310646">
        <w:t xml:space="preserve">, </w:t>
      </w:r>
      <w:r w:rsidR="008B395A">
        <w:t>4</w:t>
      </w:r>
      <w:r>
        <w:t xml:space="preserve">. </w:t>
      </w:r>
      <w:r w:rsidR="008B395A">
        <w:t>rujna</w:t>
      </w:r>
      <w:r w:rsidRPr="00310646">
        <w:t xml:space="preserve"> 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7055CB">
        <w:rPr>
          <w:lang w:val="pt-BR"/>
        </w:rPr>
        <w:t>MURING d.o.o. u stečaju, Zagreb, Brezovička cesta 62 E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8B395A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23</w:t>
      </w:r>
      <w:r w:rsidR="0019731B">
        <w:rPr>
          <w:bCs/>
        </w:rPr>
        <w:t xml:space="preserve">. </w:t>
      </w:r>
      <w:r>
        <w:rPr>
          <w:bCs/>
        </w:rPr>
        <w:t>listopada</w:t>
      </w:r>
      <w:r w:rsidR="007055CB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7055CB">
        <w:rPr>
          <w:bCs/>
        </w:rPr>
        <w:t xml:space="preserve"> 9:3</w:t>
      </w:r>
      <w:r w:rsidR="00977541" w:rsidRPr="00977541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>soba 96 (ulična zgrada – mala dvorana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C14E5E" w:rsidRPr="00037EED">
      <w:pPr>
        <w:ind w:left="705"/>
        <w:jc w:val="both"/>
      </w:pPr>
      <w:r w:rsidRPr="00037EED">
        <w:t>2.  D</w:t>
      </w:r>
      <w:r w:rsidR="007B40F5" w:rsidRPr="00037EED">
        <w:t>onošenje odluke o</w:t>
      </w:r>
      <w:r w:rsidR="007C20FA" w:rsidRPr="00037EED">
        <w:t xml:space="preserve"> </w:t>
      </w:r>
      <w:r w:rsidR="00D206FF">
        <w:t>vještačenju svih novčanih tijekova od dana otvaranja stečajnog postupka.</w:t>
      </w:r>
      <w:r w:rsidR="00D206FF" w:rsidRPr="00037EED">
        <w:t xml:space="preserve"> 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8B395A">
        <w:t>4</w:t>
      </w:r>
      <w:r w:rsidR="000639B2">
        <w:t xml:space="preserve">. </w:t>
      </w:r>
      <w:r w:rsidR="008B395A">
        <w:t>rujna</w:t>
      </w:r>
      <w:r w:rsidR="00D206FF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5329D8">
        <w:t xml:space="preserve">                </w:t>
      </w:r>
      <w:r>
        <w:t>Nikolina Dorić Hadžisejdić</w:t>
      </w:r>
      <w:r w:rsidR="005329D8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5329D8" w:rsidP="007B64C7" w:rsidR="005329D8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329D8" w:rsidP="007B64C7" w:rsidR="005329D8">
      <w:pPr>
        <w:ind w:firstLine="708" w:left="3540"/>
        <w:jc w:val="right"/>
      </w:pPr>
      <w:r>
        <w:t xml:space="preserve">                                       Valentina Gabud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R="000F7897" w:rsidRPr="00037EE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5DC" w:rsidP="005515DC" w:rsidR="005515DC">
      <w:r>
        <w:separator/>
      </w:r>
    </w:p>
  </w:endnote>
  <w:endnote w:id="0" w:type="continuationSeparator">
    <w:p w:rsidRDefault="005515DC" w:rsidP="005515DC" w:rsidR="00551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5DC" w:rsidP="005515DC" w:rsidR="005515DC">
      <w:r>
        <w:separator/>
      </w:r>
    </w:p>
  </w:footnote>
  <w:footnote w:id="0" w:type="continuationSeparator">
    <w:p w:rsidRDefault="005515DC" w:rsidP="005515DC" w:rsidR="005515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5DC" w:rsidR="005515DC">
    <w:pPr>
      <w:pStyle w:val="Zaglavlje"/>
    </w:pPr>
    <w:r>
      <w:t xml:space="preserve">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9731B"/>
    <w:rsid w:val="001D1A6B"/>
    <w:rsid w:val="002217F7"/>
    <w:rsid w:val="00227E08"/>
    <w:rsid w:val="002D3B07"/>
    <w:rsid w:val="0032769C"/>
    <w:rsid w:val="0033675C"/>
    <w:rsid w:val="00347638"/>
    <w:rsid w:val="0038748A"/>
    <w:rsid w:val="003D72B1"/>
    <w:rsid w:val="00426C37"/>
    <w:rsid w:val="00466E01"/>
    <w:rsid w:val="00517FEF"/>
    <w:rsid w:val="005329D8"/>
    <w:rsid w:val="005515DC"/>
    <w:rsid w:val="00581597"/>
    <w:rsid w:val="00590E3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B395A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206FF"/>
    <w:rsid w:val="00D36C8E"/>
    <w:rsid w:val="00D46B98"/>
    <w:rsid w:val="00D71536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551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515DC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515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515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551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515DC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515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515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3CC6DE-F49F-4489-8A05-CAC3B3356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156</properties:Words>
  <properties:Characters>753</properties:Characters>
  <properties:Lines>43</properties:Lines>
  <properties:Paragraphs>18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2018-09-04T12:45:00Z</cp:lastPrinted>
  <dcterms:modified xmlns:xsi="http://www.w3.org/2001/XMLSchema-instance" xsi:type="dcterms:W3CDTF">2018-09-04T12:45:00Z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(20. rješenje - POZIV  za skupštinu vj –.docx)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