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f764" w14:paraId="ad4f76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14</w:t>
      </w:r>
      <w:r w:rsidR="007D1B6B">
        <w:rPr>
          <w:szCs w:val="24"/>
          <w:lang w:val="hr-HR"/>
        </w:rPr>
        <w:t>8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D1B6B">
        <w:rPr>
          <w:lang w:val="hr-HR"/>
        </w:rPr>
        <w:t xml:space="preserve">ANIMA  društvo s ograničenom odgovornošću, za proizvodnju, trgovinu i usluge, Daruvar, Stjepana Radića 14, </w:t>
      </w:r>
      <w:r w:rsidR="007D1B6B" w:rsidRPr="000664E3">
        <w:rPr>
          <w:lang w:val="hr-HR"/>
        </w:rPr>
        <w:t>MB</w:t>
      </w:r>
      <w:r w:rsidR="007D1B6B">
        <w:rPr>
          <w:lang w:val="hr-HR"/>
        </w:rPr>
        <w:t>S: 010052368 , OIB: 93857492400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D1B6B">
        <w:rPr>
          <w:lang w:val="hr-HR"/>
        </w:rPr>
        <w:t xml:space="preserve">ANIMA  društvo s ograničenom odgovornošću, za proizvodnju, trgovinu i usluge, Daruvar, Stjepana Radića 14, </w:t>
      </w:r>
      <w:r w:rsidR="007D1B6B" w:rsidRPr="000664E3">
        <w:rPr>
          <w:lang w:val="hr-HR"/>
        </w:rPr>
        <w:t>MB</w:t>
      </w:r>
      <w:r w:rsidR="007D1B6B">
        <w:rPr>
          <w:lang w:val="hr-HR"/>
        </w:rPr>
        <w:t>S: 010052368 , OIB: 93857492400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7D1B6B">
        <w:rPr>
          <w:szCs w:val="24"/>
          <w:lang w:val="hr-HR"/>
        </w:rPr>
        <w:t>ZDENKO KRSTIĆ</w:t>
      </w:r>
      <w:r w:rsidR="00460391">
        <w:rPr>
          <w:szCs w:val="24"/>
          <w:lang w:val="hr-HR"/>
        </w:rPr>
        <w:t xml:space="preserve">, </w:t>
      </w:r>
      <w:r w:rsidR="007D1B6B">
        <w:rPr>
          <w:szCs w:val="24"/>
          <w:lang w:val="hr-HR"/>
        </w:rPr>
        <w:t>Osijek</w:t>
      </w:r>
      <w:r w:rsidR="00460391">
        <w:rPr>
          <w:szCs w:val="24"/>
          <w:lang w:val="hr-HR"/>
        </w:rPr>
        <w:t xml:space="preserve">, </w:t>
      </w:r>
      <w:r w:rsidR="007D1B6B">
        <w:rPr>
          <w:szCs w:val="24"/>
          <w:lang w:val="hr-HR"/>
        </w:rPr>
        <w:t>Županijska 2</w:t>
      </w:r>
      <w:r w:rsidR="00460391">
        <w:rPr>
          <w:szCs w:val="24"/>
          <w:lang w:val="hr-HR"/>
        </w:rPr>
        <w:t>, OIB: 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7D1B6B">
        <w:rPr>
          <w:lang w:val="hr-HR"/>
        </w:rPr>
        <w:t xml:space="preserve">ANIMA  društvo s ograničenom odgovornošću, za proizvodnju, trgovinu i usluge, Daruvar, Stjepana Radića 14, </w:t>
      </w:r>
      <w:r w:rsidR="007D1B6B" w:rsidRPr="000664E3">
        <w:rPr>
          <w:lang w:val="hr-HR"/>
        </w:rPr>
        <w:t>MB</w:t>
      </w:r>
      <w:r w:rsidR="007D1B6B">
        <w:rPr>
          <w:lang w:val="hr-HR"/>
        </w:rPr>
        <w:t>S: 010052368 , OIB: 13827089798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14</w:t>
      </w:r>
      <w:r w:rsidR="007D1B6B">
        <w:rPr>
          <w:szCs w:val="24"/>
          <w:lang w:val="hr-HR"/>
        </w:rPr>
        <w:t>8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149" w:rsidR="00E51149">
      <w:r>
        <w:separator/>
      </w:r>
    </w:p>
  </w:endnote>
  <w:endnote w:id="0" w:type="continuationSeparator">
    <w:p w:rsidRDefault="00E51149" w:rsidR="00E51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149" w:rsidR="00E51149">
      <w:r>
        <w:separator/>
      </w:r>
    </w:p>
  </w:footnote>
  <w:footnote w:id="0" w:type="continuationSeparator">
    <w:p w:rsidRDefault="00E51149" w:rsidR="00E51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9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14</w:t>
    </w:r>
    <w:r w:rsidR="007D1B6B">
      <w:t>8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515F"/>
    <w:rsid w:val="00400DCA"/>
    <w:rsid w:val="00405657"/>
    <w:rsid w:val="00411530"/>
    <w:rsid w:val="004368C8"/>
    <w:rsid w:val="00455F21"/>
    <w:rsid w:val="00460391"/>
    <w:rsid w:val="00476998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D1B6B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31EE1"/>
    <w:rsid w:val="00E51149"/>
    <w:rsid w:val="00E55D53"/>
    <w:rsid w:val="00E672E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6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9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9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9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9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6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9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9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9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9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d.o.o. za proizvodnju, trgovinu i usluge, Daruvar zastupanog po punomoćniku Aleksandra Boroš</izvorni_sadrzaj>
    <derivirana_varijabla naziv="DomainObject.Predmet.ProtustrankaFormated_1">  ANIMA d.o.o. za proizvodnju, trgovinu i usluge, Daruvar zastupanog po punomoćniku Aleksandra Boroš</derivirana_varijabla>
  </DomainObject.Predmet.ProtustrankaFormated>
  <DomainObject.Predmet.ProtustrankaFormatedOIB>
    <izvorni_sadrzaj>  ANIMA d.o.o. za proizvodnju, trgovinu i usluge, Daruvar, OIB 93857492400 zastupanog po punomoćniku Aleksandra Boroš</izvorni_sadrzaj>
    <derivirana_varijabla naziv="DomainObject.Predmet.ProtustrankaFormatedOIB_1">  ANIMA d.o.o. za proizvodnju, trgovinu i usluge, Daruvar, OIB 93857492400 zastupanog po punomoćniku Aleksandra Boroš</derivirana_varijabla>
  </DomainObject.Predmet.ProtustrankaFormatedOIB>
  <DomainObject.Predmet.ProtustrankaFormatedWithAdress>
    <izvorni_sadrzaj> ANIMA d.o.o. za proizvodnju, trgovinu i usluge, Daruvar, Stjepana Radića 14, 43500 Daruvar zastupanog po punomoćniku Aleksandra Boroš</izvorni_sadrzaj>
    <derivirana_varijabla naziv="DomainObject.Predmet.ProtustrankaFormatedWithAdress_1"> ANIMA d.o.o. za proizvodnju, trgovinu i usluge, Daruvar, Stjepana Radića 14, 43500 Daruvar zastupanog po punomoćniku Aleksandra Boroš</derivirana_varijabla>
  </DomainObject.Predmet.ProtustrankaFormatedWithAdress>
  <DomainObject.Predmet.ProtustrankaFormatedWithAdressOIB>
    <izvorni_sadrzaj> ANIMA d.o.o. za proizvodnju, trgovinu i usluge, Daruvar, OIB 93857492400, Stjepana Radića 14, 43500 Daruvar zastupanog po punomoćniku Aleksandra Boroš</izvorni_sadrzaj>
    <derivirana_varijabla naziv="DomainObject.Predmet.ProtustrankaFormatedWithAdressOIB_1"> ANIMA d.o.o. za proizvodnju, trgovinu i usluge, Daruvar, OIB 93857492400, Stjepana Radića 14, 43500 Daruvar zastupanog po punomoćniku Aleksandra Boroš</derivirana_varijabla>
  </DomainObject.Predmet.ProtustrankaFormatedWithAdressOIB>
  <DomainObject.Predmet.ProtustrankaWithAdress>
    <izvorni_sadrzaj>ANIMA d.o.o. za proizvodnju, trgovinu i usluge, Daruvar Stjepana Radića 14, 43500 Daruvar</izvorni_sadrzaj>
    <derivirana_varijabla naziv="DomainObject.Predmet.ProtustrankaWithAdress_1">ANIMA d.o.o. za proizvodnju, trgovinu i usluge, Daruvar Stjepana Radića 14, 43500 Daruvar</derivirana_varijabla>
  </DomainObject.Predmet.ProtustrankaWithAdress>
  <DomainObject.Predmet.ProtustrankaWithAdressOIB>
    <izvorni_sadrzaj>ANIMA d.o.o. za proizvodnju, trgovinu i usluge, Daruvar, OIB 93857492400, Stjepana Radića 14, 43500 Daruvar</izvorni_sadrzaj>
    <derivirana_varijabla naziv="DomainObject.Predmet.ProtustrankaWithAdressOIB_1">ANIMA d.o.o. za proizvodnju, trgovinu i usluge, Daruvar, OIB 93857492400, Stjepana Radića 14, 43500 Daruvar</derivirana_varijabla>
  </DomainObject.Predmet.ProtustrankaWithAdressOIB>
  <DomainObject.Predmet.ProtustrankaNazivFormated>
    <izvorni_sadrzaj>ANIMA d.o.o. za proizvodnju, trgovinu i usluge, Daruvar</izvorni_sadrzaj>
    <derivirana_varijabla naziv="DomainObject.Predmet.ProtustrankaNazivFormated_1">ANIMA d.o.o. za proizvodnju, trgovinu i usluge, Daruvar</derivirana_varijabla>
  </DomainObject.Predmet.ProtustrankaNazivFormated>
  <DomainObject.Predmet.ProtustrankaNazivFormatedOIB>
    <izvorni_sadrzaj>ANIMA d.o.o. za proizvodnju, trgovinu i usluge, Daruvar, OIB 93857492400</izvorni_sadrzaj>
    <derivirana_varijabla naziv="DomainObject.Predmet.ProtustrankaNazivFormatedOIB_1">ANIMA d.o.o. za proizvodnju, trgovinu i usluge, Daruvar, OIB 93857492400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ANIMA d.o.o. za proizvodnju, trgovinu i usluge, Daruvar zastupanog po punomoćniku Aleksandra Boroš</item>
    </izvorni_sadrzaj>
    <derivirana_varijabla naziv="DomainObject.Predmet.ProtuStrankaListFormated_1">
      <item>ANIMA d.o.o. za proizvodnju, trgovinu i usluge, Daruvar zastupanog po punomoćniku Aleksandra Boroš</item>
    </derivirana_varijabla>
  </DomainObject.Predmet.ProtuStrankaListFormated>
  <DomainObject.Predmet.ProtuStrankaListFormatedOIB>
    <izvorni_sadrzaj>
      <item>ANIMA d.o.o. za proizvodnju, trgovinu i usluge, Daruvar, OIB 93857492400 zastupanog po punomoćniku Aleksandra Boroš</item>
    </izvorni_sadrzaj>
    <derivirana_varijabla naziv="DomainObject.Predmet.ProtuStrankaListFormatedOIB_1">
      <item>ANIMA d.o.o. za proizvodnju, trgovinu i usluge, Daruvar, OIB 93857492400 zastupanog po punomoćniku Aleksandra Boroš</item>
    </derivirana_varijabla>
  </DomainObject.Predmet.ProtuStrankaListFormatedOIB>
  <DomainObject.Predmet.ProtuStrankaListFormatedWithAdress>
    <izvorni_sadrzaj>
      <item>ANIMA d.o.o. za proizvodnju, trgovinu i usluge, Daruvar, Stjepana Radića 14, 43500 Daruvar zastupanog po punomoćniku Aleksandra Boroš</item>
    </izvorni_sadrzaj>
    <derivirana_varijabla naziv="DomainObject.Predmet.ProtuStrankaListFormatedWithAdress_1">
      <item>ANIMA d.o.o. za proizvodnju, trgovinu i usluge, Daruvar, Stjepana Radića 14, 43500 Daruvar zastupanog po punomoćniku Aleksandra Boroš</item>
    </derivirana_varijabla>
  </DomainObject.Predmet.ProtuStrankaListFormatedWithAdress>
  <DomainObject.Predmet.ProtuStrankaListFormatedWithAdressOIB>
    <izvorni_sadrzaj>
      <item>ANIMA d.o.o. za proizvodnju, trgovinu i usluge, Daruvar, OIB 93857492400, Stjepana Radića 14, 43500 Daruvar zastupanog po punomoćniku Aleksandra Boroš</item>
    </izvorni_sadrzaj>
    <derivirana_varijabla naziv="DomainObject.Predmet.ProtuStrankaListFormatedWithAdressOIB_1">
      <item>ANIMA d.o.o. za proizvodnju, trgovinu i usluge, Daruvar, OIB 93857492400, Stjepana Radića 14, 43500 Daruvar zastupanog po punomoćniku Aleksandra Boroš</item>
    </derivirana_varijabla>
  </DomainObject.Predmet.ProtuStrankaListFormatedWithAdressOIB>
  <DomainObject.Predmet.ProtuStrankaListNazivFormated>
    <izvorni_sadrzaj>
      <item>ANIMA d.o.o. za proizvodnju, trgovinu i usluge, Daruvar</item>
    </izvorni_sadrzaj>
    <derivirana_varijabla naziv="DomainObject.Predmet.ProtuStrankaListNazivFormated_1">
      <item>ANIMA d.o.o. za proizvodnju, trgovinu i usluge, Daruvar</item>
    </derivirana_varijabla>
  </DomainObject.Predmet.ProtuStrankaListNazivFormated>
  <DomainObject.Predmet.ProtuStrankaListNazivFormatedOIB>
    <izvorni_sadrzaj>
      <item>ANIMA d.o.o. za proizvodnju, trgovinu i usluge, Daruvar, OIB 93857492400</item>
    </izvorni_sadrzaj>
    <derivirana_varijabla naziv="DomainObject.Predmet.ProtuStrankaListNazivFormatedOIB_1">
      <item>ANIMA d.o.o. za proizvodnju, trgovinu i usluge, Daruvar, OIB 93857492400</item>
    </derivirana_varijabla>
  </DomainObject.Predmet.ProtuStrankaListNazivFormatedOIB>
  <DomainObject.Predmet.OstaliListFormated>
    <izvorni_sadrzaj>
      <item>Aleksandra Boroš punomoćnik sudionika u postupku ANIMA d.o.o. za proizvodnju, trgovinu i usluge, Daruvar</item>
    </izvorni_sadrzaj>
    <derivirana_varijabla naziv="DomainObject.Predmet.OstaliListFormated_1">
      <item>Aleksandra Boroš punomoćnik sudionika u postupku ANIMA d.o.o. za proizvodnju, trgovinu i usluge, Daruvar</item>
    </derivirana_varijabla>
  </DomainObject.Predmet.OstaliListFormated>
  <DomainObject.Predmet.OstaliListFormatedOIB>
    <izvorni_sadrzaj>
      <item>Aleksandra Boroš punomoćnik sudionika u postupku ANIMA d.o.o. za proizvodnju, trgovinu i usluge, Daruvar</item>
    </izvorni_sadrzaj>
    <derivirana_varijabla naziv="DomainObject.Predmet.OstaliListFormatedOIB_1">
      <item>Aleksandra Boroš punomoćnik sudionika u postupku ANIMA d.o.o. za proizvodnju, trgovinu i usluge, Daruvar</item>
    </derivirana_varijabla>
  </DomainObject.Predmet.OstaliListFormatedOIB>
  <DomainObject.Predmet.OstaliListFormatedWithAdress>
    <izvorni_sadrzaj>
      <item>Aleksandra Boroš punomoćnik sudionika u postupku ANIMA d.o.o. za proizvodnju, trgovinu i usluge, Daruvar</item>
    </izvorni_sadrzaj>
    <derivirana_varijabla naziv="DomainObject.Predmet.OstaliListFormatedWithAdress_1">
      <item>Aleksandra Boroš punomoćnik sudionika u postupku ANIMA d.o.o. za proizvodnju, trgovinu i usluge, Daruvar</item>
    </derivirana_varijabla>
  </DomainObject.Predmet.OstaliListFormatedWithAdress>
  <DomainObject.Predmet.OstaliListFormatedWithAdressOIB>
    <izvorni_sadrzaj>
      <item>Aleksandra Boroš punomoćnik sudionika u postupku ANIMA d.o.o. za proizvodnju, trgovinu i usluge, Daruvar</item>
    </izvorni_sadrzaj>
    <derivirana_varijabla naziv="DomainObject.Predmet.OstaliListFormatedWithAdressOIB_1">
      <item>Aleksandra Boroš punomoćnik sudionika u postupku ANIMA d.o.o. za proizvodnju, trgovinu i usluge, Daruvar</item>
    </derivirana_varijabla>
  </DomainObject.Predmet.OstaliListFormatedWithAdressOIB>
  <DomainObject.Predmet.OstaliListNazivFormated>
    <izvorni_sadrzaj>
      <item>Aleksandra Boroš</item>
    </izvorni_sadrzaj>
    <derivirana_varijabla naziv="DomainObject.Predmet.OstaliListNazivFormated_1">
      <item>Aleksandra Boroš</item>
    </derivirana_varijabla>
  </DomainObject.Predmet.OstaliListNazivFormated>
  <DomainObject.Predmet.OstaliListNazivFormatedOIB>
    <izvorni_sadrzaj>
      <item>Aleksandra Boroš</item>
    </izvorni_sadrzaj>
    <derivirana_varijabla naziv="DomainObject.Predmet.OstaliListNazivFormatedOIB_1">
      <item>Aleksandra Boroš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ANIMA d.o.o. za proizvodnju, trgovinu i usluge, Daruvar</izvorni_sadrzaj>
    <derivirana_varijabla naziv="DomainObject.Predmet.ProtustrankaIDrugi_1">ANIMA d.o.o. za proizvodnju,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ANIMA d.o.o. za proizvodnju, trgovinu i usluge, Daruvar, OIB 93857492400, Stjepana Radića 14, 43500 Daruvar</izvorni_sadrzaj>
    <derivirana_varijabla naziv="DomainObject.Predmet.ProtustrankaIDrugiAdressOIB_1">ANIMA d.o.o. za proizvodnju, trgovinu i usluge, Daruvar, OIB 93857492400, Stjepana Radića 14,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ANIMA d.o.o. za proizvodnju, trgovinu i usluge, Daruvar</item>
      <item>Aleksandra Boroš</item>
    </izvorni_sadrzaj>
    <derivirana_varijabla naziv="DomainObject.Predmet.SudioniciListNaziv_1">
      <item>FINA, RC ZAGREB, Podružnica Bjelovar</item>
      <item>ANIMA d.o.o. za proizvodnju, trgovinu i usluge, Daruvar</item>
      <item>Aleksandra Boroš</item>
    </derivirana_varijabla>
  </DomainObject.Predmet.SudioniciListNaziv>
  <DomainObject.Predmet.SudioniciListAdressOIB>
    <izvorni_sadrzaj>
      <item>FINA, RC ZAGREB, Podružnica Bjelovar, OIB 85821130368, F. Supila 4,43000 Bjelovar</item>
      <item>ANIMA d.o.o. za proizvodnju, trgovinu i usluge, Daruvar, OIB 93857492400, Stjepana Radića 14,43500 Daruvar</item>
      <item>Aleksandra Boroš</item>
    </izvorni_sadrzaj>
    <derivirana_varijabla naziv="DomainObject.Predmet.SudioniciListAdressOIB_1">
      <item>FINA, RC ZAGREB, Podružnica Bjelovar, OIB 85821130368, F. Supila 4,43000 Bjelovar</item>
      <item>ANIMA d.o.o. za proizvodnju, trgovinu i usluge, Daruvar, OIB 93857492400, Stjepana Radića 14,43500 Daruvar</item>
      <item>Aleksandra Boroš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93857492400</item>
      <item>, OIB null</item>
    </izvorni_sadrzaj>
    <derivirana_varijabla naziv="DomainObject.Predmet.SudioniciListNazivOIB_1">
      <item>, OIB 85821130368</item>
      <item>, OIB 93857492400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B4D50-00E3-47BA-9CA0-0A51F69A8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3891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2015-12-31T09:05:00Z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2015-12-31T09:06:00Z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