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429b" w14:paraId="17f429b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 xml:space="preserve">TRGOVAČKI SUD U </w:t>
      </w:r>
      <w:proofErr w:type="spellStart"/>
      <w:r w:rsidRPr="003613FF">
        <w:t>PAZINU</w:t>
      </w:r>
      <w:proofErr w:type="spellEnd"/>
    </w:p>
    <w:p w:rsidRDefault="00F546B4" w:rsidP="00F546B4" w:rsidR="00F546B4" w:rsidRPr="003613FF">
      <w:pPr>
        <w:jc w:val="both"/>
      </w:pPr>
      <w:r w:rsidRPr="003613FF">
        <w:t xml:space="preserve">     </w:t>
      </w:r>
      <w:proofErr w:type="spellStart"/>
      <w:r w:rsidRPr="003613FF">
        <w:t>52000</w:t>
      </w:r>
      <w:proofErr w:type="spellEnd"/>
      <w:r w:rsidRPr="003613FF">
        <w:t xml:space="preserve">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imovinom dužnika </w:t>
      </w:r>
      <w:proofErr w:type="spellStart"/>
      <w:r w:rsidR="004807DD" w:rsidRPr="003613FF">
        <w:t>ISTRA</w:t>
      </w:r>
      <w:proofErr w:type="spellEnd"/>
      <w:r w:rsidR="004807DD" w:rsidRPr="003613FF">
        <w:t xml:space="preserve"> - MRAMOR d.o.o., Žminj, </w:t>
      </w:r>
      <w:proofErr w:type="spellStart"/>
      <w:r w:rsidR="004807DD" w:rsidRPr="003613FF">
        <w:t>Domijanići</w:t>
      </w:r>
      <w:proofErr w:type="spellEnd"/>
      <w:r w:rsidR="004807DD" w:rsidRPr="003613FF">
        <w:t xml:space="preserve"> 0, </w:t>
      </w:r>
      <w:proofErr w:type="spellStart"/>
      <w:r w:rsidR="004807DD" w:rsidRPr="003613FF">
        <w:t>OIB</w:t>
      </w:r>
      <w:proofErr w:type="spellEnd"/>
      <w:r w:rsidR="004807DD" w:rsidRPr="003613FF">
        <w:t xml:space="preserve">: </w:t>
      </w:r>
      <w:proofErr w:type="spellStart"/>
      <w:r w:rsidR="004807DD" w:rsidRPr="003613FF">
        <w:t>13771189934</w:t>
      </w:r>
      <w:proofErr w:type="spellEnd"/>
      <w:r w:rsidR="004807DD">
        <w:t xml:space="preserve">, 1. ožujka </w:t>
      </w:r>
      <w:proofErr w:type="spellStart"/>
      <w:r w:rsidR="004807DD">
        <w:t>2017</w:t>
      </w:r>
      <w:proofErr w:type="spellEnd"/>
      <w:r w:rsidR="004807DD">
        <w:t>. godine</w:t>
      </w:r>
    </w:p>
    <w:p w:rsidRDefault="004807DD" w:rsidP="004807DD" w:rsidR="004807DD"/>
    <w:p w:rsidRDefault="004807DD" w:rsidP="004807DD" w:rsidR="004807DD">
      <w:pPr>
        <w:jc w:val="center"/>
      </w:pPr>
      <w:r>
        <w:t>r i j e š i o  j e</w:t>
      </w:r>
    </w:p>
    <w:p w:rsidRDefault="004807DD" w:rsidP="004807DD" w:rsidR="004807DD"/>
    <w:p w:rsidRDefault="004807DD" w:rsidP="004807DD" w:rsidR="004807D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imovinom dužnika </w:t>
      </w:r>
      <w:proofErr w:type="spellStart"/>
      <w:r w:rsidRPr="003613FF">
        <w:t>ISTRA</w:t>
      </w:r>
      <w:proofErr w:type="spellEnd"/>
      <w:r w:rsidRPr="003613FF">
        <w:t xml:space="preserve"> - MRAMOR d.o.o., Žminj, </w:t>
      </w:r>
      <w:proofErr w:type="spellStart"/>
      <w:r w:rsidRPr="003613FF">
        <w:t>Domijanići</w:t>
      </w:r>
      <w:proofErr w:type="spellEnd"/>
      <w:r w:rsidRPr="003613FF">
        <w:t xml:space="preserve"> 0, </w:t>
      </w:r>
      <w:proofErr w:type="spellStart"/>
      <w:r w:rsidRPr="003613FF">
        <w:t>OIB</w:t>
      </w:r>
      <w:proofErr w:type="spellEnd"/>
      <w:r w:rsidRPr="003613FF">
        <w:t xml:space="preserve">: </w:t>
      </w:r>
      <w:proofErr w:type="spellStart"/>
      <w:r w:rsidRPr="003613FF">
        <w:t>13771189934</w:t>
      </w:r>
      <w:proofErr w:type="spellEnd"/>
      <w:r>
        <w:t xml:space="preserve">, zbog nedostatnosti stečajne mase za pokriće troškova stečajnog postupka (čl. </w:t>
      </w:r>
      <w:proofErr w:type="spellStart"/>
      <w:r>
        <w:t>293</w:t>
      </w:r>
      <w:proofErr w:type="spellEnd"/>
      <w:r>
        <w:t>. Stečajnog zakona).</w:t>
      </w:r>
    </w:p>
    <w:p w:rsidRDefault="004807DD" w:rsidP="004807DD" w:rsidR="004807DD"/>
    <w:p w:rsidRDefault="004807DD" w:rsidP="004807DD" w:rsidR="004807DD">
      <w:pPr>
        <w:jc w:val="center"/>
      </w:pPr>
      <w:r>
        <w:tab/>
        <w:t>II. Skupština  vjerovnika povodom prijedloga stečajnog upravitelja određuje se za dan</w:t>
      </w:r>
    </w:p>
    <w:p w:rsidRDefault="004807DD" w:rsidP="004807DD" w:rsidR="004807DD"/>
    <w:p w:rsidRDefault="004807DD" w:rsidP="004807DD" w:rsidR="004807DD">
      <w:pPr>
        <w:jc w:val="center"/>
      </w:pPr>
      <w:proofErr w:type="spellStart"/>
      <w:r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</w:p>
    <w:p w:rsidRDefault="004807DD" w:rsidP="004807DD" w:rsidR="004807D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4807DD" w:rsidP="004807DD" w:rsidR="004807DD"/>
    <w:p w:rsidRDefault="004807DD" w:rsidP="004807DD" w:rsidR="004807DD">
      <w:pPr>
        <w:jc w:val="both"/>
      </w:pPr>
      <w:r>
        <w:tab/>
        <w:t>III.   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1. ožujka </w:t>
      </w:r>
      <w:proofErr w:type="spellStart"/>
      <w:r>
        <w:t>2017</w:t>
      </w:r>
      <w:proofErr w:type="spellEnd"/>
      <w:r>
        <w:t>. godine</w:t>
      </w:r>
    </w:p>
    <w:p w:rsidRDefault="004807DD" w:rsidP="004807DD" w:rsidR="004807DD">
      <w:r>
        <w:t xml:space="preserve">  </w:t>
      </w:r>
    </w:p>
    <w:p w:rsidRDefault="004807DD" w:rsidP="004807DD" w:rsidR="004807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 </w:t>
      </w:r>
    </w:p>
    <w:p w:rsidRDefault="004807DD" w:rsidP="004807DD" w:rsidR="004807D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Damir Rabar</w:t>
      </w:r>
      <w:r w:rsidR="00E47F1B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</w:p>
    <w:p w:rsidRDefault="004807DD" w:rsidP="004807DD" w:rsidR="004807DD">
      <w:r>
        <w:t xml:space="preserve">- Stečajni upravitelj Zdravko </w:t>
      </w:r>
      <w:proofErr w:type="spellStart"/>
      <w:r>
        <w:t>Tešić</w:t>
      </w:r>
      <w:proofErr w:type="spellEnd"/>
    </w:p>
    <w:p w:rsidRDefault="004807DD" w:rsidP="004807DD" w:rsidR="00500701" w:rsidRPr="003613FF">
      <w:r>
        <w:t>- e-oglasna ploča 8 dana</w:t>
      </w:r>
    </w:p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71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</w:t>
    </w:r>
    <w:proofErr w:type="spellStart"/>
    <w:r w:rsidR="00FD4226">
      <w:t>907</w:t>
    </w:r>
    <w:proofErr w:type="spellEnd"/>
    <w:r w:rsidR="00FD4226">
      <w:t>/</w:t>
    </w:r>
    <w:proofErr w:type="spellStart"/>
    <w:r w:rsidR="00FD4226">
      <w:t>16</w:t>
    </w:r>
    <w:proofErr w:type="spellEnd"/>
    <w:r w:rsidR="00FD4226">
      <w:t>-</w:t>
    </w:r>
    <w:proofErr w:type="spellStart"/>
    <w:r w:rsidR="00FD4226">
      <w:t>17</w:t>
    </w:r>
    <w:proofErr w:type="spellEnd"/>
  </w:p>
  <w:p w:rsidRDefault="00050711" w:rsidP="00E84C66" w:rsidR="00E84C66">
    <w:pPr>
      <w:pStyle w:val="Zaglavlje"/>
    </w:pPr>
  </w:p>
  <w:p w:rsidRDefault="0005071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Poslovni broj: 1 St-</w:t>
    </w:r>
    <w:proofErr w:type="spellStart"/>
    <w:r w:rsidR="004807DD">
      <w:t>907</w:t>
    </w:r>
    <w:proofErr w:type="spellEnd"/>
    <w:r w:rsidR="004807DD">
      <w:t>/</w:t>
    </w:r>
    <w:proofErr w:type="spellStart"/>
    <w:r w:rsidR="004807DD">
      <w:t>16</w:t>
    </w:r>
    <w:proofErr w:type="spellEnd"/>
    <w:r w:rsidR="004807DD">
      <w:t>-</w:t>
    </w:r>
    <w:proofErr w:type="spellStart"/>
    <w:r w:rsidR="004807DD">
      <w:t>18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711"/>
    <w:rsid w:val="00111C0D"/>
    <w:rsid w:val="00183306"/>
    <w:rsid w:val="00256CA5"/>
    <w:rsid w:val="00264A9F"/>
    <w:rsid w:val="002B122E"/>
    <w:rsid w:val="003613FF"/>
    <w:rsid w:val="00381586"/>
    <w:rsid w:val="003D419E"/>
    <w:rsid w:val="004807DD"/>
    <w:rsid w:val="00554328"/>
    <w:rsid w:val="00603386"/>
    <w:rsid w:val="00630075"/>
    <w:rsid w:val="0066742A"/>
    <w:rsid w:val="006F3547"/>
    <w:rsid w:val="007075BA"/>
    <w:rsid w:val="00712213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B50397"/>
    <w:rsid w:val="00B51F69"/>
    <w:rsid w:val="00C31CE9"/>
    <w:rsid w:val="00C72755"/>
    <w:rsid w:val="00CF7408"/>
    <w:rsid w:val="00DA3640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50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50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- MRAMOR d.o.o. ŽMINJ; ISTRA - MRAMOR d.o.o. ŽMINJ</izvorni_sadrzaj>
    <derivirana_varijabla naziv="DomainObject.Predmet.ProtustrankaFormated_1">  ISTRA - MRAMOR d.o.o. ŽMINJ; ISTRA - MRAMOR d.o.o. ŽMINJ</derivirana_varijabla>
  </DomainObject.Predmet.ProtustrankaFormated>
  <DomainObject.Predmet.ProtustrankaFormatedOIB>
    <izvorni_sadrzaj>  ISTRA - MRAMOR d.o.o. ŽMINJ, OIB 13771189934; ISTRA - MRAMOR d.o.o. ŽMINJ, OIB 13771189934</izvorni_sadrzaj>
    <derivirana_varijabla naziv="DomainObject.Predmet.ProtustrankaFormatedOIB_1">  ISTRA - MRAMOR d.o.o. ŽMINJ, OIB 13771189934; ISTRA - MRAMOR d.o.o. ŽMINJ, OIB 13771189934</derivirana_varijabla>
  </DomainObject.Predmet.ProtustrankaFormatedOIB>
  <DomainObject.Predmet.ProtustrankaFormatedWithAdress>
    <izvorni_sadrzaj> ISTRA - MRAMOR d.o.o. ŽMINJ, Domijanići, Domijanići 0, 52341 Žminj; ISTRA - MRAMOR d.o.o. ŽMINJ, Domijanići, Domijanići 0, 52341 Žminj</izvorni_sadrzaj>
    <derivirana_varijabla naziv="DomainObject.Predmet.ProtustrankaFormatedWithAdress_1"> ISTRA - MRAMOR d.o.o. ŽMINJ, Domijanići, Domijanići 0, 52341 Žminj; ISTRA - MRAMOR d.o.o. ŽMINJ, Domijanići, Domijanići 0, 52341 Žminj</derivirana_varijabla>
  </DomainObject.Predmet.ProtustrankaFormatedWithAdress>
  <DomainObject.Predmet.ProtustrankaFormatedWithAdressOIB>
    <izvorni_sadrzaj> ISTRA - MRAMOR d.o.o. ŽMINJ, OIB 13771189934, Domijanići, Domijanići 0, 52341 Žminj; ISTRA - MRAMOR d.o.o. ŽMINJ, OIB 13771189934, Domijanići, Domijanići 0, 52341 Žminj</izvorni_sadrzaj>
    <derivirana_varijabla naziv="DomainObject.Predmet.ProtustrankaFormatedWithAdressOIB_1"> ISTRA - MRAMOR d.o.o. ŽMINJ, OIB 13771189934, Domijanići, Domijanići 0, 52341 Žminj; ISTRA - MRAMOR d.o.o. ŽMINJ, OIB 13771189934, Domijanići, Domijanići 0, 52341 Žminj</derivirana_varijabla>
  </DomainObject.Predmet.ProtustrankaFormatedWithAdressOIB>
  <DomainObject.Predmet.ProtustrankaWithAdress>
    <izvorni_sadrzaj>ISTRA - MRAMOR d.o.o. ŽMINJ Domijanići, Domijanići 0, 52341 Žminj, ISTRA - MRAMOR d.o.o. ŽMINJ Domijanići, Domijanići 0, 52341 Žminj</izvorni_sadrzaj>
    <derivirana_varijabla naziv="DomainObject.Predmet.ProtustrankaWithAdress_1">ISTRA - MRAMOR d.o.o. ŽMINJ Domijanići, Domijanići 0, 52341 Žminj, ISTRA - MRAMOR d.o.o. ŽMINJ Domijanići, Domijanići 0, 52341 Žminj</derivirana_varijabla>
  </DomainObject.Predmet.ProtustrankaWithAdress>
  <DomainObject.Predmet.ProtustrankaWithAdressOIB>
    <izvorni_sadrzaj>ISTRA - MRAMOR d.o.o. ŽMINJ, OIB 13771189934, Domijanići, Domijanići 0, 52341 Žminj, ISTRA - MRAMOR d.o.o. ŽMINJ, OIB 13771189934, Domijanići, Domijanići 0, 52341 Žminj</izvorni_sadrzaj>
    <derivirana_varijabla naziv="DomainObject.Predmet.ProtustrankaWithAdressOIB_1">ISTRA - MRAMOR d.o.o. ŽMINJ, OIB 13771189934, Domijanići, Domijanići 0, 52341 Žminj, ISTRA - MRAMOR d.o.o. ŽMINJ, OIB 13771189934, Domijanići, Domijanići 0, 52341 Žminj</derivirana_varijabla>
  </DomainObject.Predmet.ProtustrankaWithAdressOIB>
  <DomainObject.Predmet.ProtustrankaNazivFormated>
    <izvorni_sadrzaj>ISTRA - MRAMOR d.o.o. ŽMINJ,ISTRA - MRAMOR d.o.o. ŽMINJ</izvorni_sadrzaj>
    <derivirana_varijabla naziv="DomainObject.Predmet.ProtustrankaNazivFormated_1">ISTRA - MRAMOR d.o.o. ŽMINJ,ISTRA - MRAMOR d.o.o. ŽMINJ</derivirana_varijabla>
  </DomainObject.Predmet.ProtustrankaNazivFormated>
  <DomainObject.Predmet.ProtustrankaNazivFormatedOIB>
    <izvorni_sadrzaj>ISTRA - MRAMOR d.o.o. ŽMINJ, OIB 13771189934,ISTRA - MRAMOR d.o.o. ŽMINJ, OIB 13771189934</izvorni_sadrzaj>
    <derivirana_varijabla naziv="DomainObject.Predmet.ProtustrankaNazivFormatedOIB_1">ISTRA - MRAMOR d.o.o. ŽMINJ, OIB 13771189934,ISTRA - MRAMOR d.o.o. ŽMINJ, OIB 13771189934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- MRAMOR d.o.o. ŽMINJ; FINANCIJSKA AGENCIJA, RC RIJEKA, PODRUŽNICA PULA, PULA</izvorni_sadrzaj>
    <derivirana_varijabla naziv="DomainObject.Predmet.StrankaFormated_1">  ISTRA - MRAMOR d.o.o. ŽMINJ; FINANCIJSKA AGENCIJA, RC RIJEKA, PODRUŽNICA PULA, PULA</derivirana_varijabla>
  </DomainObject.Predmet.StrankaFormated>
  <DomainObject.Predmet.StrankaFormatedOIB>
    <izvorni_sadrzaj>  ISTRA - MRAMOR d.o.o. ŽMINJ, OIB 13771189934; FINANCIJSKA AGENCIJA, RC RIJEKA, PODRUŽNICA PULA, PULA, OIB 85821130368</izvorni_sadrzaj>
    <derivirana_varijabla naziv="DomainObject.Predmet.StrankaFormatedOIB_1">  ISTRA - MRAMOR d.o.o. ŽMINJ, OIB 13771189934; FINANCIJSKA AGENCIJA, RC RIJEKA, PODRUŽNICA PULA, PULA, OIB 85821130368</derivirana_varijabla>
  </DomainObject.Predmet.StrankaFormatedOIB>
  <DomainObject.Predmet.StrankaFormatedWithAdress>
    <izvorni_sadrzaj> ISTRA - MRAMOR d.o.o. ŽMINJ, Domijanići, Domijanići 0, 52341 Žminj; FINANCIJSKA AGENCIJA, RC RIJEKA, PODRUŽNICA PULA, PULA, Giardini 5, 52100 Pula</izvorni_sadrzaj>
    <derivirana_varijabla naziv="DomainObject.Predmet.StrankaFormatedWithAdress_1"> ISTRA - MRAMOR d.o.o. ŽMINJ, Domijanići, Domijanići 0, 52341 Žminj; FINANCIJSKA AGENCIJA, RC RIJEKA, PODRUŽNICA PULA, PULA, Giardini 5, 52100 Pula</derivirana_varijabla>
  </DomainObject.Predmet.StrankaFormatedWithAdress>
  <DomainObject.Predmet.StrankaFormatedWithAdressOIB>
    <izvorni_sadrzaj> ISTRA - MRAMOR d.o.o. ŽMINJ, OIB 13771189934, Domijanići, Domijanići 0, 52341 Žminj; FINANCIJSKA AGENCIJA, RC RIJEKA, PODRUŽNICA PULA, PULA, OIB 85821130368, Giardini 5, 52100 Pula</izvorni_sadrzaj>
    <derivirana_varijabla naziv="DomainObject.Predmet.StrankaFormatedWithAdressOIB_1"> ISTRA - MRAMOR d.o.o. ŽMINJ, OIB 13771189934, Domijanići, Domijanići 0, 52341 Žminj; FINANCIJSKA AGENCIJA, RC RIJEKA, PODRUŽNICA PULA, PULA, OIB 85821130368, Giardini 5, 52100 Pula</derivirana_varijabla>
  </DomainObject.Predmet.StrankaFormatedWithAdressOIB>
  <DomainObject.Predmet.StrankaWithAdress>
    <izvorni_sadrzaj>ISTRA - MRAMOR d.o.o. ŽMINJ Domijanići, Domijanići 0,52341 Žminj,FINANCIJSKA AGENCIJA, RC RIJEKA, PODRUŽNICA PULA, PULA Giardini 5,52100 Pula</izvorni_sadrzaj>
    <derivirana_varijabla naziv="DomainObject.Predmet.StrankaWithAdress_1">ISTRA - MRAMOR d.o.o. ŽMINJ Domijanići, Domijanići 0,52341 Žminj,FINANCIJSKA AGENCIJA, RC RIJEKA, PODRUŽNICA PULA, PULA Giardini 5,52100 Pula</derivirana_varijabla>
  </DomainObject.Predmet.StrankaWithAdress>
  <DomainObject.Predmet.StrankaWithAdressOIB>
    <izvorni_sadrzaj>ISTRA - MRAMOR d.o.o. ŽMINJ, OIB 13771189934, Domijanići, Domijanići 0,52341 Žminj,FINANCIJSKA AGENCIJA, RC RIJEKA, PODRUŽNICA PULA, PULA, OIB 85821130368, Giardini 5,52100 Pula</izvorni_sadrzaj>
    <derivirana_varijabla naziv="DomainObject.Predmet.StrankaWithAdressOIB_1">ISTRA - MRAMOR d.o.o. ŽMINJ, OIB 13771189934, Domijanići, Domijanići 0,52341 Žminj,FINANCIJSKA AGENCIJA, RC RIJEKA, PODRUŽNICA PULA, PULA, OIB 85821130368, Giardini 5,52100 Pula</derivirana_varijabla>
  </DomainObject.Predmet.StrankaWithAdressOIB>
  <DomainObject.Predmet.StrankaNazivFormated>
    <izvorni_sadrzaj>ISTRA - MRAMOR d.o.o. ŽMINJ,FINANCIJSKA AGENCIJA, RC RIJEKA, PODRUŽNICA PULA, PULA</izvorni_sadrzaj>
    <derivirana_varijabla naziv="DomainObject.Predmet.StrankaNazivFormated_1">ISTRA - MRAMOR d.o.o. ŽMINJ,FINANCIJSKA AGENCIJA, RC RIJEKA, PODRUŽNICA PULA, PULA</derivirana_varijabla>
  </DomainObject.Predmet.StrankaNazivFormated>
  <DomainObject.Predmet.StrankaNazivFormatedOIB>
    <izvorni_sadrzaj>ISTRA - MRAMOR d.o.o. ŽMINJ, OIB 13771189934,FINANCIJSKA AGENCIJA, RC RIJEKA, PODRUŽNICA PULA, PULA, OIB 85821130368</izvorni_sadrzaj>
    <derivirana_varijabla naziv="DomainObject.Predmet.StrankaNazivFormatedOIB_1">ISTRA - MRAMOR d.o.o. ŽMINJ, OIB 13771189934,FINANCIJSKA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- MRAMOR d.o.o. ŽMINJ</item>
      <item>FINANCIJSKA AGENCIJA, RC RIJEKA, PODRUŽNICA PULA, PULA</item>
    </izvorni_sadrzaj>
    <derivirana_varijabla naziv="DomainObject.Predmet.StrankaListFormated_1">
      <item>ISTRA - MRAMOR d.o.o. ŽMINJ</item>
      <item>FINANCIJSKA AGENCIJA, RC RIJEKA, PODRUŽNICA PULA, PULA</item>
    </derivirana_varijabla>
  </DomainObject.Predmet.StrankaListFormated>
  <DomainObject.Predmet.StrankaList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FormatedOIB_1">
      <item>ISTRA - MRAMOR d.o.o. ŽMINJ, OIB 13771189934</item>
      <item>FINANCIJSKA AGENCIJA, RC RIJEKA, PODRUŽNICA PULA, PULA, OIB 85821130368</item>
    </derivirana_varijabla>
  </DomainObject.Predmet.StrankaListFormatedOIB>
  <DomainObject.Predmet.StrankaListFormatedWithAdress>
    <izvorni_sadrzaj>
      <item>ISTRA - MRAMOR d.o.o. ŽMINJ, Domijanići, Domijanići 0, 52341 Žminj</item>
      <item>FINANCIJSKA AGENCIJA, RC RIJEKA, PODRUŽNICA PULA, PULA, Giardini 5, 52100 Pula</item>
    </izvorni_sadrzaj>
    <derivirana_varijabla naziv="DomainObject.Predmet.StrankaListFormatedWithAdress_1">
      <item>ISTRA - MRAMOR d.o.o. ŽMINJ, Domijanići, Domijanići 0, 52341 Žminj</item>
      <item>FINANCIJSKA AGENCIJA, RC RIJEKA, PODRUŽNICA PULA, PULA, Giardini 5, 52100 Pula</item>
    </derivirana_varijabla>
  </DomainObject.Predmet.StrankaListFormatedWithAdress>
  <DomainObject.Predmet.StrankaListFormatedWithAdressOIB>
    <izvorni_sadrzaj>
      <item>ISTRA - MRAMOR d.o.o. ŽMINJ, OIB 13771189934, Domijanići, Domijanići 0, 52341 Žminj</item>
      <item>FINANCIJSKA AGENCIJA, RC RIJEKA, PODRUŽNICA PULA, PULA, OIB 85821130368, Giardini 5, 52100 Pula</item>
    </izvorni_sadrzaj>
    <derivirana_varijabla naziv="DomainObject.Predmet.StrankaListFormatedWithAdressOIB_1">
      <item>ISTRA - MRAMOR d.o.o. ŽMINJ, OIB 13771189934, Domijanići, Domijanići 0, 52341 Žminj</item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ISTRA - MRAMOR d.o.o. ŽMINJ</item>
      <item>FINANCIJSKA AGENCIJA, RC RIJEKA, PODRUŽNICA PULA, PULA</item>
    </izvorni_sadrzaj>
    <derivirana_varijabla naziv="DomainObject.Predmet.StrankaListNazivFormated_1">
      <item>ISTRA - MRAMOR d.o.o. ŽMINJ</item>
      <item>FINANCIJSKA AGENCIJA, RC RIJEKA, PODRUŽNICA PULA, PULA</item>
    </derivirana_varijabla>
  </DomainObject.Predmet.StrankaListNazivFormated>
  <DomainObject.Predmet.StrankaListNaziv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NazivFormatedOIB_1">
      <item>ISTRA - MRAMOR d.o.o. ŽMINJ, OIB 13771189934</item>
      <item>FINANCIJSKA AGENCIJA, RC RIJEKA, PODRUŽNICA PULA, PULA, OIB 85821130368</item>
    </derivirana_varijabla>
  </DomainObject.Predmet.StrankaListNazivFormatedOIB>
  <DomainObject.Predmet.ProtuStrankaListFormated>
    <izvorni_sadrzaj>
      <item>ISTRA - MRAMOR d.o.o. ŽMINJ</item>
      <item>ISTRA - MRAMOR d.o.o. ŽMINJ</item>
    </izvorni_sadrzaj>
    <derivirana_varijabla naziv="DomainObject.Predmet.ProtuStrankaListFormated_1">
      <item>ISTRA - MRAMOR d.o.o. ŽMINJ</item>
      <item>ISTRA - MRAMOR d.o.o. ŽMINJ</item>
    </derivirana_varijabla>
  </DomainObject.Predmet.ProtuStrankaListFormated>
  <DomainObject.Predmet.ProtuStrankaListFormatedOIB>
    <izvorni_sadrzaj>
      <item>ISTRA - MRAMOR d.o.o. ŽMINJ, OIB 13771189934</item>
      <item>ISTRA - MRAMOR d.o.o. ŽMINJ, OIB 13771189934</item>
    </izvorni_sadrzaj>
    <derivirana_varijabla naziv="DomainObject.Predmet.ProtuStrankaListFormatedOIB_1">
      <item>ISTRA - MRAMOR d.o.o. ŽMINJ, OIB 13771189934</item>
      <item>ISTRA - MRAMOR d.o.o. ŽMINJ, OIB 13771189934</item>
    </derivirana_varijabla>
  </DomainObject.Predmet.ProtuStrankaListFormatedOIB>
  <DomainObject.Predmet.ProtuStrankaListFormatedWithAdress>
    <izvorni_sadrzaj>
      <item>ISTRA - MRAMOR d.o.o. ŽMINJ, Domijanići, Domijanići 0, 52341 Žminj</item>
      <item>ISTRA - MRAMOR d.o.o. ŽMINJ, Domijanići, Domijanići 0, 52341 Žminj</item>
    </izvorni_sadrzaj>
    <derivirana_varijabla naziv="DomainObject.Predmet.ProtuStrankaListFormatedWithAdress_1">
      <item>ISTRA - MRAMOR d.o.o. ŽMINJ, Domijanići, Domijanići 0, 52341 Žminj</item>
      <item>ISTRA - MRAMOR d.o.o. ŽMINJ, Domijanići, Domijanići 0, 52341 Žminj</item>
    </derivirana_varijabla>
  </DomainObject.Predmet.ProtuStrankaListFormatedWithAdress>
  <DomainObject.Predmet.ProtuStrankaListFormatedWithAdressOIB>
    <izvorni_sadrzaj>
      <item>ISTRA - MRAMOR d.o.o. ŽMINJ, OIB 13771189934, Domijanići, Domijanići 0, 52341 Žminj</item>
      <item>ISTRA - MRAMOR d.o.o. ŽMINJ, OIB 13771189934, Domijanići, Domijanići 0, 52341 Žminj</item>
    </izvorni_sadrzaj>
    <derivirana_varijabla naziv="DomainObject.Predmet.ProtuStrankaListFormatedWithAdressOIB_1">
      <item>ISTRA - MRAMOR d.o.o. ŽMINJ, OIB 13771189934, Domijanići, Domijanići 0, 52341 Žminj</item>
      <item>ISTRA - MRAMOR d.o.o. ŽMINJ, OIB 13771189934, Domijanići, Domijanići 0, 52341 Žminj</item>
    </derivirana_varijabla>
  </DomainObject.Predmet.ProtuStrankaListFormatedWithAdressOIB>
  <DomainObject.Predmet.ProtuStrankaListNazivFormated>
    <izvorni_sadrzaj>
      <item>ISTRA - MRAMOR d.o.o. ŽMINJ</item>
      <item>ISTRA - MRAMOR d.o.o. ŽMINJ</item>
    </izvorni_sadrzaj>
    <derivirana_varijabla naziv="DomainObject.Predmet.ProtuStrankaListNazivFormated_1">
      <item>ISTRA - MRAMOR d.o.o. ŽMINJ</item>
      <item>ISTRA - MRAMOR d.o.o. ŽMINJ</item>
    </derivirana_varijabla>
  </DomainObject.Predmet.ProtuStrankaListNazivFormated>
  <DomainObject.Predmet.ProtuStrankaListNazivFormatedOIB>
    <izvorni_sadrzaj>
      <item>ISTRA - MRAMOR d.o.o. ŽMINJ, OIB 13771189934</item>
      <item>ISTRA - MRAMOR d.o.o. ŽMINJ, OIB 13771189934</item>
    </izvorni_sadrzaj>
    <derivirana_varijabla naziv="DomainObject.Predmet.ProtuStrankaListNazivFormatedOIB_1">
      <item>ISTRA - MRAMOR d.o.o. ŽMINJ, OIB 13771189934</item>
      <item>ISTRA - MRAMOR d.o.o. ŽMINJ, OIB 13771189934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 - MRAMOR d.o.o. ŽMINJ i dr.</izvorni_sadrzaj>
    <derivirana_varijabla naziv="DomainObject.Predmet.StrankaIDrugi_1">ISTRA - MRAMOR d.o.o. ŽMINJ i dr.</derivirana_varijabla>
  </DomainObject.Predmet.StrankaIDrugi>
  <DomainObject.Predmet.ProtustrankaIDrugi>
    <izvorni_sadrzaj>ISTRA - MRAMOR d.o.o. ŽMINJ i dr.</izvorni_sadrzaj>
    <derivirana_varijabla naziv="DomainObject.Predmet.ProtustrankaIDrugi_1">ISTRA - MRAMOR d.o.o. ŽMINJ i dr.</derivirana_varijabla>
  </DomainObject.Predmet.ProtustrankaIDrugi>
  <DomainObject.Predmet.StrankaIDrugiAdressOIB>
    <izvorni_sadrzaj>ISTRA - MRAMOR d.o.o. ŽMINJ, OIB 13771189934, Domijanići, Domijanići 0, 52341 Žminj i dr.</izvorni_sadrzaj>
    <derivirana_varijabla naziv="DomainObject.Predmet.StrankaIDrugiAdressOIB_1">ISTRA - MRAMOR d.o.o. ŽMINJ, OIB 13771189934, Domijanići, Domijanići 0, 52341 Žminj i dr.</derivirana_varijabla>
  </DomainObject.Predmet.StrankaIDrugiAdressOIB>
  <DomainObject.Predmet.ProtustrankaIDrugiAdressOIB>
    <izvorni_sadrzaj>ISTRA - MRAMOR d.o.o. ŽMINJ, OIB 13771189934, Domijanići, Domijanići 0, 52341 Žminj i dr.</izvorni_sadrzaj>
    <derivirana_varijabla naziv="DomainObject.Predmet.ProtustrankaIDrugiAdressOIB_1">ISTRA - MRAMOR d.o.o. ŽMINJ, OIB 13771189934, Domijanići, Domijanići 0, 52341 Žminj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- MRAMOR d.o.o. ŽMINJ</item>
      <item>ISTRA - MRAMOR d.o.o. ŽMINJ</item>
      <item>ISTRA - MRAMOR d.o.o. ŽMINJ</item>
      <item>FINANCIJSKA AGENCIJA, RC RIJEKA, PODRUŽNICA PULA, PULA</item>
    </izvorni_sadrzaj>
    <derivirana_varijabla naziv="DomainObject.Predmet.SudioniciListNaziv_1">
      <item>ISTRA - MRAMOR d.o.o. ŽMINJ</item>
      <item>ISTRA - MRAMOR d.o.o. ŽMINJ</item>
      <item>ISTRA - MRAMOR d.o.o. ŽMINJ</item>
      <item>FINANCIJSKA AGENCIJA, RC RIJEKA, PODRUŽNICA PULA, PULA</item>
    </derivirana_varijabla>
  </DomainObject.Predmet.SudioniciListNaziv>
  <DomainObject.Predmet.SudioniciListAdressOIB>
    <izvorni_sadrzaj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izvorni_sadrzaj>
    <derivirana_varijabla naziv="DomainObject.Predmet.SudioniciListAdressOIB_1"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13771189934</item>
      <item>, OIB 13771189934</item>
      <item>, OIB 13771189934</item>
      <item>, OIB 85821130368</item>
    </izvorni_sadrzaj>
    <derivirana_varijabla naziv="DomainObject.Predmet.SudioniciListNazivOIB_1">
      <item>, OIB 13771189934</item>
      <item>, OIB 13771189934</item>
      <item>, OIB 13771189934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1256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2017-03-01T09:25:00Z</dcterms:created>
  <dc:creator>Jasmina Matika</dc:creator>
  <cp:lastModifiedBy>Lorena Paris Aničić</cp:lastModifiedBy>
  <cp:lastPrinted>2017-03-01T09:29:00Z</cp:lastPrinted>
  <dcterms:modified xmlns:xsi="http://www.w3.org/2001/XMLSchema-instance" xsi:type="dcterms:W3CDTF">2017-03-01T09:30:00Z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