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ffb6" w14:paraId="45fffb6" w:rsidRDefault="00011F2C" w:rsidP="008615FD" w:rsidR="00011F2C" w:rsidRPr="007B196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B196A">
      <w:r w:rsidRPr="007B196A">
        <w:rPr>
          <w:rStyle w:val="Naglaeno"/>
        </w:rPr>
        <w:t xml:space="preserve">             </w:t>
      </w:r>
      <w:r w:rsidR="00574060" w:rsidRPr="007B19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B196A"/>
    <w:p w:rsidRDefault="008615FD" w:rsidP="008615FD" w:rsidR="008615FD" w:rsidRPr="007B196A">
      <w:pPr>
        <w:ind w:hanging="720" w:left="360"/>
        <w:rPr>
          <w:b/>
        </w:rPr>
      </w:pPr>
      <w:r w:rsidRPr="007B196A">
        <w:rPr>
          <w:b/>
        </w:rPr>
        <w:t xml:space="preserve">     </w:t>
      </w:r>
      <w:r w:rsidR="00A8162D" w:rsidRPr="007B196A">
        <w:rPr>
          <w:b/>
        </w:rPr>
        <w:t xml:space="preserve">   </w:t>
      </w:r>
      <w:r w:rsidRPr="007B196A">
        <w:rPr>
          <w:b/>
        </w:rPr>
        <w:t>REPUBLIKA HRVATSKA</w:t>
      </w:r>
    </w:p>
    <w:p w:rsidRDefault="008615FD" w:rsidP="00D61455" w:rsidR="00614EE3" w:rsidRPr="007B196A">
      <w:pPr>
        <w:ind w:hanging="720" w:left="360"/>
      </w:pPr>
      <w:r w:rsidRPr="007B196A">
        <w:t xml:space="preserve">     TRGOVAČKI SUD U OSIJEKU</w:t>
      </w:r>
    </w:p>
    <w:p w:rsidRDefault="00D27785" w:rsidP="008615FD" w:rsidR="00D27785" w:rsidRPr="007B196A"/>
    <w:p w:rsidRDefault="00614EE3" w:rsidP="00614EE3" w:rsidR="00614EE3" w:rsidRPr="007B196A">
      <w:pPr>
        <w:jc w:val="center"/>
      </w:pPr>
      <w:r w:rsidRPr="007B196A">
        <w:rPr>
          <w:color w:val="000000"/>
        </w:rPr>
        <w:t>REPUBLIKA HRVATSKA</w:t>
      </w:r>
    </w:p>
    <w:p w:rsidRDefault="00614EE3" w:rsidP="00614EE3" w:rsidR="00614EE3" w:rsidRPr="007B196A">
      <w:pPr>
        <w:jc w:val="center"/>
      </w:pPr>
      <w:r w:rsidRPr="007B196A">
        <w:rPr>
          <w:color w:val="000000"/>
        </w:rPr>
        <w:t>R J E Š E N J E</w:t>
      </w:r>
    </w:p>
    <w:p w:rsidRDefault="00D27785" w:rsidP="00D61455" w:rsidR="00D27785" w:rsidRPr="007B196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B196A">
      <w:pPr>
        <w:rPr>
          <w:b/>
          <w:bCs/>
        </w:rPr>
      </w:pPr>
    </w:p>
    <w:p w:rsidRDefault="00C75C9C" w:rsidP="00C75C9C" w:rsidR="00C75C9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Osijek,  OIB: 18683136487, zastupana po Županijskom državnom odvjetništvu u Osijeku za otvaranje stečajnog postupka nad dužnikom TAKA j.d.o.o., Osijek, Lorenza </w:t>
      </w:r>
      <w:proofErr w:type="spellStart"/>
      <w:r>
        <w:t>Jägera</w:t>
      </w:r>
      <w:proofErr w:type="spellEnd"/>
      <w:r>
        <w:t xml:space="preserve"> 8/A, MBS: 030163739, OIB: 46768962908</w:t>
      </w:r>
      <w:r>
        <w:rPr>
          <w:color w:val="000000"/>
        </w:rPr>
        <w:t xml:space="preserve">, dana 29. kolovoza 2018. godine </w:t>
      </w:r>
    </w:p>
    <w:p w:rsidRDefault="0027625C" w:rsidP="0027625C" w:rsidR="0027625C" w:rsidRPr="007B196A">
      <w:pPr>
        <w:ind w:firstLine="708"/>
        <w:jc w:val="both"/>
      </w:pPr>
    </w:p>
    <w:p w:rsidRDefault="00461ED5" w:rsidP="00461ED5" w:rsidR="00461ED5" w:rsidRPr="007B196A">
      <w:pPr>
        <w:ind w:firstLine="708"/>
        <w:jc w:val="both"/>
      </w:pPr>
    </w:p>
    <w:p w:rsidRDefault="009642D8" w:rsidP="009642D8" w:rsidR="009642D8" w:rsidRPr="007B196A">
      <w:pPr>
        <w:autoSpaceDE w:val="false"/>
        <w:autoSpaceDN w:val="false"/>
        <w:adjustRightInd w:val="false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r i j e š i o  j 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35DD0" w:rsidR="00935DD0" w:rsidRPr="007B196A">
      <w:pPr>
        <w:numPr>
          <w:ilvl w:val="0"/>
          <w:numId w:val="13"/>
        </w:numPr>
        <w:jc w:val="both"/>
      </w:pPr>
      <w:r w:rsidRPr="007B196A">
        <w:t xml:space="preserve">Privremenom stečajnom upravitelju </w:t>
      </w:r>
      <w:r w:rsidR="00461ED5" w:rsidRPr="007B196A">
        <w:t xml:space="preserve">Milanu Stanić </w:t>
      </w:r>
      <w:r w:rsidR="0027625C" w:rsidRPr="007B196A">
        <w:t xml:space="preserve">OIB: 01567983373 </w:t>
      </w:r>
      <w:r w:rsidR="00461ED5" w:rsidRPr="007B196A">
        <w:t xml:space="preserve">sa sjedištem i poslovnom adresom u Slavonskom Brodu, Matije Gupca 28 i adresom prebivališta u Slavonskom Brodu, Vinogradska cesta 78, </w:t>
      </w:r>
      <w:r w:rsidRPr="007B196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7B196A">
      <w:pPr>
        <w:ind w:left="360"/>
        <w:jc w:val="both"/>
      </w:pPr>
    </w:p>
    <w:p w:rsidRDefault="009642D8" w:rsidP="00935DD0" w:rsidR="009642D8" w:rsidRPr="007B196A">
      <w:pPr>
        <w:numPr>
          <w:ilvl w:val="0"/>
          <w:numId w:val="13"/>
        </w:numPr>
        <w:jc w:val="both"/>
      </w:pPr>
      <w:r w:rsidRPr="007B196A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7B196A">
        <w:rPr>
          <w:lang w:eastAsia="x-none" w:val="x-none"/>
        </w:rPr>
        <w:t>telju na njegov žiro-račun broj</w:t>
      </w:r>
      <w:r w:rsidR="00935DD0" w:rsidRPr="007B196A">
        <w:rPr>
          <w:lang w:eastAsia="x-none"/>
        </w:rPr>
        <w:t xml:space="preserve"> </w:t>
      </w:r>
      <w:r w:rsidR="00461ED5" w:rsidRPr="007B196A">
        <w:t>HR6523400093103030708 kod Privredne banke Zagreb d.d.</w:t>
      </w:r>
      <w:r w:rsidR="00A14B6C" w:rsidRPr="007B196A">
        <w:t xml:space="preserve"> </w:t>
      </w:r>
      <w:r w:rsidRPr="007B196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B196A">
      <w:pPr>
        <w:ind w:left="708"/>
      </w:pPr>
    </w:p>
    <w:p w:rsidRDefault="009642D8" w:rsidP="009642D8" w:rsidR="009642D8" w:rsidRPr="007B196A">
      <w:pPr>
        <w:numPr>
          <w:ilvl w:val="0"/>
          <w:numId w:val="13"/>
        </w:numPr>
      </w:pPr>
      <w:r w:rsidRPr="007B196A">
        <w:t>Ovo rješenje objaviti će se na mrežnoj stranici e-Oglasna ploča sudova.</w:t>
      </w:r>
    </w:p>
    <w:p w:rsidRDefault="009642D8" w:rsidP="009642D8" w:rsidR="009642D8" w:rsidRPr="007B196A">
      <w:pPr>
        <w:ind w:left="1065"/>
        <w:jc w:val="both"/>
        <w:rPr>
          <w:lang w:eastAsia="x-none" w:val="x-none"/>
        </w:rPr>
      </w:pPr>
    </w:p>
    <w:p w:rsidRDefault="009642D8" w:rsidP="009642D8" w:rsidR="009642D8" w:rsidRPr="007B196A">
      <w:pPr>
        <w:ind w:firstLine="1418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Obrazloženje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642D8" w:rsidR="009642D8" w:rsidRPr="007B196A">
      <w:pPr>
        <w:pStyle w:val="Tijeloteksta"/>
        <w:rPr>
          <w:sz w:val="24"/>
        </w:rPr>
      </w:pPr>
      <w:r w:rsidRPr="007B196A">
        <w:rPr>
          <w:bCs/>
          <w:sz w:val="24"/>
        </w:rPr>
        <w:tab/>
      </w:r>
      <w:r w:rsidRPr="007B196A">
        <w:rPr>
          <w:sz w:val="24"/>
        </w:rPr>
        <w:t xml:space="preserve">Rješenjem ovoga suda broj </w:t>
      </w:r>
      <w:r w:rsidR="002C000F" w:rsidRPr="007B196A">
        <w:rPr>
          <w:sz w:val="24"/>
        </w:rPr>
        <w:t xml:space="preserve">7 </w:t>
      </w:r>
      <w:r w:rsidR="009A7F14" w:rsidRPr="007B196A">
        <w:rPr>
          <w:sz w:val="24"/>
        </w:rPr>
        <w:t>St-</w:t>
      </w:r>
      <w:r w:rsidR="00C75C9C">
        <w:rPr>
          <w:sz w:val="24"/>
        </w:rPr>
        <w:t>36</w:t>
      </w:r>
      <w:r w:rsidR="009A7F14" w:rsidRPr="007B196A">
        <w:rPr>
          <w:sz w:val="24"/>
        </w:rPr>
        <w:t>/</w:t>
      </w:r>
      <w:r w:rsidR="00C75C9C">
        <w:rPr>
          <w:sz w:val="24"/>
        </w:rPr>
        <w:t>18-5</w:t>
      </w:r>
      <w:r w:rsidR="00514EB0" w:rsidRPr="007B196A">
        <w:rPr>
          <w:sz w:val="24"/>
        </w:rPr>
        <w:t xml:space="preserve"> </w:t>
      </w:r>
      <w:r w:rsidRPr="007B196A">
        <w:rPr>
          <w:sz w:val="24"/>
        </w:rPr>
        <w:t xml:space="preserve">od </w:t>
      </w:r>
      <w:r w:rsidR="00514EB0" w:rsidRPr="007B196A">
        <w:rPr>
          <w:sz w:val="24"/>
        </w:rPr>
        <w:t>7</w:t>
      </w:r>
      <w:r w:rsidR="0027625C" w:rsidRPr="007B196A">
        <w:rPr>
          <w:sz w:val="24"/>
        </w:rPr>
        <w:t>. veljače</w:t>
      </w:r>
      <w:r w:rsidR="007D04DC" w:rsidRPr="007B196A">
        <w:rPr>
          <w:sz w:val="24"/>
        </w:rPr>
        <w:t xml:space="preserve"> 2018</w:t>
      </w:r>
      <w:r w:rsidR="002C000F" w:rsidRPr="007B196A">
        <w:rPr>
          <w:sz w:val="24"/>
        </w:rPr>
        <w:t>. godine</w:t>
      </w:r>
      <w:r w:rsidRPr="007B196A">
        <w:rPr>
          <w:sz w:val="24"/>
        </w:rPr>
        <w:t xml:space="preserve"> pokrenut je prethodni postupak nad dužnikom </w:t>
      </w:r>
      <w:r w:rsidR="00C75C9C">
        <w:t xml:space="preserve">TAKA j.d.o.o., Osijek, Lorenza </w:t>
      </w:r>
      <w:proofErr w:type="spellStart"/>
      <w:r w:rsidR="00C75C9C">
        <w:t>Jägera</w:t>
      </w:r>
      <w:proofErr w:type="spellEnd"/>
      <w:r w:rsidR="00C75C9C">
        <w:t xml:space="preserve"> 8/A, MBS: 030163739, OIB: 46768962908</w:t>
      </w:r>
      <w:r w:rsidR="00DE157E" w:rsidRPr="007B196A">
        <w:rPr>
          <w:sz w:val="24"/>
        </w:rPr>
        <w:t xml:space="preserve"> </w:t>
      </w:r>
      <w:r w:rsidRPr="007B196A">
        <w:rPr>
          <w:sz w:val="24"/>
        </w:rPr>
        <w:t xml:space="preserve">i imenovan je </w:t>
      </w:r>
      <w:r w:rsidR="00461ED5" w:rsidRPr="007B196A">
        <w:rPr>
          <w:sz w:val="24"/>
        </w:rPr>
        <w:t>Milan Stanić</w:t>
      </w:r>
      <w:r w:rsidR="00316469" w:rsidRPr="007B196A">
        <w:rPr>
          <w:sz w:val="24"/>
        </w:rPr>
        <w:t xml:space="preserve"> OIB: 01567983373</w:t>
      </w:r>
      <w:r w:rsidR="00461ED5" w:rsidRPr="007B196A">
        <w:rPr>
          <w:sz w:val="24"/>
        </w:rPr>
        <w:t xml:space="preserve"> sa sjedištem i poslovnom adresom u Slavonskom Brodu, Matije Gupca 28 i adresom prebivališta u Slavonskom Brodu, Vinogradska cesta 78, </w:t>
      </w:r>
      <w:r w:rsidRPr="007B196A">
        <w:rPr>
          <w:sz w:val="24"/>
        </w:rPr>
        <w:t xml:space="preserve">za privremenog stečajnog upravitelja, sa zadatkom da u roku 15 dana </w:t>
      </w:r>
      <w:r w:rsidR="00863AA9" w:rsidRPr="007B196A">
        <w:rPr>
          <w:sz w:val="24"/>
        </w:rPr>
        <w:t xml:space="preserve"> </w:t>
      </w:r>
      <w:r w:rsidRPr="007B196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7B196A">
      <w:pPr>
        <w:pStyle w:val="Tijeloteksta"/>
        <w:rPr>
          <w:sz w:val="24"/>
        </w:rPr>
      </w:pPr>
    </w:p>
    <w:p w:rsidRDefault="006169FC" w:rsidP="006169FC" w:rsidR="006169FC" w:rsidRPr="007B196A">
      <w:pPr>
        <w:pStyle w:val="Tijeloteksta"/>
        <w:ind w:firstLine="708"/>
        <w:rPr>
          <w:sz w:val="24"/>
        </w:rPr>
      </w:pPr>
      <w:r w:rsidRPr="007B196A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514EB0" w:rsidRPr="007B196A">
        <w:rPr>
          <w:sz w:val="24"/>
        </w:rPr>
        <w:t xml:space="preserve">(„Narodne novine“ broj </w:t>
      </w:r>
      <w:r w:rsidRPr="007B196A">
        <w:rPr>
          <w:sz w:val="24"/>
        </w:rPr>
        <w:t>105/15).</w:t>
      </w:r>
    </w:p>
    <w:p w:rsidRDefault="009B4A86" w:rsidP="00FE3F69" w:rsidR="009B4A86" w:rsidRPr="007B196A">
      <w:pPr>
        <w:jc w:val="both"/>
      </w:pPr>
    </w:p>
    <w:p w:rsidRDefault="00A4057E" w:rsidP="00FE3F69" w:rsidR="00A4057E" w:rsidRPr="007B196A">
      <w:pPr>
        <w:jc w:val="both"/>
      </w:pPr>
    </w:p>
    <w:p w:rsidRDefault="009B4A86" w:rsidP="00F37FD9" w:rsidR="009B4A86" w:rsidRPr="007B196A">
      <w:pPr>
        <w:jc w:val="center"/>
        <w:rPr>
          <w:bCs/>
        </w:rPr>
      </w:pPr>
      <w:r w:rsidRPr="007B196A">
        <w:rPr>
          <w:bCs/>
        </w:rPr>
        <w:t xml:space="preserve">U Osijeku </w:t>
      </w:r>
      <w:r w:rsidR="00514EB0" w:rsidRPr="007B196A">
        <w:rPr>
          <w:bCs/>
        </w:rPr>
        <w:t>2</w:t>
      </w:r>
      <w:r w:rsidR="00C75C9C">
        <w:rPr>
          <w:bCs/>
        </w:rPr>
        <w:t>9</w:t>
      </w:r>
      <w:r w:rsidR="00514EB0" w:rsidRPr="007B196A">
        <w:rPr>
          <w:bCs/>
        </w:rPr>
        <w:t>. kolovoza</w:t>
      </w:r>
      <w:r w:rsidR="0006653F" w:rsidRPr="007B196A">
        <w:rPr>
          <w:bCs/>
        </w:rPr>
        <w:t xml:space="preserve"> 2018.</w:t>
      </w:r>
      <w:r w:rsidRPr="007B196A">
        <w:rPr>
          <w:bCs/>
        </w:rPr>
        <w:t xml:space="preserve">                </w:t>
      </w:r>
    </w:p>
    <w:p w:rsidRDefault="009B4A86" w:rsidP="009B4A86" w:rsidR="009B4A86" w:rsidRPr="007B196A">
      <w:pPr>
        <w:jc w:val="center"/>
        <w:rPr>
          <w:bCs/>
        </w:rPr>
      </w:pPr>
    </w:p>
    <w:p w:rsidRDefault="00D30FEE" w:rsidP="009B4A86" w:rsidR="009B4A86" w:rsidRPr="007B196A">
      <w:pPr>
        <w:ind w:left="5580"/>
        <w:jc w:val="center"/>
      </w:pPr>
      <w:r w:rsidRPr="007B196A">
        <w:rPr>
          <w:bCs/>
        </w:rPr>
        <w:t>STEČAJNI SUDAC</w:t>
      </w:r>
    </w:p>
    <w:p w:rsidRDefault="009B4A86" w:rsidP="00FE3F69" w:rsidR="00CD7F07" w:rsidRPr="007B196A">
      <w:pPr>
        <w:ind w:left="5580"/>
        <w:jc w:val="center"/>
      </w:pPr>
      <w:r w:rsidRPr="007B196A">
        <w:t>mr.</w:t>
      </w:r>
      <w:r w:rsidR="00FE3F69" w:rsidRPr="007B196A">
        <w:t xml:space="preserve"> </w:t>
      </w:r>
      <w:r w:rsidRPr="007B196A">
        <w:t>sc. Boris Vuković</w:t>
      </w:r>
    </w:p>
    <w:p w:rsidRDefault="001A3183" w:rsidP="00FE3F69" w:rsidR="001A3183" w:rsidRPr="007B196A">
      <w:pPr>
        <w:ind w:left="5580"/>
        <w:jc w:val="center"/>
      </w:pPr>
    </w:p>
    <w:p w:rsidRDefault="00B47E69" w:rsidP="00FE3F69" w:rsidR="00B47E69" w:rsidRPr="007B196A">
      <w:pPr>
        <w:ind w:left="5580"/>
        <w:jc w:val="center"/>
      </w:pPr>
    </w:p>
    <w:p w:rsidRDefault="00482511" w:rsidP="00E91C27" w:rsidR="00482511" w:rsidRPr="007B196A"/>
    <w:p w:rsidRDefault="00CD7F07" w:rsidP="00CD7F07" w:rsidR="00CD7F07" w:rsidRPr="007B196A">
      <w:r w:rsidRPr="007B196A">
        <w:t>Zapisničar Danijela Špeletić</w:t>
      </w:r>
    </w:p>
    <w:p w:rsidRDefault="00476AA5" w:rsidP="00FE3F69" w:rsidR="00476AA5" w:rsidRPr="007B196A"/>
    <w:p w:rsidRDefault="00D6773D" w:rsidP="00FE3F69" w:rsidR="00D6773D" w:rsidRPr="007B196A"/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UPUTA O PRAVNOM LIJEKU:</w:t>
      </w:r>
    </w:p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B196A">
      <w:pPr>
        <w:pStyle w:val="Tijeloteksta"/>
        <w:rPr>
          <w:sz w:val="24"/>
        </w:rPr>
      </w:pPr>
    </w:p>
    <w:p w:rsidRDefault="009B4A86" w:rsidP="009B4A86" w:rsidR="009B4A86" w:rsidRPr="007B196A">
      <w:pPr>
        <w:ind w:left="5580"/>
        <w:jc w:val="center"/>
      </w:pPr>
    </w:p>
    <w:p w:rsidRDefault="009B4A86" w:rsidP="00D1116B" w:rsidR="009B4A86" w:rsidRPr="007B196A">
      <w:pPr>
        <w:rPr>
          <w:bCs/>
        </w:rPr>
      </w:pPr>
    </w:p>
    <w:p w:rsidRDefault="00E21329" w:rsidP="00E21329" w:rsidR="00E21329" w:rsidRPr="007B196A">
      <w:pPr>
        <w:pStyle w:val="Tijeloteksta"/>
        <w:rPr>
          <w:sz w:val="24"/>
        </w:rPr>
      </w:pPr>
      <w:r w:rsidRPr="007B196A">
        <w:rPr>
          <w:sz w:val="24"/>
        </w:rPr>
        <w:t>D N A :</w:t>
      </w:r>
    </w:p>
    <w:p w:rsidRDefault="00E21329" w:rsidP="00B84ED9" w:rsidR="00B84ED9" w:rsidRPr="007B196A">
      <w:pPr>
        <w:pStyle w:val="Odlomakpopisa"/>
        <w:numPr>
          <w:ilvl w:val="0"/>
          <w:numId w:val="14"/>
        </w:numPr>
        <w:jc w:val="both"/>
      </w:pPr>
      <w:r w:rsidRPr="007B196A">
        <w:t xml:space="preserve">privremeni stečajni upravitelj </w:t>
      </w:r>
      <w:r w:rsidR="00B84ED9" w:rsidRPr="007B196A">
        <w:t>Milan Stanić, Slavonski Brod, Matije Gupca 28</w:t>
      </w:r>
    </w:p>
    <w:p w:rsidRDefault="00E21329" w:rsidP="00B84ED9" w:rsidR="00E21329" w:rsidRPr="007B196A">
      <w:pPr>
        <w:pStyle w:val="Tijeloteksta"/>
        <w:numPr>
          <w:ilvl w:val="0"/>
          <w:numId w:val="14"/>
        </w:numPr>
        <w:rPr>
          <w:sz w:val="24"/>
        </w:rPr>
      </w:pPr>
      <w:r w:rsidRPr="007B196A">
        <w:rPr>
          <w:sz w:val="24"/>
        </w:rPr>
        <w:t xml:space="preserve">mrežna stranica e-Oglasna ploča sudova </w:t>
      </w:r>
    </w:p>
    <w:p w:rsidRDefault="00A51288" w:rsidP="00E21329" w:rsidR="00A51288" w:rsidRPr="007B196A">
      <w:pPr>
        <w:numPr>
          <w:ilvl w:val="0"/>
          <w:numId w:val="14"/>
        </w:numPr>
        <w:jc w:val="both"/>
      </w:pPr>
      <w:r w:rsidRPr="007B196A">
        <w:t>računovodstvo</w:t>
      </w:r>
    </w:p>
    <w:p w:rsidRDefault="00363081" w:rsidP="008D2A85" w:rsidR="001F4920" w:rsidRPr="007B196A">
      <w:pPr>
        <w:numPr>
          <w:ilvl w:val="0"/>
          <w:numId w:val="14"/>
        </w:numPr>
        <w:jc w:val="both"/>
      </w:pPr>
      <w:r w:rsidRPr="007B196A">
        <w:t>kal. 3</w:t>
      </w:r>
      <w:r w:rsidR="00C75C9C">
        <w:t>0</w:t>
      </w:r>
      <w:r w:rsidRPr="007B196A">
        <w:t>.10.</w:t>
      </w:r>
      <w:r w:rsidR="006C09D1" w:rsidRPr="007B196A">
        <w:t>2018.</w:t>
      </w: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/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</w:t>
      </w:r>
      <w:r w:rsidRPr="007B196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 xml:space="preserve">                                                                                                                                </w:t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  </w:t>
      </w:r>
      <w:r w:rsidRPr="007B196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6D3C3F" w:rsidP="008615FD" w:rsidR="006D3C3F" w:rsidRPr="007B196A"/>
    <w:sectPr w:rsidSect="00606835" w:rsidR="006D3C3F" w:rsidRPr="007B196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5E" w:rsidR="00F2605E">
      <w:r>
        <w:separator/>
      </w:r>
    </w:p>
  </w:endnote>
  <w:endnote w:id="0" w:type="continuationSeparator">
    <w:p w:rsidRDefault="00F2605E" w:rsidR="00F2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5E" w:rsidR="00F2605E">
      <w:r>
        <w:separator/>
      </w:r>
    </w:p>
  </w:footnote>
  <w:footnote w:id="0" w:type="continuationSeparator">
    <w:p w:rsidRDefault="00F2605E" w:rsidR="00F26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1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83B72" w:rsidR="00583B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83B72">
      <w:t>7 St-36/18-16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83B72" w:rsidR="00583B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83B72">
      <w:t>7 St-36/18-16</w:t>
    </w:r>
  </w:p>
  <w:p w:rsidRDefault="00BF3E59" w:rsidP="00583B7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1C2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05E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3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41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41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41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1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1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3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41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41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41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1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1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St-36/2018-15</izvorni_sadrzaj>
    <derivirana_varijabla naziv="DomainObject.Predmet.OdlukaRjesenje.Oznaka_1">St-36/2018-15</derivirana_varijabla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E8719-5F5E-4DBF-B0CD-C879369CE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468</properties:Words>
  <properties:Characters>2617</properties:Characters>
  <properties:Lines>145</properties:Lines>
  <properties:Paragraphs>23</properties:Paragraphs>
  <properties:TotalTime>587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2018-08-29T06:46:00Z</dcterms:modified>
  <cp:revision>467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(36-18 (-16) TAKA j.d.o.o. -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