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59a3a" w14:paraId="d959a3a" w:rsidRDefault="001F5919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8</w:t>
      </w:r>
      <w:r w:rsidR="0083759D" w:rsidRPr="00F20BF1">
        <w:rPr>
          <w:lang w:val="hr-HR"/>
        </w:rPr>
        <w:t xml:space="preserve"> St-</w:t>
      </w:r>
      <w:r w:rsidR="00D20296">
        <w:rPr>
          <w:lang w:val="hr-HR"/>
        </w:rPr>
        <w:t>903</w:t>
      </w:r>
      <w:r w:rsidR="0083759D" w:rsidRPr="00F20BF1">
        <w:rPr>
          <w:lang w:val="hr-HR"/>
        </w:rPr>
        <w:t>/1</w:t>
      </w:r>
      <w:r w:rsidR="0083759D">
        <w:rPr>
          <w:lang w:val="hr-HR"/>
        </w:rPr>
        <w:t>5</w:t>
      </w:r>
      <w:r w:rsidR="0083759D" w:rsidRPr="00F20BF1">
        <w:rPr>
          <w:lang w:val="hr-HR"/>
        </w:rPr>
        <w:t>-</w:t>
      </w:r>
      <w:r w:rsidR="00D20296">
        <w:rPr>
          <w:lang w:val="hr-HR"/>
        </w:rPr>
        <w:t>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</w:t>
      </w:r>
      <w:r w:rsidR="008B1AD9">
        <w:t xml:space="preserve">govački sud u Varaždinu po višoj sudskoj savjetnici </w:t>
      </w:r>
      <w:r w:rsidR="00920620">
        <w:t>toga</w:t>
      </w:r>
      <w:r w:rsidR="00F3209F">
        <w:t xml:space="preserve"> suda</w:t>
      </w:r>
      <w:r w:rsidR="00FD34D7">
        <w:t xml:space="preserve">, </w:t>
      </w:r>
      <w:r w:rsidR="008B1AD9">
        <w:t xml:space="preserve">Ivani Starčević, </w:t>
      </w:r>
      <w:r w:rsidR="00FD34D7">
        <w:t xml:space="preserve">u predmetu u povodu </w:t>
      </w:r>
      <w:r w:rsidR="00920620">
        <w:t>zahtjeva Financijske agencije Regionalni centar Zagreb, Podružnica Varaždin, Augusta Cesarca 2, Varaždin, za pokretanje skraćenog stečajnog postupka protiv dužnika</w:t>
      </w:r>
      <w:r w:rsidR="00D20296">
        <w:t xml:space="preserve"> BIOTOP</w:t>
      </w:r>
      <w:r w:rsidR="00431144">
        <w:t xml:space="preserve"> </w:t>
      </w:r>
      <w:r w:rsidR="00247894">
        <w:t>d.o.o.</w:t>
      </w:r>
      <w:r w:rsidR="002E00D7">
        <w:t>,</w:t>
      </w:r>
      <w:r w:rsidR="00D20296">
        <w:t xml:space="preserve"> OIB: 42125299752</w:t>
      </w:r>
      <w:r w:rsidR="001F5919">
        <w:t xml:space="preserve"> sa sjedištem u</w:t>
      </w:r>
      <w:r w:rsidR="00D20296">
        <w:t xml:space="preserve"> Ulica Josipa Buturca 1, 48260 Križevci</w:t>
      </w:r>
      <w:r w:rsidR="00247894">
        <w:t>,</w:t>
      </w:r>
      <w:r w:rsidR="00D20296">
        <w:t xml:space="preserve"> dana 4</w:t>
      </w:r>
      <w:r w:rsidR="001F5919">
        <w:t>. prosinca</w:t>
      </w:r>
      <w:r w:rsidR="00920620">
        <w:t xml:space="preserve"> 2015. godine temeljem čl. 430. Stečajnog zakona ("Narodne novine" 71/15, u daljnjem tekstu SZ) objavljuje slijedeći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247894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i</w:t>
      </w:r>
      <w:r>
        <w:rPr>
          <w:lang w:val="hr-HR"/>
        </w:rPr>
        <w:t>znos evidentiranog</w:t>
      </w:r>
      <w:r w:rsidR="00431144">
        <w:rPr>
          <w:lang w:val="hr-HR"/>
        </w:rPr>
        <w:t xml:space="preserve"> duga dužnika</w:t>
      </w:r>
      <w:r w:rsidR="00D20296" w:rsidRPr="00D20296">
        <w:t xml:space="preserve"> </w:t>
      </w:r>
      <w:r w:rsidR="00D20296">
        <w:t>BIOTOP d.o.o., OIB: 42125299752 sa sjedištem u Ulica Josipa Buturca 1, 48260 Križevci</w:t>
      </w:r>
      <w:r>
        <w:t>,</w:t>
      </w:r>
      <w:r w:rsidR="002E00D7">
        <w:t xml:space="preserve"> </w:t>
      </w:r>
      <w:r w:rsidR="00B82432">
        <w:t>iznosi</w:t>
      </w:r>
      <w:r w:rsidR="00D20296">
        <w:t xml:space="preserve"> 65.403,81 </w:t>
      </w:r>
      <w:r w:rsidR="0020506B">
        <w:t>kn.</w:t>
      </w:r>
    </w:p>
    <w:p w:rsidRDefault="0020506B" w:rsidP="008C6ED6" w:rsidR="0020506B">
      <w:pPr>
        <w:jc w:val="both"/>
      </w:pPr>
    </w:p>
    <w:p w:rsidRDefault="00B2354B" w:rsidP="008C6ED6" w:rsidR="0020506B">
      <w:pPr>
        <w:jc w:val="both"/>
      </w:pPr>
      <w:r>
        <w:tab/>
        <w:t xml:space="preserve">II/ Poziva se član uprave </w:t>
      </w:r>
      <w:r w:rsidR="002E00D7">
        <w:t>dužnika</w:t>
      </w:r>
      <w:r w:rsidR="00D20296">
        <w:t xml:space="preserve"> Katica Prosenečki</w:t>
      </w:r>
      <w:r w:rsidR="00247894">
        <w:t>,</w:t>
      </w:r>
      <w:r w:rsidR="008B1AD9">
        <w:t xml:space="preserve"> OIB:</w:t>
      </w:r>
      <w:r>
        <w:t xml:space="preserve"> 86809304894</w:t>
      </w:r>
      <w:r w:rsidR="00C76D69">
        <w:t>,</w:t>
      </w:r>
      <w:r>
        <w:t xml:space="preserve"> Kloštar Vojakovački, Brezov most 21</w:t>
      </w:r>
      <w:r w:rsidR="00F86053">
        <w:t>,</w:t>
      </w:r>
      <w:r w:rsidR="00B82432">
        <w:t xml:space="preserve"> </w:t>
      </w:r>
      <w:r w:rsidR="008B1AD9">
        <w:t xml:space="preserve">da </w:t>
      </w:r>
      <w:r w:rsidR="0020506B">
        <w:t>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B2354B" w:rsidP="008C6ED6" w:rsidR="0020506B">
      <w:pPr>
        <w:jc w:val="both"/>
      </w:pPr>
      <w:r>
        <w:tab/>
        <w:t>III/ Upozorava se član uprave</w:t>
      </w:r>
      <w:r w:rsidR="0020506B"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te</w:t>
      </w:r>
      <w:r w:rsidR="0022420B">
        <w:t xml:space="preserve"> predujme sredstva za namirenje</w:t>
      </w:r>
      <w:r w:rsidR="0090775E">
        <w:t xml:space="preserve"> troškova </w:t>
      </w:r>
      <w:r w:rsidR="00C17D2F">
        <w:t>stečajnog postupka u iznosu od 5</w:t>
      </w:r>
      <w:r w:rsidR="0090775E">
        <w:t>.000,00 kuna na žiro račun ovo</w:t>
      </w:r>
      <w:r w:rsidR="00CB04F5">
        <w:t>g</w:t>
      </w:r>
      <w:r w:rsidR="0090775E">
        <w:t xml:space="preserve"> suda HR4023900011300002754.</w:t>
      </w:r>
    </w:p>
    <w:p w:rsidRDefault="0020506B" w:rsidP="008C6ED6" w:rsidR="0020506B">
      <w:pPr>
        <w:jc w:val="both"/>
      </w:pPr>
    </w:p>
    <w:p w:rsidRDefault="0020506B" w:rsidP="008C6ED6" w:rsidR="009375B5">
      <w:pPr>
        <w:jc w:val="both"/>
      </w:pPr>
      <w:r>
        <w:tab/>
      </w: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 xml:space="preserve">stečajnog </w:t>
      </w:r>
      <w:r w:rsidR="0090775E">
        <w:lastRenderedPageBreak/>
        <w:t>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835862">
        <w:rPr>
          <w:lang w:val="hr-HR"/>
        </w:rPr>
        <w:t>Dana 2</w:t>
      </w:r>
      <w:r w:rsidR="00D20296">
        <w:rPr>
          <w:lang w:val="hr-HR"/>
        </w:rPr>
        <w:t>5</w:t>
      </w:r>
      <w:r w:rsidR="00835862">
        <w:rPr>
          <w:lang w:val="hr-HR"/>
        </w:rPr>
        <w:t>. studenog</w:t>
      </w:r>
      <w:r w:rsidR="00026E12">
        <w:rPr>
          <w:lang w:val="hr-HR"/>
        </w:rPr>
        <w:t xml:space="preserve"> 2015.</w:t>
      </w:r>
      <w:r w:rsidR="00712D93">
        <w:rPr>
          <w:lang w:val="hr-HR"/>
        </w:rPr>
        <w:t xml:space="preserve"> </w:t>
      </w:r>
      <w:r w:rsidR="00026E12">
        <w:rPr>
          <w:lang w:val="hr-HR"/>
        </w:rPr>
        <w:t xml:space="preserve">godine, </w:t>
      </w:r>
      <w:r>
        <w:rPr>
          <w:lang w:val="hr-HR"/>
        </w:rPr>
        <w:t xml:space="preserve">predlagatelj Financijska agencija, </w:t>
      </w:r>
      <w:r w:rsidR="004E6144">
        <w:rPr>
          <w:lang w:val="hr-HR"/>
        </w:rPr>
        <w:t>Regionalni centar Zagreb</w:t>
      </w:r>
      <w:r w:rsidR="00026E12">
        <w:rPr>
          <w:lang w:val="hr-HR"/>
        </w:rPr>
        <w:t>,</w:t>
      </w:r>
      <w:r w:rsidR="004E6144">
        <w:rPr>
          <w:lang w:val="hr-HR"/>
        </w:rPr>
        <w:t xml:space="preserve"> </w:t>
      </w:r>
      <w:r>
        <w:rPr>
          <w:lang w:val="hr-HR"/>
        </w:rPr>
        <w:t>Podružnica Varaždin podnio je prijedlog  za otvaranje stečajnog postupka nad dužnikom</w:t>
      </w:r>
      <w:r>
        <w:t>, navodeći da du</w:t>
      </w:r>
      <w:r w:rsidR="006222F7">
        <w:t xml:space="preserve">žnik </w:t>
      </w:r>
      <w:r w:rsidR="00D20296">
        <w:t xml:space="preserve">BIOTOP d.o.o., OIB: 42125299752 sa sjedištem u Ulica Josipa Buturca 1, 48260 Križevci, </w:t>
      </w:r>
      <w:r w:rsidR="006222F7">
        <w:t xml:space="preserve">na dan </w:t>
      </w:r>
      <w:r w:rsidR="00D20296">
        <w:t>0</w:t>
      </w:r>
      <w:r w:rsidR="006222F7">
        <w:t>1</w:t>
      </w:r>
      <w:r w:rsidR="00D20296">
        <w:t xml:space="preserve">. rujna </w:t>
      </w:r>
      <w:r>
        <w:t>2015. u Očevidniku redoslijeda osnova za plaćanje ima evidentirane neizvršene osnove za plaća</w:t>
      </w:r>
      <w:r w:rsidR="002E00D7">
        <w:t>nj</w:t>
      </w:r>
      <w:r w:rsidR="00247894">
        <w:t>e u ukupnom iznosu</w:t>
      </w:r>
      <w:r w:rsidR="00B82432">
        <w:t xml:space="preserve"> </w:t>
      </w:r>
      <w:r w:rsidR="00D20296">
        <w:t>65.403,81</w:t>
      </w:r>
      <w:r w:rsidR="00431144">
        <w:t xml:space="preserve"> </w:t>
      </w:r>
      <w:r>
        <w:t>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D20296">
        <w:rPr>
          <w:lang w:val="hr-HR"/>
        </w:rPr>
        <w:t>4</w:t>
      </w:r>
      <w:r w:rsidR="002E00D7">
        <w:rPr>
          <w:lang w:val="hr-HR"/>
        </w:rPr>
        <w:t>.</w:t>
      </w:r>
      <w:r w:rsidR="00C76D69">
        <w:rPr>
          <w:lang w:val="hr-HR"/>
        </w:rPr>
        <w:t xml:space="preserve"> prosinca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712D93" w:rsidP="00136AA2" w:rsidR="005B010B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              </w:t>
      </w:r>
      <w:r w:rsidR="00136AA2">
        <w:rPr>
          <w:lang w:val="hr-HR"/>
        </w:rPr>
        <w:t>VIŠA SUDSKA SAVJETNICA</w:t>
      </w:r>
      <w:r w:rsidR="005B010B">
        <w:rPr>
          <w:lang w:val="hr-HR"/>
        </w:rPr>
        <w:t>:</w:t>
      </w:r>
    </w:p>
    <w:p w:rsidRDefault="00136AA2" w:rsidP="00AD67CB" w:rsidR="002242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Ivana Starčević</w:t>
      </w:r>
    </w:p>
    <w:p w:rsidRDefault="003E47E5" w:rsidP="0022420B" w:rsidR="003E47E5">
      <w:pPr>
        <w:ind w:firstLine="720" w:left="3600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B82432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607D" w:rsidP="007F64E0" w:rsidR="0067607D">
      <w:r>
        <w:separator/>
      </w:r>
    </w:p>
  </w:endnote>
  <w:endnote w:id="0" w:type="continuationSeparator">
    <w:p w:rsidRDefault="0067607D" w:rsidP="007F64E0" w:rsidR="006760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607D" w:rsidP="007F64E0" w:rsidR="0067607D">
      <w:r>
        <w:separator/>
      </w:r>
    </w:p>
  </w:footnote>
  <w:footnote w:id="0" w:type="continuationSeparator">
    <w:p w:rsidRDefault="0067607D" w:rsidP="007F64E0" w:rsidR="006760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7E5" w:rsidP="003E47E5" w:rsidR="003E47E5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1F5919">
      <w:rPr>
        <w:lang w:val="hr-HR"/>
      </w:rPr>
      <w:t xml:space="preserve">oslovni broj: 8 </w:t>
    </w:r>
    <w:r w:rsidRPr="00F20BF1">
      <w:rPr>
        <w:lang w:val="hr-HR"/>
      </w:rPr>
      <w:t>St-</w:t>
    </w:r>
    <w:r w:rsidR="00D20296">
      <w:rPr>
        <w:lang w:val="hr-HR"/>
      </w:rPr>
      <w:t>903</w:t>
    </w:r>
    <w:r w:rsidRPr="00F20BF1">
      <w:rPr>
        <w:lang w:val="hr-HR"/>
      </w:rPr>
      <w:t>/1</w:t>
    </w:r>
    <w:r>
      <w:rPr>
        <w:lang w:val="hr-HR"/>
      </w:rPr>
      <w:t>5</w:t>
    </w:r>
    <w:r w:rsidRPr="00F20BF1">
      <w:rPr>
        <w:lang w:val="hr-HR"/>
      </w:rPr>
      <w:t>-</w:t>
    </w:r>
    <w:r w:rsidR="00D20296">
      <w:rPr>
        <w:lang w:val="hr-HR"/>
      </w:rPr>
      <w:t>4</w:t>
    </w:r>
  </w:p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E5A4B" w:rsidRPr="00CE5A4B">
      <w:rPr>
        <w:noProof/>
        <w:lang w:val="hr-HR"/>
      </w:rPr>
      <w:t>2</w:t>
    </w:r>
    <w:r>
      <w:fldChar w:fldCharType="end"/>
    </w:r>
  </w:p>
  <w:p w:rsidRDefault="00A50B3C" w:rsidP="007F64E0" w:rsidR="00A50B3C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6E12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55BC"/>
    <w:rsid w:val="000D64B2"/>
    <w:rsid w:val="000E104E"/>
    <w:rsid w:val="000E4A0B"/>
    <w:rsid w:val="000E7741"/>
    <w:rsid w:val="000F3C47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36AA2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5919"/>
    <w:rsid w:val="001F7BE8"/>
    <w:rsid w:val="0020506B"/>
    <w:rsid w:val="00223DD2"/>
    <w:rsid w:val="0022420B"/>
    <w:rsid w:val="00246453"/>
    <w:rsid w:val="00246BE0"/>
    <w:rsid w:val="00247894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5AFB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E7258"/>
    <w:rsid w:val="002F1699"/>
    <w:rsid w:val="002F7DA1"/>
    <w:rsid w:val="002F7FAF"/>
    <w:rsid w:val="00305C7E"/>
    <w:rsid w:val="00307E22"/>
    <w:rsid w:val="003110BD"/>
    <w:rsid w:val="00313B23"/>
    <w:rsid w:val="00320B75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674D2"/>
    <w:rsid w:val="00371807"/>
    <w:rsid w:val="00375494"/>
    <w:rsid w:val="00376B06"/>
    <w:rsid w:val="00384E26"/>
    <w:rsid w:val="0039330F"/>
    <w:rsid w:val="0039609C"/>
    <w:rsid w:val="003A526C"/>
    <w:rsid w:val="003A70C5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1144"/>
    <w:rsid w:val="0044157E"/>
    <w:rsid w:val="00441D83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5A4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D3BD5"/>
    <w:rsid w:val="004E376A"/>
    <w:rsid w:val="004E6144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17FE"/>
    <w:rsid w:val="00613796"/>
    <w:rsid w:val="006138B3"/>
    <w:rsid w:val="006222F7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7607D"/>
    <w:rsid w:val="0068053D"/>
    <w:rsid w:val="0069084E"/>
    <w:rsid w:val="00692BF3"/>
    <w:rsid w:val="006A23D9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2D9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5D0C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49C9"/>
    <w:rsid w:val="00835862"/>
    <w:rsid w:val="00836F30"/>
    <w:rsid w:val="008374EE"/>
    <w:rsid w:val="0083759D"/>
    <w:rsid w:val="00837D5B"/>
    <w:rsid w:val="00845F6C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1AD9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475E"/>
    <w:rsid w:val="009375B5"/>
    <w:rsid w:val="00937974"/>
    <w:rsid w:val="00941A06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67EA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67CB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354B"/>
    <w:rsid w:val="00B25788"/>
    <w:rsid w:val="00B416DA"/>
    <w:rsid w:val="00B41B30"/>
    <w:rsid w:val="00B41C36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2432"/>
    <w:rsid w:val="00B8412B"/>
    <w:rsid w:val="00B87361"/>
    <w:rsid w:val="00B926F2"/>
    <w:rsid w:val="00B93951"/>
    <w:rsid w:val="00B93E9D"/>
    <w:rsid w:val="00B94314"/>
    <w:rsid w:val="00B94BA6"/>
    <w:rsid w:val="00B95288"/>
    <w:rsid w:val="00BA1F43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7D2F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76D69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04F5"/>
    <w:rsid w:val="00CB77FB"/>
    <w:rsid w:val="00CD4F45"/>
    <w:rsid w:val="00CD6518"/>
    <w:rsid w:val="00CE1C52"/>
    <w:rsid w:val="00CE2C44"/>
    <w:rsid w:val="00CE4A11"/>
    <w:rsid w:val="00CE5A4B"/>
    <w:rsid w:val="00CF5E9E"/>
    <w:rsid w:val="00D00FCD"/>
    <w:rsid w:val="00D14927"/>
    <w:rsid w:val="00D20296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209F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4EA8"/>
    <w:rsid w:val="00F75537"/>
    <w:rsid w:val="00F76208"/>
    <w:rsid w:val="00F84BFC"/>
    <w:rsid w:val="00F86053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E5A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5A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5A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5A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5A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E5A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5A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5A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5A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5A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903</izvorni_sadrzaj>
    <derivirana_varijabla naziv="DomainObject.Predmet.Broj_1">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St-903/2015</izvorni_sadrzaj>
    <derivirana_varijabla naziv="DomainObject.Predmet.OznakaBroj_1">St-903/2015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BIOTOP društvo s ograničenom odgovornošću za proizvodnju, trgovinu i usluge</izvorni_sadrzaj>
    <derivirana_varijabla naziv="DomainObject.Predmet.ProtustrankaFormated_1">  BIOTOP društvo s ograničenom odgovornošću za proizvodnju, trgovinu i usluge</derivirana_varijabla>
  </DomainObject.Predmet.ProtustrankaFormated>
  <DomainObject.Predmet.ProtustrankaFormatedOIB>
    <izvorni_sadrzaj>  BIOTOP društvo s ograničenom odgovornošću za proizvodnju, trgovinu i usluge, OIB 42125299752</izvorni_sadrzaj>
    <derivirana_varijabla naziv="DomainObject.Predmet.ProtustrankaFormatedOIB_1">  BIOTOP društvo s ograničenom odgovornošću za proizvodnju, trgovinu i usluge, OIB 42125299752</derivirana_varijabla>
  </DomainObject.Predmet.ProtustrankaFormatedOIB>
  <DomainObject.Predmet.ProtustrankaFormatedWithAdress>
    <izvorni_sadrzaj> BIOTOP društvo s ograničenom odgovornošću za proizvodnju, trgovinu i usluge, Ulica Josipa Buturca 1, 48260 Križevci</izvorni_sadrzaj>
    <derivirana_varijabla naziv="DomainObject.Predmet.ProtustrankaFormatedWithAdress_1"> BIOTOP društvo s ograničenom odgovornošću za proizvodnju, trgovinu i usluge, Ulica Josipa Buturca 1, 48260 Križevci</derivirana_varijabla>
  </DomainObject.Predmet.ProtustrankaFormatedWithAdress>
  <DomainObject.Predmet.ProtustrankaFormatedWithAdressOIB>
    <izvorni_sadrzaj> BIOTOP društvo s ograničenom odgovornošću za proizvodnju, trgovinu i usluge, OIB 42125299752, Ulica Josipa Buturca 1, 48260 Križevci</izvorni_sadrzaj>
    <derivirana_varijabla naziv="DomainObject.Predmet.ProtustrankaFormatedWithAdressOIB_1"> BIOTOP društvo s ograničenom odgovornošću za proizvodnju, trgovinu i usluge, OIB 42125299752, Ulica Josipa Buturca 1, 48260 Križevci</derivirana_varijabla>
  </DomainObject.Predmet.ProtustrankaFormatedWithAdressOIB>
  <DomainObject.Predmet.ProtustrankaWithAdress>
    <izvorni_sadrzaj>BIOTOP društvo s ograničenom odgovornošću za proizvodnju, trgovinu i usluge Ulica Josipa Buturca 1, 48260 Križevci</izvorni_sadrzaj>
    <derivirana_varijabla naziv="DomainObject.Predmet.ProtustrankaWithAdress_1">BIOTOP društvo s ograničenom odgovornošću za proizvodnju, trgovinu i usluge Ulica Josipa Buturca 1, 48260 Križevci</derivirana_varijabla>
  </DomainObject.Predmet.ProtustrankaWithAdress>
  <DomainObject.Predmet.ProtustrankaWithAdressOIB>
    <izvorni_sadrzaj>BIOTOP društvo s ograničenom odgovornošću za proizvodnju, trgovinu i usluge, OIB 42125299752, Ulica Josipa Buturca 1, 48260 Križevci</izvorni_sadrzaj>
    <derivirana_varijabla naziv="DomainObject.Predmet.ProtustrankaWithAdressOIB_1">BIOTOP društvo s ograničenom odgovornošću za proizvodnju, trgovinu i usluge, OIB 42125299752, Ulica Josipa Buturca 1, 48260 Križevci</derivirana_varijabla>
  </DomainObject.Predmet.ProtustrankaWithAdressOIB>
  <DomainObject.Predmet.ProtustrankaNazivFormated>
    <izvorni_sadrzaj>BIOTOP društvo s ograničenom odgovornošću za proizvodnju, trgovinu i usluge</izvorni_sadrzaj>
    <derivirana_varijabla naziv="DomainObject.Predmet.ProtustrankaNazivFormated_1">BIOTOP društvo s ograničenom odgovornošću za proizvodnju, trgovinu i usluge</derivirana_varijabla>
  </DomainObject.Predmet.ProtustrankaNazivFormated>
  <DomainObject.Predmet.ProtustrankaNazivFormatedOIB>
    <izvorni_sadrzaj>BIOTOP društvo s ograničenom odgovornošću za proizvodnju, trgovinu i usluge, OIB 42125299752</izvorni_sadrzaj>
    <derivirana_varijabla naziv="DomainObject.Predmet.ProtustrankaNazivFormatedOIB_1">BIOTOP društvo s ograničenom odgovornošću za proizvodnju, trgovinu i usluge, OIB 42125299752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Ured 225</izvorni_sadrzaj>
    <derivirana_varijabla naziv="DomainObject.Predmet.Referada.Prostorija.Oznaka_1">Ured 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65403.81</izvorni_sadrzaj>
    <derivirana_varijabla naziv="DomainObject.Predmet.TrenutnaVrijednost_1">65403.81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BIOTOP društvo s ograničenom odgovornošću za proizvodnju, trgovinu i usluge</item>
    </izvorni_sadrzaj>
    <derivirana_varijabla naziv="DomainObject.Predmet.ProtuStrankaListFormated_1">
      <item>BIOTOP društvo s ograničenom odgovornošću za proizvodnju, trgovinu i usluge</item>
    </derivirana_varijabla>
  </DomainObject.Predmet.ProtuStrankaListFormated>
  <DomainObject.Predmet.ProtuStrankaListFormatedOIB>
    <izvorni_sadrzaj>
      <item>BIOTOP društvo s ograničenom odgovornošću za proizvodnju, trgovinu i usluge, OIB 42125299752</item>
    </izvorni_sadrzaj>
    <derivirana_varijabla naziv="DomainObject.Predmet.ProtuStrankaListFormatedOIB_1">
      <item>BIOTOP društvo s ograničenom odgovornošću za proizvodnju, trgovinu i usluge, OIB 42125299752</item>
    </derivirana_varijabla>
  </DomainObject.Predmet.ProtuStrankaListFormatedOIB>
  <DomainObject.Predmet.ProtuStrankaListFormatedWithAdress>
    <izvorni_sadrzaj>
      <item>BIOTOP društvo s ograničenom odgovornošću za proizvodnju, trgovinu i usluge, Ulica Josipa Buturca 1, 48260 Križevci</item>
    </izvorni_sadrzaj>
    <derivirana_varijabla naziv="DomainObject.Predmet.ProtuStrankaListFormatedWithAdress_1">
      <item>BIOTOP društvo s ograničenom odgovornošću za proizvodnju, trgovinu i usluge, Ulica Josipa Buturca 1, 48260 Križevci</item>
    </derivirana_varijabla>
  </DomainObject.Predmet.ProtuStrankaListFormatedWithAdress>
  <DomainObject.Predmet.ProtuStrankaListFormatedWithAdressOIB>
    <izvorni_sadrzaj>
      <item>BIOTOP društvo s ograničenom odgovornošću za proizvodnju, trgovinu i usluge, OIB 42125299752, Ulica Josipa Buturca 1, 48260 Križevci</item>
    </izvorni_sadrzaj>
    <derivirana_varijabla naziv="DomainObject.Predmet.ProtuStrankaListFormatedWithAdressOIB_1">
      <item>BIOTOP društvo s ograničenom odgovornošću za proizvodnju, trgovinu i usluge, OIB 42125299752, Ulica Josipa Buturca 1, 48260 Križevci</item>
    </derivirana_varijabla>
  </DomainObject.Predmet.ProtuStrankaListFormatedWithAdressOIB>
  <DomainObject.Predmet.ProtuStrankaListNazivFormated>
    <izvorni_sadrzaj>
      <item>BIOTOP društvo s ograničenom odgovornošću za proizvodnju, trgovinu i usluge</item>
    </izvorni_sadrzaj>
    <derivirana_varijabla naziv="DomainObject.Predmet.ProtuStrankaListNazivFormated_1">
      <item>BIOTOP društvo s ograničenom odgovornošću za proizvodnju, trgovinu i usluge</item>
    </derivirana_varijabla>
  </DomainObject.Predmet.ProtuStrankaListNazivFormated>
  <DomainObject.Predmet.ProtuStrankaListNazivFormatedOIB>
    <izvorni_sadrzaj>
      <item>BIOTOP društvo s ograničenom odgovornošću za proizvodnju, trgovinu i usluge, OIB 42125299752</item>
    </izvorni_sadrzaj>
    <derivirana_varijabla naziv="DomainObject.Predmet.ProtuStrankaListNazivFormatedOIB_1">
      <item>BIOTOP društvo s ograničenom odgovornošću za proizvodnju, trgovinu i usluge, OIB 42125299752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BIOTOP društvo s ograničenom odgovornošću za proizvodnju, trgovinu i usluge</izvorni_sadrzaj>
    <derivirana_varijabla naziv="DomainObject.Predmet.ProtustrankaIDrugi_1">BIOTOP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BIOTOP društvo s ograničenom odgovornošću za proizvodnju, trgovinu i usluge, OIB 42125299752, Ulica Josipa Buturca 1, 48260 Križevci</izvorni_sadrzaj>
    <derivirana_varijabla naziv="DomainObject.Predmet.ProtustrankaIDrugiAdressOIB_1">BIOTOP društvo s ograničenom odgovornošću za proizvodnju, trgovinu i usluge, OIB 42125299752, Ulica Josipa Buturca 1,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BIOTOP društvo s ograničenom odgovornošću za proizvodnju, trgovinu i usluge</item>
      <item>E-oglasna ploča</item>
      <item>Sudski registar, Trgovački sud u Varaždinu</item>
    </izvorni_sadrzaj>
    <derivirana_varijabla naziv="DomainObject.Predmet.SudioniciListNaziv_1">
      <item>Financijska agencija</item>
      <item>BIOTOP društvo s ograničenom odgovornošću za proizvodnju,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BIOTOP društvo s ograničenom odgovornošću za proizvodnju, trgovinu i usluge, OIB 42125299752, Ulica Josipa Buturca 1,48260 Križevci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BIOTOP društvo s ograničenom odgovornošću za proizvodnju, trgovinu i usluge, OIB 42125299752, Ulica Josipa Buturca 1,48260 Križevci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42125299752</item>
      <item>, OIB null</item>
      <item>, OIB null</item>
    </izvorni_sadrzaj>
    <derivirana_varijabla naziv="DomainObject.Predmet.SudioniciListNazivOIB_1">
      <item>, OIB 85821130368</item>
      <item>, OIB 42125299752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473</properties:Words>
  <properties:Characters>2550</properties:Characters>
  <properties:Lines>72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2015-12-04T07:28:00Z</dcterms:created>
  <dc:creator>user</dc:creator>
  <cp:lastModifiedBy>Maja Marčec</cp:lastModifiedBy>
  <cp:lastPrinted>2015-11-04T12:18:00Z</cp:lastPrinted>
  <dcterms:modified xmlns:xsi="http://www.w3.org/2001/XMLSchema-instance" xsi:type="dcterms:W3CDTF">2015-12-04T07:32:00Z</dcterms:modified>
  <cp:revision>5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